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41b8" w14:paraId="13041b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B80776">
        <w:t>1</w:t>
      </w:r>
      <w:r w:rsidR="00851067">
        <w:t>4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440880">
        <w:t>ULMO d.o.o., OIB:14839969067, Jastrebarsko, Odvojak bana J. Jelačića 2</w:t>
      </w:r>
      <w:r w:rsidR="00386B6F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440880">
        <w:t>144.737,16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  Bernardica Novak Šarac</w:t>
      </w:r>
      <w:r w:rsidR="003067BB">
        <w:t xml:space="preserve"> </w:t>
      </w:r>
      <w:r w:rsidR="002E7E1C">
        <w:t xml:space="preserve">v.r. </w:t>
      </w:r>
    </w:p>
    <w:p w:rsidRDefault="002E7E1C" w:rsidP="00896B95" w:rsidR="002E7E1C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Za točnost </w:t>
      </w:r>
      <w:proofErr w:type="spellStart"/>
      <w:r>
        <w:t>otpravka</w:t>
      </w:r>
      <w:proofErr w:type="spellEnd"/>
      <w:r>
        <w:t xml:space="preserve"> - Tatjana Slaviček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00B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0B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C41F3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E7E1C"/>
    <w:rsid w:val="002F115E"/>
    <w:rsid w:val="002F3FA3"/>
    <w:rsid w:val="002F4FC7"/>
    <w:rsid w:val="002F52E8"/>
    <w:rsid w:val="00304E85"/>
    <w:rsid w:val="003067BB"/>
    <w:rsid w:val="00343047"/>
    <w:rsid w:val="00360CDC"/>
    <w:rsid w:val="00386B6F"/>
    <w:rsid w:val="00436484"/>
    <w:rsid w:val="00440880"/>
    <w:rsid w:val="00450457"/>
    <w:rsid w:val="004B06C7"/>
    <w:rsid w:val="004C1030"/>
    <w:rsid w:val="00503655"/>
    <w:rsid w:val="005209CA"/>
    <w:rsid w:val="00545FE2"/>
    <w:rsid w:val="00593CC2"/>
    <w:rsid w:val="005B63E0"/>
    <w:rsid w:val="006334B9"/>
    <w:rsid w:val="00644B11"/>
    <w:rsid w:val="00673AC0"/>
    <w:rsid w:val="00682583"/>
    <w:rsid w:val="006B0470"/>
    <w:rsid w:val="006B68AB"/>
    <w:rsid w:val="0070376D"/>
    <w:rsid w:val="007100BF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1067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B1976"/>
    <w:rsid w:val="009C3A12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801F5"/>
    <w:rsid w:val="00B80776"/>
    <w:rsid w:val="00B845A4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631EA"/>
    <w:rsid w:val="00F63A53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St-1914/2018-3</izvorni_sadrzaj>
    <derivirana_varijabla naziv="DomainObject.Oznaka_1">St-1914/2018-3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St-1914/2018</izvorni_sadrzaj>
    <derivirana_varijabla naziv="DomainObject.Predmet.OznakaBroj_1">St-1914/2018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ULMO d.o.o.</izvorni_sadrzaj>
    <derivirana_varijabla naziv="DomainObject.Predmet.ProtustrankaFormated_1">  ULMO d.o.o.</derivirana_varijabla>
  </DomainObject.Predmet.ProtustrankaFormated>
  <DomainObject.Predmet.ProtustrankaFormatedOIB>
    <izvorni_sadrzaj>  ULMO d.o.o., OIB 14839969067</izvorni_sadrzaj>
    <derivirana_varijabla naziv="DomainObject.Predmet.ProtustrankaFormatedOIB_1">  ULMO d.o.o., OIB 14839969067</derivirana_varijabla>
  </DomainObject.Predmet.ProtustrankaFormatedOIB>
  <DomainObject.Predmet.ProtustrankaFormatedWithAdress>
    <izvorni_sadrzaj> ULMO d.o.o., Odvojak bana J.Jelačića 2, 10450 Jastrebarsko</izvorni_sadrzaj>
    <derivirana_varijabla naziv="DomainObject.Predmet.ProtustrankaFormatedWithAdress_1"> ULMO d.o.o., Odvojak bana J.Jelačića 2, 10450 Jastrebarsko</derivirana_varijabla>
  </DomainObject.Predmet.ProtustrankaFormatedWithAdress>
  <DomainObject.Predmet.ProtustrankaFormatedWithAdressOIB>
    <izvorni_sadrzaj> ULMO d.o.o., OIB 14839969067, Odvojak bana J.Jelačića 2, 10450 Jastrebarsko</izvorni_sadrzaj>
    <derivirana_varijabla naziv="DomainObject.Predmet.ProtustrankaFormatedWithAdressOIB_1"> ULMO d.o.o., OIB 14839969067, Odvojak bana J.Jelačića 2, 10450 Jastrebarsko</derivirana_varijabla>
  </DomainObject.Predmet.ProtustrankaFormatedWithAdressOIB>
  <DomainObject.Predmet.ProtustrankaWithAdress>
    <izvorni_sadrzaj>ULMO d.o.o. Odvojak bana J.Jelačića 2, 10450 Jastrebarsko</izvorni_sadrzaj>
    <derivirana_varijabla naziv="DomainObject.Predmet.ProtustrankaWithAdress_1">ULMO d.o.o. Odvojak bana J.Jelačića 2, 10450 Jastrebarsko</derivirana_varijabla>
  </DomainObject.Predmet.ProtustrankaWithAdress>
  <DomainObject.Predmet.ProtustrankaWithAdressOIB>
    <izvorni_sadrzaj>ULMO d.o.o., OIB 14839969067, Odvojak bana J.Jelačića 2, 10450 Jastrebarsko</izvorni_sadrzaj>
    <derivirana_varijabla naziv="DomainObject.Predmet.ProtustrankaWithAdressOIB_1">ULMO d.o.o., OIB 14839969067, Odvojak bana J.Jelačića 2, 10450 Jastrebarsko</derivirana_varijabla>
  </DomainObject.Predmet.ProtustrankaWithAdressOIB>
  <DomainObject.Predmet.ProtustrankaNazivFormated>
    <izvorni_sadrzaj>ULMO d.o.o.</izvorni_sadrzaj>
    <derivirana_varijabla naziv="DomainObject.Predmet.ProtustrankaNazivFormated_1">ULMO d.o.o.</derivirana_varijabla>
  </DomainObject.Predmet.ProtustrankaNazivFormated>
  <DomainObject.Predmet.ProtustrankaNazivFormatedOIB>
    <izvorni_sadrzaj>ULMO d.o.o., OIB 14839969067</izvorni_sadrzaj>
    <derivirana_varijabla naziv="DomainObject.Predmet.ProtustrankaNazivFormatedOIB_1">ULMO d.o.o., OIB 14839969067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ULMO d.o.o.</item>
    </izvorni_sadrzaj>
    <derivirana_varijabla naziv="DomainObject.Predmet.ProtuStrankaListFormated_1">
      <item>ULMO d.o.o.</item>
    </derivirana_varijabla>
  </DomainObject.Predmet.ProtuStrankaListFormated>
  <DomainObject.Predmet.ProtuStrankaListFormatedOIB>
    <izvorni_sadrzaj>
      <item>ULMO d.o.o., OIB 14839969067</item>
    </izvorni_sadrzaj>
    <derivirana_varijabla naziv="DomainObject.Predmet.ProtuStrankaListFormatedOIB_1">
      <item>ULMO d.o.o., OIB 14839969067</item>
    </derivirana_varijabla>
  </DomainObject.Predmet.ProtuStrankaListFormatedOIB>
  <DomainObject.Predmet.ProtuStrankaListFormatedWithAdress>
    <izvorni_sadrzaj>
      <item>ULMO d.o.o., Odvojak bana J.Jelačića 2, 10450 Jastrebarsko</item>
    </izvorni_sadrzaj>
    <derivirana_varijabla naziv="DomainObject.Predmet.ProtuStrankaListFormatedWithAdress_1">
      <item>ULMO d.o.o., Odvojak bana J.Jelačića 2, 10450 Jastrebarsko</item>
    </derivirana_varijabla>
  </DomainObject.Predmet.ProtuStrankaListFormatedWithAdress>
  <DomainObject.Predmet.ProtuStrankaListFormatedWithAdressOIB>
    <izvorni_sadrzaj>
      <item>ULMO d.o.o., OIB 14839969067, Odvojak bana J.Jelačića 2, 10450 Jastrebarsko</item>
    </izvorni_sadrzaj>
    <derivirana_varijabla naziv="DomainObject.Predmet.ProtuStrankaListFormatedWithAdressOIB_1">
      <item>ULMO d.o.o., OIB 14839969067, Odvojak bana J.Jelačića 2, 10450 Jastrebarsko</item>
    </derivirana_varijabla>
  </DomainObject.Predmet.ProtuStrankaListFormatedWithAdressOIB>
  <DomainObject.Predmet.ProtuStrankaListNazivFormated>
    <izvorni_sadrzaj>
      <item>ULMO d.o.o.</item>
    </izvorni_sadrzaj>
    <derivirana_varijabla naziv="DomainObject.Predmet.ProtuStrankaListNazivFormated_1">
      <item>ULMO d.o.o.</item>
    </derivirana_varijabla>
  </DomainObject.Predmet.ProtuStrankaListNazivFormated>
  <DomainObject.Predmet.ProtuStrankaListNazivFormatedOIB>
    <izvorni_sadrzaj>
      <item>ULMO d.o.o., OIB 14839969067</item>
    </izvorni_sadrzaj>
    <derivirana_varijabla naziv="DomainObject.Predmet.ProtuStrankaListNazivFormatedOIB_1">
      <item>ULMO d.o.o., OIB 14839969067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St-1914/2018-3</izvorni_sadrzaj>
    <derivirana_varijabla naziv="DomainObject.PoslovniBrojDokumenta_1">St-1914/2018-3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ULMO d.o.o.</izvorni_sadrzaj>
    <derivirana_varijabla naziv="DomainObject.Predmet.ProtustrankaIDrugi_1">ULMO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ULMO d.o.o., OIB 14839969067, Odvojak bana J.Jelačića 2, 10450 Jastrebarsko</izvorni_sadrzaj>
    <derivirana_varijabla naziv="DomainObject.Predmet.ProtustrankaIDrugiAdressOIB_1">ULMO d.o.o., OIB 14839969067, Odvojak bana J.Jelačića 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ULMO d.o.o.</item>
    </izvorni_sadrzaj>
    <derivirana_varijabla naziv="DomainObject.Predmet.SudioniciListNaziv_1">
      <item>FINA Regionalni centar Zagreb</item>
      <item>ULMO d.o.o.</item>
    </derivirana_varijabla>
  </DomainObject.Predmet.SudioniciListNaziv>
  <DomainObject.Predmet.SudioniciListAdressOIB>
    <izvorni_sadrzaj>
      <item>FINA Regionalni centar Zagreb, OIB 85821130368</item>
      <item>ULMO d.o.o., OIB 14839969067, Odvojak bana J.Jelačića 2,10450 Jastrebarsko</item>
    </izvorni_sadrzaj>
    <derivirana_varijabla naziv="DomainObject.Predmet.SudioniciListAdressOIB_1">
      <item>FINA Regionalni centar Zagreb, OIB 85821130368</item>
      <item>ULMO d.o.o., OIB 14839969067, Odvojak bana J.Jelačića 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14839969067</item>
    </izvorni_sadrzaj>
    <derivirana_varijabla naziv="DomainObject.Predmet.SudioniciListNazivOIB_1">
      <item>, OIB 85821130368</item>
      <item>, OIB 14839969067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St-1914/2018-3</izvorni_sadrzaj>
    <derivirana_varijabla naziv="DomainObject.PredzadnjaOdlukaIzPredmeta.Oznaka_1">St-1914/2018-3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1341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2019-06-10T09:56:00Z</dcterms:created>
  <dc:creator>Bernardica Novak</dc:creator>
  <cp:lastModifiedBy>Tatjana Slaviček</cp:lastModifiedBy>
  <cp:lastPrinted>2019-06-10T09:47:00Z</cp:lastPrinted>
  <dcterms:modified xmlns:xsi="http://www.w3.org/2001/XMLSchema-instance" xsi:type="dcterms:W3CDTF">2019-06-10T12:45:00Z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St-1914/2018-3 / Odluka - Oglas (Oglas_1914-18.docx)</vt:lpwstr>
  </prop:property>
  <prop:property name="CC_coloring" pid="5" fmtid="{D5CDD505-2E9C-101B-9397-08002B2CF9AE}">
    <vt:bool>false</vt:bool>
  </prop:property>
</prop:Properties>
</file>