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0958" w14:paraId="b400958" w:rsidRDefault="00966BFC" w:rsidP="00966BFC" w:rsidR="00966BFC">
      <w:pPr>
        <w:spacing w:after="0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6BFC" w:rsidP="00966BFC" w:rsidR="00966BFC">
      <w:pPr>
        <w:spacing w:after="0"/>
      </w:pPr>
      <w:r>
        <w:t xml:space="preserve">         REPUBLIKA HRVATSKA</w:t>
      </w:r>
    </w:p>
    <w:p w:rsidRDefault="00966BFC" w:rsidP="00966BFC" w:rsidR="00966BFC">
      <w:pPr>
        <w:spacing w:after="0"/>
      </w:pPr>
      <w:r>
        <w:t xml:space="preserve"> TRGOVAČKI SUD U VARAŽDINU</w:t>
      </w:r>
    </w:p>
    <w:p w:rsidRDefault="00966BFC" w:rsidP="00966BFC" w:rsidR="00966BFC">
      <w:pPr>
        <w:spacing w:after="0"/>
      </w:pPr>
      <w:r>
        <w:t xml:space="preserve">                   Braće Radića 2</w:t>
      </w:r>
    </w:p>
    <w:p w:rsidRDefault="00966BFC" w:rsidP="00966BFC" w:rsidR="00966BFC">
      <w:pPr>
        <w:spacing w:after="0"/>
        <w:jc w:val="center"/>
      </w:pPr>
    </w:p>
    <w:p w:rsidRDefault="00966BFC" w:rsidP="00966BFC" w:rsidR="00966BFC">
      <w:pPr>
        <w:spacing w:after="0"/>
        <w:jc w:val="center"/>
      </w:pPr>
    </w:p>
    <w:p w:rsidRDefault="00966BFC" w:rsidP="00966BFC" w:rsidR="00966BFC">
      <w:pPr>
        <w:spacing w:after="0"/>
      </w:pPr>
      <w:r>
        <w:t xml:space="preserve">                                        U  I M E  R E P U B L I K E  H R V A T S K E</w:t>
      </w:r>
    </w:p>
    <w:p w:rsidRDefault="00966BFC" w:rsidP="00966BFC" w:rsidR="00966BFC">
      <w:pPr>
        <w:spacing w:after="0"/>
      </w:pPr>
    </w:p>
    <w:p w:rsidRDefault="00966BFC" w:rsidP="00966BFC" w:rsidR="00966BFC">
      <w:pPr>
        <w:spacing w:after="0"/>
        <w:jc w:val="center"/>
      </w:pPr>
      <w:r>
        <w:t>R J E Š E NJ E</w:t>
      </w:r>
    </w:p>
    <w:p w:rsidRDefault="00966BFC" w:rsidP="00966BFC" w:rsidR="00966BFC">
      <w:pPr>
        <w:spacing w:after="0"/>
      </w:pPr>
    </w:p>
    <w:p w:rsidRDefault="00966BFC" w:rsidP="00966BFC" w:rsidR="00966BFC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TRASA ZADRUGA za prijevoz, proizvodnju i trgovinu, Gola, Stjepana Radića 6, OIB: 11946084952, dana 2. lipnja 2016., </w:t>
      </w:r>
    </w:p>
    <w:p w:rsidRDefault="00966BFC" w:rsidP="00966BFC" w:rsidR="00966BFC">
      <w:pPr>
        <w:spacing w:after="0"/>
        <w:jc w:val="center"/>
      </w:pPr>
    </w:p>
    <w:p w:rsidRDefault="00966BFC" w:rsidP="00966BFC" w:rsidR="00966BFC">
      <w:pPr>
        <w:spacing w:after="0"/>
        <w:jc w:val="center"/>
      </w:pPr>
      <w:r>
        <w:t>r i j e š i o  j e</w:t>
      </w:r>
    </w:p>
    <w:p w:rsidRDefault="00966BFC" w:rsidP="00966BFC" w:rsidR="00966BFC">
      <w:pPr>
        <w:spacing w:after="0"/>
      </w:pPr>
    </w:p>
    <w:p w:rsidRDefault="00966BFC" w:rsidP="00966BFC" w:rsidR="00966BFC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TRASA ZADRUGA za prijevoz, proizvodnju i trgovinu, Gola, Stjepana Radića 6, OIB: 11946084952, s danom 2. lipnja 2016. u 14,00 sati.</w:t>
      </w:r>
    </w:p>
    <w:p w:rsidRDefault="00966BFC" w:rsidP="00966BFC" w:rsidR="00966BFC">
      <w:pPr>
        <w:spacing w:after="0"/>
        <w:ind w:hanging="705" w:left="1413"/>
        <w:jc w:val="both"/>
      </w:pPr>
    </w:p>
    <w:p w:rsidRDefault="00966BFC" w:rsidP="00966BFC" w:rsidR="00966BFC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Nikola Remenar iz Velike Gorice, Dubrovačka 14.</w:t>
      </w:r>
    </w:p>
    <w:p w:rsidRDefault="00966BFC" w:rsidP="00966BFC" w:rsidR="00966BFC">
      <w:pPr>
        <w:spacing w:after="0"/>
        <w:ind w:hanging="705" w:left="1413"/>
        <w:jc w:val="both"/>
      </w:pPr>
    </w:p>
    <w:p w:rsidRDefault="00966BFC" w:rsidP="00966BFC" w:rsidR="00966BFC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TRASA ZADRUGA za prijevoz, proizvodnju i trgovinu, Gola, Stjepana Radića 6, OIB: 11946084952.</w:t>
      </w:r>
    </w:p>
    <w:p w:rsidRDefault="00966BFC" w:rsidP="00966BFC" w:rsidR="00966BFC">
      <w:pPr>
        <w:spacing w:after="0"/>
        <w:ind w:hanging="705" w:left="1410"/>
        <w:jc w:val="both"/>
      </w:pPr>
    </w:p>
    <w:p w:rsidRDefault="00966BFC" w:rsidP="00966BFC" w:rsidR="00966BFC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966BFC" w:rsidP="00966BFC" w:rsidR="00966BFC">
      <w:pPr>
        <w:spacing w:after="0"/>
        <w:jc w:val="both"/>
      </w:pPr>
    </w:p>
    <w:p w:rsidRDefault="00966BFC" w:rsidP="00966BFC" w:rsidR="00966BFC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TRASA ZADRUGA za prijevoz, proizvodnju i trgovinu, Gola, Stjepana Radića 6, OIB: 11946084952, bit će brisan iz sudskog registra.</w:t>
      </w:r>
    </w:p>
    <w:p w:rsidRDefault="00966BFC" w:rsidP="00966BFC" w:rsidR="00966BFC">
      <w:pPr>
        <w:spacing w:after="0"/>
        <w:jc w:val="center"/>
      </w:pPr>
    </w:p>
    <w:p w:rsidRDefault="00966BFC" w:rsidP="00966BFC" w:rsidR="00966BFC">
      <w:pPr>
        <w:spacing w:after="0"/>
        <w:jc w:val="center"/>
      </w:pPr>
      <w:r>
        <w:t>Obrazloženje</w:t>
      </w:r>
    </w:p>
    <w:p w:rsidRDefault="00966BFC" w:rsidP="00966BFC" w:rsidR="00966BFC">
      <w:pPr>
        <w:spacing w:after="0"/>
      </w:pPr>
    </w:p>
    <w:p w:rsidRDefault="00966BFC" w:rsidP="00966BFC" w:rsidR="00966BFC">
      <w:pPr>
        <w:spacing w:after="0"/>
        <w:jc w:val="both"/>
      </w:pPr>
      <w:r>
        <w:tab/>
        <w:t xml:space="preserve">Predlagatelj Financijska agencija Regionalni centar Zagreb, Podružnica Varaždin je dana 12. veljače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966BFC" w:rsidP="00966BFC" w:rsidR="00966BFC">
      <w:pPr>
        <w:spacing w:after="0"/>
      </w:pPr>
    </w:p>
    <w:p w:rsidRDefault="00966BFC" w:rsidP="00966BFC" w:rsidR="00966BFC">
      <w:pPr>
        <w:spacing w:after="0"/>
      </w:pPr>
    </w:p>
    <w:p w:rsidRDefault="00966BFC" w:rsidP="00966BFC" w:rsidR="00966BFC">
      <w:pPr>
        <w:spacing w:after="0"/>
      </w:pPr>
    </w:p>
    <w:p w:rsidRDefault="00966BFC" w:rsidP="00966BFC" w:rsidR="00966BFC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66BFC" w:rsidP="00966BFC" w:rsidR="00966BFC">
      <w:pPr>
        <w:spacing w:after="0"/>
      </w:pPr>
    </w:p>
    <w:p w:rsidRDefault="00966BFC" w:rsidP="00966BFC" w:rsidR="00966BFC">
      <w:pPr>
        <w:spacing w:after="0"/>
        <w:jc w:val="center"/>
      </w:pPr>
      <w:r>
        <w:t>U Varaždinu 2. lipnja 2016.</w:t>
      </w:r>
    </w:p>
    <w:p w:rsidRDefault="00966BFC" w:rsidP="00966BFC" w:rsidR="00966BFC">
      <w:pPr>
        <w:spacing w:after="0"/>
        <w:jc w:val="center"/>
      </w:pPr>
    </w:p>
    <w:p w:rsidRDefault="00966BFC" w:rsidP="00966BFC" w:rsidR="00966BF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966BFC" w:rsidP="00966BFC" w:rsidR="00966BFC">
      <w:pPr>
        <w:spacing w:after="0"/>
      </w:pPr>
    </w:p>
    <w:p w:rsidRDefault="00966BFC" w:rsidP="00966BFC" w:rsidR="00966BF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966BFC" w:rsidP="00966BFC" w:rsidR="00966BFC">
      <w:pPr>
        <w:spacing w:after="0"/>
      </w:pPr>
    </w:p>
    <w:p w:rsidRDefault="00966BFC" w:rsidP="00966BFC" w:rsidR="00966BF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66BFC" w:rsidP="00966BFC" w:rsidR="00966BFC">
      <w:pPr>
        <w:spacing w:after="0"/>
        <w:ind w:firstLine="708"/>
      </w:pPr>
      <w:r>
        <w:t>Uputa o pravnom lijeku:</w:t>
      </w:r>
    </w:p>
    <w:p w:rsidRDefault="00966BFC" w:rsidP="00966BFC" w:rsidR="00966BFC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966BFC" w:rsidP="00966BFC" w:rsidR="00966BFC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66BFC" w:rsidP="00966BFC" w:rsidR="00966BFC">
      <w:pPr>
        <w:spacing w:after="0"/>
      </w:pPr>
    </w:p>
    <w:p w:rsidRDefault="00966BFC" w:rsidP="00966BFC" w:rsidR="00966BFC">
      <w:pPr>
        <w:spacing w:after="0"/>
      </w:pPr>
    </w:p>
    <w:p w:rsidRDefault="00966BFC" w:rsidP="00966BFC" w:rsidR="00966BFC">
      <w:pPr>
        <w:spacing w:after="0"/>
      </w:pPr>
      <w:r>
        <w:t>DNA:</w:t>
      </w:r>
    </w:p>
    <w:p w:rsidRDefault="00966BFC" w:rsidP="00966BFC" w:rsidR="00966BFC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966BFC" w:rsidP="00966BFC" w:rsidR="00966BFC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966BFC" w:rsidP="00966BFC" w:rsidR="00966BFC">
      <w:pPr>
        <w:numPr>
          <w:ilvl w:val="0"/>
          <w:numId w:val="47"/>
        </w:numPr>
        <w:spacing w:after="0"/>
      </w:pPr>
      <w:r>
        <w:t>Dužnik TRASA ZADRUGA za prijevoz, proizvodnju i trgovinu, Gola, Stjepana Radića 6.</w:t>
      </w:r>
    </w:p>
    <w:p w:rsidRDefault="00966BFC" w:rsidP="00966BFC" w:rsidR="00966BFC">
      <w:pPr>
        <w:numPr>
          <w:ilvl w:val="0"/>
          <w:numId w:val="47"/>
        </w:numPr>
        <w:spacing w:after="0"/>
      </w:pPr>
      <w:r>
        <w:t xml:space="preserve">Osoba ovlaštena za zastupanje –Vlado </w:t>
      </w:r>
      <w:proofErr w:type="spellStart"/>
      <w:r>
        <w:t>Saboliček</w:t>
      </w:r>
      <w:proofErr w:type="spellEnd"/>
      <w:r>
        <w:t>, 48 331 Gola, Stjepana Radića 6.</w:t>
      </w:r>
    </w:p>
    <w:p w:rsidRDefault="00966BFC" w:rsidP="00966BFC" w:rsidR="00966BFC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966BFC" w:rsidP="00966BFC" w:rsidR="00966BFC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966BFC" w:rsidP="00966BFC" w:rsidR="00966BFC">
      <w:pPr>
        <w:numPr>
          <w:ilvl w:val="0"/>
          <w:numId w:val="47"/>
        </w:numPr>
        <w:spacing w:after="0"/>
      </w:pPr>
      <w:r>
        <w:t>Stečajni upravitelj- Nikola Remenar iz Velike Gorice, Dubrovačka 14.</w:t>
      </w:r>
    </w:p>
    <w:p w:rsidRDefault="00966BFC" w:rsidP="00966BFC" w:rsidR="00966BFC">
      <w:pPr>
        <w:numPr>
          <w:ilvl w:val="0"/>
          <w:numId w:val="47"/>
        </w:numPr>
        <w:spacing w:after="0"/>
      </w:pPr>
      <w:r>
        <w:t>e- Oglasna ploča suda.</w:t>
      </w:r>
    </w:p>
    <w:p w:rsidRDefault="00941F68" w:rsidP="00966BF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966BFC" w:rsidR="00AE649C" w:rsidRPr="00B76F3C">
      <w:pPr>
        <w:pStyle w:val="SudSjedite"/>
      </w:pPr>
      <w:r>
        <w:tab/>
      </w:r>
    </w:p>
    <w:p w:rsidRDefault="00CB0EA4" w:rsidP="00966BFC" w:rsidR="00CB0EA4">
      <w:pPr>
        <w:pStyle w:val="Naslovdokumenta"/>
        <w:spacing w:after="0"/>
      </w:pPr>
    </w:p>
    <w:p w:rsidRDefault="0071688E" w:rsidP="00966BFC" w:rsidR="0071688E">
      <w:pPr>
        <w:pStyle w:val="Poetniodjeljak"/>
        <w:spacing w:after="0"/>
      </w:pPr>
    </w:p>
    <w:p w:rsidRDefault="00A21F0D" w:rsidP="00966BFC" w:rsidR="00A21F0D">
      <w:pPr>
        <w:pStyle w:val="NormaleSPIS"/>
        <w:spacing w:after="0"/>
        <w:rPr>
          <w:noProof/>
        </w:rPr>
      </w:pPr>
    </w:p>
    <w:p w:rsidRDefault="00DA0242" w:rsidP="00966BFC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BFC" w:rsidR="008333A9">
    <w:pPr>
      <w:pStyle w:val="Zaglavlje"/>
    </w:pPr>
    <w:r>
      <w:rPr>
        <w:rStyle w:val="PozadinaSvijetloCrvena"/>
        <w:shd w:fill="auto" w:color="auto" w:val="clear"/>
      </w:rPr>
      <w:t>Poslovni broj. 7 St-215/16-4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ADD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1F68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BFC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60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St-215/2016-4</izvorni_sadrzaj>
    <derivirana_varijabla naziv="DomainObject.Oznaka_1">St-215/2016-4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St-215/2016</izvorni_sadrzaj>
    <derivirana_varijabla naziv="DomainObject.Predmet.OznakaBroj_1">St-215/2016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TRASA ZADRUGA za prijevoz, proizvodnju i trgovinu</izvorni_sadrzaj>
    <derivirana_varijabla naziv="DomainObject.Predmet.ProtustrankaFormated_1">  TRASA ZADRUGA za prijevoz, proizvodnju i trgovinu</derivirana_varijabla>
  </DomainObject.Predmet.ProtustrankaFormated>
  <DomainObject.Predmet.ProtustrankaFormatedOIB>
    <izvorni_sadrzaj>  TRASA ZADRUGA za prijevoz, proizvodnju i trgovinu, OIB 11946084952</izvorni_sadrzaj>
    <derivirana_varijabla naziv="DomainObject.Predmet.ProtustrankaFormatedOIB_1">  TRASA ZADRUGA za prijevoz, proizvodnju i trgovinu, OIB 11946084952</derivirana_varijabla>
  </DomainObject.Predmet.ProtustrankaFormatedOIB>
  <DomainObject.Predmet.ProtustrankaFormatedWithAdress>
    <izvorni_sadrzaj> TRASA ZADRUGA za prijevoz, proizvodnju i trgovinu, Stjepana Radića 6, 48331 Gola</izvorni_sadrzaj>
    <derivirana_varijabla naziv="DomainObject.Predmet.ProtustrankaFormatedWithAdress_1"> TRASA ZADRUGA za prijevoz, proizvodnju i trgovinu, Stjepana Radića 6, 48331 Gola</derivirana_varijabla>
  </DomainObject.Predmet.ProtustrankaFormatedWithAdress>
  <DomainObject.Predmet.ProtustrankaFormatedWithAdressOIB>
    <izvorni_sadrzaj> TRASA ZADRUGA za prijevoz, proizvodnju i trgovinu, OIB 11946084952, Stjepana Radića 6, 48331 Gola</izvorni_sadrzaj>
    <derivirana_varijabla naziv="DomainObject.Predmet.ProtustrankaFormatedWithAdressOIB_1"> TRASA ZADRUGA za prijevoz, proizvodnju i trgovinu, OIB 11946084952, Stjepana Radića 6, 48331 Gola</derivirana_varijabla>
  </DomainObject.Predmet.ProtustrankaFormatedWithAdressOIB>
  <DomainObject.Predmet.ProtustrankaWithAdress>
    <izvorni_sadrzaj>TRASA ZADRUGA za prijevoz, proizvodnju i trgovinu Stjepana Radića 6, 48331 Gola</izvorni_sadrzaj>
    <derivirana_varijabla naziv="DomainObject.Predmet.ProtustrankaWithAdress_1">TRASA ZADRUGA za prijevoz, proizvodnju i trgovinu Stjepana Radića 6, 48331 Gola</derivirana_varijabla>
  </DomainObject.Predmet.ProtustrankaWithAdress>
  <DomainObject.Predmet.ProtustrankaWithAdressOIB>
    <izvorni_sadrzaj>TRASA ZADRUGA za prijevoz, proizvodnju i trgovinu, OIB 11946084952, Stjepana Radića 6, 48331 Gola</izvorni_sadrzaj>
    <derivirana_varijabla naziv="DomainObject.Predmet.ProtustrankaWithAdressOIB_1">TRASA ZADRUGA za prijevoz, proizvodnju i trgovinu, OIB 11946084952, Stjepana Radića 6, 48331 Gola</derivirana_varijabla>
  </DomainObject.Predmet.ProtustrankaWithAdressOIB>
  <DomainObject.Predmet.ProtustrankaNazivFormated>
    <izvorni_sadrzaj>TRASA ZADRUGA za prijevoz, proizvodnju i trgovinu</izvorni_sadrzaj>
    <derivirana_varijabla naziv="DomainObject.Predmet.ProtustrankaNazivFormated_1">TRASA ZADRUGA za prijevoz, proizvodnju i trgovinu</derivirana_varijabla>
  </DomainObject.Predmet.ProtustrankaNazivFormated>
  <DomainObject.Predmet.ProtustrankaNazivFormatedOIB>
    <izvorni_sadrzaj>TRASA ZADRUGA za prijevoz, proizvodnju i trgovinu, OIB 11946084952</izvorni_sadrzaj>
    <derivirana_varijabla naziv="DomainObject.Predmet.ProtustrankaNazivFormatedOIB_1">TRASA ZADRUGA za prijevoz, proizvodnju i trgovinu, OIB 11946084952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71993.43</izvorni_sadrzaj>
    <derivirana_varijabla naziv="DomainObject.Predmet.TrenutnaVrijednost_1">71993.43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TRASA ZADRUGA za prijevoz, proizvodnju i trgovinu</item>
    </izvorni_sadrzaj>
    <derivirana_varijabla naziv="DomainObject.Predmet.ProtuStrankaListFormated_1">
      <item>TRASA ZADRUGA za prijevoz, proizvodnju i trgovinu</item>
    </derivirana_varijabla>
  </DomainObject.Predmet.ProtuStrankaListFormated>
  <DomainObject.Predmet.ProtuStrankaListFormatedOIB>
    <izvorni_sadrzaj>
      <item>TRASA ZADRUGA za prijevoz, proizvodnju i trgovinu, OIB 11946084952</item>
    </izvorni_sadrzaj>
    <derivirana_varijabla naziv="DomainObject.Predmet.ProtuStrankaListFormatedOIB_1">
      <item>TRASA ZADRUGA za prijevoz, proizvodnju i trgovinu, OIB 11946084952</item>
    </derivirana_varijabla>
  </DomainObject.Predmet.ProtuStrankaListFormatedOIB>
  <DomainObject.Predmet.ProtuStrankaListFormatedWithAdress>
    <izvorni_sadrzaj>
      <item>TRASA ZADRUGA za prijevoz, proizvodnju i trgovinu, Stjepana Radića 6, 48331 Gola</item>
    </izvorni_sadrzaj>
    <derivirana_varijabla naziv="DomainObject.Predmet.ProtuStrankaListFormatedWithAdress_1">
      <item>TRASA ZADRUGA za prijevoz, proizvodnju i trgovinu, Stjepana Radića 6, 48331 Gola</item>
    </derivirana_varijabla>
  </DomainObject.Predmet.ProtuStrankaListFormatedWithAdress>
  <DomainObject.Predmet.ProtuStrankaListFormatedWithAdressOIB>
    <izvorni_sadrzaj>
      <item>TRASA ZADRUGA za prijevoz, proizvodnju i trgovinu, OIB 11946084952, Stjepana Radića 6, 48331 Gola</item>
    </izvorni_sadrzaj>
    <derivirana_varijabla naziv="DomainObject.Predmet.ProtuStrankaListFormatedWithAdressOIB_1">
      <item>TRASA ZADRUGA za prijevoz, proizvodnju i trgovinu, OIB 11946084952, Stjepana Radića 6, 48331 Gola</item>
    </derivirana_varijabla>
  </DomainObject.Predmet.ProtuStrankaListFormatedWithAdressOIB>
  <DomainObject.Predmet.ProtuStrankaListNazivFormated>
    <izvorni_sadrzaj>
      <item>TRASA ZADRUGA za prijevoz, proizvodnju i trgovinu</item>
    </izvorni_sadrzaj>
    <derivirana_varijabla naziv="DomainObject.Predmet.ProtuStrankaListNazivFormated_1">
      <item>TRASA ZADRUGA za prijevoz, proizvodnju i trgovinu</item>
    </derivirana_varijabla>
  </DomainObject.Predmet.ProtuStrankaListNazivFormated>
  <DomainObject.Predmet.ProtuStrankaListNazivFormatedOIB>
    <izvorni_sadrzaj>
      <item>TRASA ZADRUGA za prijevoz, proizvodnju i trgovinu, OIB 11946084952</item>
    </izvorni_sadrzaj>
    <derivirana_varijabla naziv="DomainObject.Predmet.ProtuStrankaListNazivFormatedOIB_1">
      <item>TRASA ZADRUGA za prijevoz, proizvodnju i trgovinu, OIB 11946084952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St-215/2016-4</izvorni_sadrzaj>
    <derivirana_varijabla naziv="DomainObject.PoslovniBrojDokumenta_1">St-215/2016-4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TRASA ZADRUGA za prijevoz, proizvodnju i trgovinu</izvorni_sadrzaj>
    <derivirana_varijabla naziv="DomainObject.Predmet.ProtustrankaIDrugi_1">TRASA ZADRUGA za prijevoz,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TRASA ZADRUGA za prijevoz, proizvodnju i trgovinu, OIB 11946084952, Stjepana Radića 6, 48331 Gola</izvorni_sadrzaj>
    <derivirana_varijabla naziv="DomainObject.Predmet.ProtustrankaIDrugiAdressOIB_1">TRASA ZADRUGA za prijevoz, proizvodnju i trgovinu, OIB 11946084952, Stjepana Radića 6, 48331 Gola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TRASA ZADRUGA za prijevoz, proizvodnju i trgovinu</item>
      <item>Sudski registar</item>
    </izvorni_sadrzaj>
    <derivirana_varijabla naziv="DomainObject.Predmet.SudioniciListNaziv_1">
      <item>Financijska agencija</item>
      <item>TRASA ZADRUGA za prijevoz, proizvodnju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TRASA ZADRUGA za prijevoz, proizvodnju i trgovinu, OIB 11946084952, Stjepana Radića 6,48331 Gola</item>
      <item>Sudski registar</item>
    </izvorni_sadrzaj>
    <derivirana_varijabla naziv="DomainObject.Predmet.SudioniciListAdressOIB_1">
      <item>Financijska agencija, OIB 85821130368, A. Cesarca 2,42000 Varaždin</item>
      <item>TRASA ZADRUGA za prijevoz, proizvodnju i trgovinu, OIB 11946084952, Stjepana Radića 6,48331 Gola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E0C1AC-BBB8-438D-AA7B-BCA3DF2F5A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2881</properties:Characters>
  <properties:Lines>88</properties:Lines>
  <properties:Paragraphs>30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2016-06-02T12:48:00Z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St-215/2016-4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