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76aa" w14:paraId="abc76a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196B86">
        <w:t>491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1302CA">
        <w:t>1</w:t>
      </w:r>
      <w:r w:rsidR="001C566D">
        <w:t>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1C566D">
        <w:t>APSIDA</w:t>
      </w:r>
      <w:r w:rsidR="00FF32D9">
        <w:t xml:space="preserve"> </w:t>
      </w:r>
      <w:r w:rsidR="001C566D">
        <w:t>j.</w:t>
      </w:r>
      <w:r w:rsidR="003621A7">
        <w:t xml:space="preserve">d.o.o., </w:t>
      </w:r>
      <w:r w:rsidR="001302CA">
        <w:t xml:space="preserve">Zadar, </w:t>
      </w:r>
      <w:r w:rsidR="001C566D">
        <w:t>Ugljanska 24</w:t>
      </w:r>
      <w:r w:rsidR="003621A7">
        <w:t xml:space="preserve">, OIB: </w:t>
      </w:r>
      <w:r w:rsidR="001C566D">
        <w:t>75384017766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C566D">
        <w:t>APSIDA j.d.o.o., Zadar, Ugljanska 24, OIB: 75384017766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2754F"/>
    <w:rsid w:val="001302CA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1A84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32A0E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A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A8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A8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A8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A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A8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A8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A8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APSIDA j.d.o.o. za poslovne usluge</izvorni_sadrzaj>
    <derivirana_varijabla naziv="DomainObject.Predmet.ProtustrankaFormated_1">  APSIDA j.d.o.o. za poslovne usluge</derivirana_varijabla>
  </DomainObject.Predmet.ProtustrankaFormated>
  <DomainObject.Predmet.ProtustrankaFormatedOIB>
    <izvorni_sadrzaj>  APSIDA j.d.o.o. za poslovne usluge, OIB 75384017766</izvorni_sadrzaj>
    <derivirana_varijabla naziv="DomainObject.Predmet.ProtustrankaFormatedOIB_1">  APSIDA j.d.o.o. za poslovne usluge, OIB 75384017766</derivirana_varijabla>
  </DomainObject.Predmet.ProtustrankaFormatedOIB>
  <DomainObject.Predmet.ProtustrankaFormatedWithAdress>
    <izvorni_sadrzaj> APSIDA j.d.o.o. za poslovne usluge, Ugljanska 24, 23000 Zadar</izvorni_sadrzaj>
    <derivirana_varijabla naziv="DomainObject.Predmet.ProtustrankaFormatedWithAdress_1"> APSIDA j.d.o.o. za poslovne usluge, Ugljanska 24, 23000 Zadar</derivirana_varijabla>
  </DomainObject.Predmet.ProtustrankaFormatedWithAdress>
  <DomainObject.Predmet.ProtustrankaFormatedWithAdressOIB>
    <izvorni_sadrzaj> APSIDA j.d.o.o. za poslovne usluge, OIB 75384017766, Ugljanska 24, 23000 Zadar</izvorni_sadrzaj>
    <derivirana_varijabla naziv="DomainObject.Predmet.ProtustrankaFormatedWithAdressOIB_1"> APSIDA j.d.o.o. za poslovne usluge, OIB 75384017766, Ugljanska 24, 23000 Zadar</derivirana_varijabla>
  </DomainObject.Predmet.ProtustrankaFormatedWithAdressOIB>
  <DomainObject.Predmet.ProtustrankaWithAdress>
    <izvorni_sadrzaj>APSIDA j.d.o.o. za poslovne usluge Ugljanska 24, 23000 Zadar</izvorni_sadrzaj>
    <derivirana_varijabla naziv="DomainObject.Predmet.ProtustrankaWithAdress_1">APSIDA j.d.o.o. za poslovne usluge Ugljanska 24, 23000 Zadar</derivirana_varijabla>
  </DomainObject.Predmet.ProtustrankaWithAdress>
  <DomainObject.Predmet.ProtustrankaWithAdressOIB>
    <izvorni_sadrzaj>APSIDA j.d.o.o. za poslovne usluge, OIB 75384017766, Ugljanska 24, 23000 Zadar</izvorni_sadrzaj>
    <derivirana_varijabla naziv="DomainObject.Predmet.ProtustrankaWithAdressOIB_1">APSIDA j.d.o.o. za poslovne usluge, OIB 75384017766, Ugljanska 24, 23000 Zadar</derivirana_varijabla>
  </DomainObject.Predmet.ProtustrankaWithAdressOIB>
  <DomainObject.Predmet.ProtustrankaNazivFormated>
    <izvorni_sadrzaj>APSIDA j.d.o.o. za poslovne usluge</izvorni_sadrzaj>
    <derivirana_varijabla naziv="DomainObject.Predmet.ProtustrankaNazivFormated_1">APSIDA j.d.o.o. za poslovne usluge</derivirana_varijabla>
  </DomainObject.Predmet.ProtustrankaNazivFormated>
  <DomainObject.Predmet.ProtustrankaNazivFormatedOIB>
    <izvorni_sadrzaj>APSIDA j.d.o.o. za poslovne usluge, OIB 75384017766</izvorni_sadrzaj>
    <derivirana_varijabla naziv="DomainObject.Predmet.ProtustrankaNazivFormatedOIB_1">APSIDA j.d.o.o. za poslovne usluge, OIB 75384017766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23167.24</izvorni_sadrzaj>
    <derivirana_varijabla naziv="DomainObject.Predmet.TrenutnaVrijednost_1">23167.24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APSIDA j.d.o.o. za poslovne usluge</item>
    </izvorni_sadrzaj>
    <derivirana_varijabla naziv="DomainObject.Predmet.ProtuStrankaListFormated_1">
      <item>APSIDA j.d.o.o. za poslovne usluge</item>
    </derivirana_varijabla>
  </DomainObject.Predmet.ProtuStrankaListFormated>
  <DomainObject.Predmet.ProtuStrankaListFormatedOIB>
    <izvorni_sadrzaj>
      <item>APSIDA j.d.o.o. za poslovne usluge, OIB 75384017766</item>
    </izvorni_sadrzaj>
    <derivirana_varijabla naziv="DomainObject.Predmet.ProtuStrankaListFormatedOIB_1">
      <item>APSIDA j.d.o.o. za poslovne usluge, OIB 75384017766</item>
    </derivirana_varijabla>
  </DomainObject.Predmet.ProtuStrankaListFormatedOIB>
  <DomainObject.Predmet.ProtuStrankaListFormatedWithAdress>
    <izvorni_sadrzaj>
      <item>APSIDA j.d.o.o. za poslovne usluge, Ugljanska 24, 23000 Zadar</item>
    </izvorni_sadrzaj>
    <derivirana_varijabla naziv="DomainObject.Predmet.ProtuStrankaListFormatedWithAdress_1">
      <item>APSIDA j.d.o.o. za poslovne usluge, Ugljanska 24, 23000 Zadar</item>
    </derivirana_varijabla>
  </DomainObject.Predmet.ProtuStrankaListFormatedWithAdress>
  <DomainObject.Predmet.ProtuStrankaListFormatedWithAdressOIB>
    <izvorni_sadrzaj>
      <item>APSIDA j.d.o.o. za poslovne usluge, OIB 75384017766, Ugljanska 24, 23000 Zadar</item>
    </izvorni_sadrzaj>
    <derivirana_varijabla naziv="DomainObject.Predmet.ProtuStrankaListFormatedWithAdressOIB_1">
      <item>APSIDA j.d.o.o. za poslovne usluge, OIB 75384017766, Ugljanska 24, 23000 Zadar</item>
    </derivirana_varijabla>
  </DomainObject.Predmet.ProtuStrankaListFormatedWithAdressOIB>
  <DomainObject.Predmet.ProtuStrankaListNazivFormated>
    <izvorni_sadrzaj>
      <item>APSIDA j.d.o.o. za poslovne usluge</item>
    </izvorni_sadrzaj>
    <derivirana_varijabla naziv="DomainObject.Predmet.ProtuStrankaListNazivFormated_1">
      <item>APSIDA j.d.o.o. za poslovne usluge</item>
    </derivirana_varijabla>
  </DomainObject.Predmet.ProtuStrankaListNazivFormated>
  <DomainObject.Predmet.ProtuStrankaListNazivFormatedOIB>
    <izvorni_sadrzaj>
      <item>APSIDA j.d.o.o. za poslovne usluge, OIB 75384017766</item>
    </izvorni_sadrzaj>
    <derivirana_varijabla naziv="DomainObject.Predmet.ProtuStrankaListNazivFormatedOIB_1">
      <item>APSIDA j.d.o.o. za poslovne usluge, OIB 75384017766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APSIDA j.d.o.o. za poslovne usluge</izvorni_sadrzaj>
    <derivirana_varijabla naziv="DomainObject.Predmet.ProtustrankaIDrugi_1">APSIDA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APSIDA j.d.o.o. za poslovne usluge, OIB 75384017766, Ugljanska 24, 23000 Zadar</izvorni_sadrzaj>
    <derivirana_varijabla naziv="DomainObject.Predmet.ProtustrankaIDrugiAdressOIB_1">APSIDA j.d.o.o. za poslovne usluge, OIB 75384017766, Ugljanska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APSIDA j.d.o.o. za poslovne usluge</item>
    </izvorni_sadrzaj>
    <derivirana_varijabla naziv="DomainObject.Predmet.SudioniciListNaziv_1">
      <item>FINA</item>
      <item>APSIDA j.d.o.o. za poslovne usluge</item>
    </derivirana_varijabla>
  </DomainObject.Predmet.SudioniciListNaziv>
  <DomainObject.Predmet.SudioniciListAdressOIB>
    <izvorni_sadrzaj>
      <item>FINA, OIB 85821130368</item>
      <item>APSIDA j.d.o.o. za poslovne usluge, OIB 75384017766, Ugljanska 24,23000 Zadar</item>
    </izvorni_sadrzaj>
    <derivirana_varijabla naziv="DomainObject.Predmet.SudioniciListAdressOIB_1">
      <item>FINA, OIB 85821130368</item>
      <item>APSIDA j.d.o.o. za poslovne usluge, OIB 75384017766, Ugljanska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75384017766</item>
    </izvorni_sadrzaj>
    <derivirana_varijabla naziv="DomainObject.Predmet.SudioniciListNazivOIB_1">
      <item>, OIB 85821130368</item>
      <item>, OIB 75384017766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85</properties:Words>
  <properties:Characters>495</properties:Characters>
  <properties:Lines>36</properties:Lines>
  <properties:Paragraphs>11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2017-06-13T09:05:00Z</dcterms:created>
  <dc:creator>Administrator</dc:creator>
  <cp:lastModifiedBy>Nena Mužanović</cp:lastModifiedBy>
  <cp:lastPrinted>2017-06-13T09:08:00Z</cp:lastPrinted>
  <dcterms:modified xmlns:xsi="http://www.w3.org/2001/XMLSchema-instance" xsi:type="dcterms:W3CDTF">2017-06-13T09:13:00Z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