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7a28" w14:paraId="6297a28" w:rsidRDefault="00AE649C" w:rsidP="00FA5B5E" w:rsidR="00AE649C" w:rsidRPr="00B76F3C">
      <w:pPr>
        <w:pStyle w:val="Naslov3"/>
        <w15:collapsed w:val="false"/>
      </w:pPr>
    </w:p>
    <w:p w:rsidRDefault="00292C4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St-1037/2016-2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METALDIS društvo s ograničenom odgovornošću za trgovinu i usluge, Pitomača, Braće Radića 21/A, OIB: 90450437714, MBS: 010080604, dana 4. srpnja 2016. godine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METALDIS društvo s ograničenom odgovornošću za trgovinu i usluge, Pitomača, Braće Radića 21/A, OIB: 90450437714, MBS: 010080604.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27. listopada 2016. godine u 9,30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Mišo </w:t>
      </w:r>
      <w:proofErr w:type="spellStart"/>
      <w:r>
        <w:rPr>
          <w:rFonts w:cs="Times New Roman" w:eastAsia="Times New Roman"/>
          <w:szCs w:val="20"/>
          <w:lang w:eastAsia="hr-HR"/>
        </w:rPr>
        <w:t>Filjak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>
        <w:rPr>
          <w:rFonts w:cs="Times New Roman" w:eastAsia="Times New Roman"/>
          <w:szCs w:val="20"/>
          <w:lang w:eastAsia="hr-HR"/>
        </w:rPr>
        <w:t>Miši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Filjak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366 dana u ukupnom iznosu od 280.396,77 kn. Također je u prijedlogu navedeno da dužnik ima dvije zaposlene osobe, a da u Jedinstvenom registru računa ima otvoren jedan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St-1037/2016-2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srpnja 2016. godine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92C4B" w:rsidP="00292C4B" w:rsidR="00292C4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92C4B" w:rsidP="00292C4B" w:rsidR="00292C4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92C4B" w:rsidP="00292C4B" w:rsidR="00292C4B">
      <w:pPr>
        <w:pStyle w:val="Bezproreda"/>
      </w:pPr>
      <w:r>
        <w:t>2. Sc. ročište</w:t>
      </w:r>
    </w:p>
    <w:p w:rsidRDefault="00292C4B" w:rsidP="00292C4B" w:rsidR="00292C4B">
      <w:pPr>
        <w:pStyle w:val="Bezproreda"/>
      </w:pPr>
      <w:proofErr w:type="spellStart"/>
      <w:r>
        <w:t>Bj</w:t>
      </w:r>
      <w:proofErr w:type="spellEnd"/>
      <w:r>
        <w:t>. 4.7.2016.</w:t>
      </w:r>
    </w:p>
    <w:p w:rsidRDefault="00292C4B" w:rsidP="00292C4B" w:rsidR="00292C4B"/>
    <w:p w:rsidRDefault="00CB0EA4" w:rsidP="00292C4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C4B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246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St-1037/2016-2</izvorni_sadrzaj>
    <derivirana_varijabla naziv="DomainObject.Oznaka_1">St-1037/2016-2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METALDIS društvo s ograničenom odgovornošću za trgovinu i usluge</izvorni_sadrzaj>
    <derivirana_varijabla naziv="DomainObject.Predmet.ProtustrankaFormated_1">  METALDIS društvo s ograničenom odgovornošću za trgovinu i usluge</derivirana_varijabla>
  </DomainObject.Predmet.ProtustrankaFormated>
  <DomainObject.Predmet.ProtustrankaFormatedOIB>
    <izvorni_sadrzaj>  METALDIS društvo s ograničenom odgovornošću za trgovinu i usluge, OIB 90450437714</izvorni_sadrzaj>
    <derivirana_varijabla naziv="DomainObject.Predmet.ProtustrankaFormatedOIB_1">  METALDIS društvo s ograničenom odgovornošću za trgovinu i usluge, OIB 90450437714</derivirana_varijabla>
  </DomainObject.Predmet.ProtustrankaFormatedOIB>
  <DomainObject.Predmet.ProtustrankaFormatedWithAdress>
    <izvorni_sadrzaj> METALDIS društvo s ograničenom odgovornošću za trgovinu i usluge, Braće Radića 21/A, 33405 Pitomača</izvorni_sadrzaj>
    <derivirana_varijabla naziv="DomainObject.Predmet.ProtustrankaFormatedWithAdress_1"> METALDIS društvo s ograničenom odgovornošću za trgovinu i usluge, Braće Radića 21/A, 33405 Pitomača</derivirana_varijabla>
  </DomainObject.Predmet.ProtustrankaFormatedWithAdress>
  <DomainObject.Predmet.ProtustrankaFormatedWithAdressOIB>
    <izvorni_sadrzaj> METALDIS društvo s ograničenom odgovornošću za trgovinu i usluge, OIB 90450437714, Braće Radića 21/A, 33405 Pitomača</izvorni_sadrzaj>
    <derivirana_varijabla naziv="DomainObject.Predmet.ProtustrankaFormatedWithAdressOIB_1"> METALDIS društvo s ograničenom odgovornošću za trgovinu i usluge, OIB 90450437714, Braće Radića 21/A, 33405 Pitomača</derivirana_varijabla>
  </DomainObject.Predmet.ProtustrankaFormatedWithAdressOIB>
  <DomainObject.Predmet.ProtustrankaWithAdress>
    <izvorni_sadrzaj>METALDIS društvo s ograničenom odgovornošću za trgovinu i usluge Braće Radića 21/A, 33405 Pitomača</izvorni_sadrzaj>
    <derivirana_varijabla naziv="DomainObject.Predmet.ProtustrankaWithAdress_1">METALDIS društvo s ograničenom odgovornošću za trgovinu i usluge Braće Radića 21/A, 33405 Pitomača</derivirana_varijabla>
  </DomainObject.Predmet.ProtustrankaWithAdress>
  <DomainObject.Predmet.ProtustrankaWithAdressOIB>
    <izvorni_sadrzaj>METALDIS društvo s ograničenom odgovornošću za trgovinu i usluge, OIB 90450437714, Braće Radića 21/A, 33405 Pitomača</izvorni_sadrzaj>
    <derivirana_varijabla naziv="DomainObject.Predmet.ProtustrankaWithAdressOIB_1">METALDIS društvo s ograničenom odgovornošću za trgovinu i usluge, OIB 90450437714, Braće Radića 21/A, 33405 Pitomača</derivirana_varijabla>
  </DomainObject.Predmet.ProtustrankaWithAdressOIB>
  <DomainObject.Predmet.ProtustrankaNazivFormated>
    <izvorni_sadrzaj>METALDIS društvo s ograničenom odgovornošću za trgovinu i usluge</izvorni_sadrzaj>
    <derivirana_varijabla naziv="DomainObject.Predmet.ProtustrankaNazivFormated_1">METALDIS društvo s ograničenom odgovornošću za trgovinu i usluge</derivirana_varijabla>
  </DomainObject.Predmet.ProtustrankaNazivFormated>
  <DomainObject.Predmet.ProtustrankaNazivFormatedOIB>
    <izvorni_sadrzaj>METALDIS društvo s ograničenom odgovornošću za trgovinu i usluge, OIB 90450437714</izvorni_sadrzaj>
    <derivirana_varijabla naziv="DomainObject.Predmet.ProtustrankaNazivFormatedOIB_1">METALDIS društvo s ograničenom odgovornošću za trgovinu i usluge, OIB 90450437714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METALDIS društvo s ograničenom odgovornošću za trgovinu i usluge</item>
    </izvorni_sadrzaj>
    <derivirana_varijabla naziv="DomainObject.Predmet.ProtuStrankaListFormated_1">
      <item>METALDIS društvo s ograničenom odgovornošću za trgovinu i usluge</item>
    </derivirana_varijabla>
  </DomainObject.Predmet.ProtuStrankaListFormated>
  <DomainObject.Predmet.ProtuStrankaListFormatedOIB>
    <izvorni_sadrzaj>
      <item>METALDIS društvo s ograničenom odgovornošću za trgovinu i usluge, OIB 90450437714</item>
    </izvorni_sadrzaj>
    <derivirana_varijabla naziv="DomainObject.Predmet.ProtuStrankaListFormatedOIB_1">
      <item>METALDIS društvo s ograničenom odgovornošću za trgovinu i usluge, OIB 90450437714</item>
    </derivirana_varijabla>
  </DomainObject.Predmet.ProtuStrankaListFormatedOIB>
  <DomainObject.Predmet.ProtuStrankaListFormatedWithAdress>
    <izvorni_sadrzaj>
      <item>METALDIS društvo s ograničenom odgovornošću za trgovinu i usluge, Braće Radića 21/A, 33405 Pitomača</item>
    </izvorni_sadrzaj>
    <derivirana_varijabla naziv="DomainObject.Predmet.ProtuStrankaListFormatedWithAdress_1">
      <item>METALDIS društvo s ograničenom odgovornošću za trgovinu i usluge, Braće Radića 21/A, 33405 Pitomača</item>
    </derivirana_varijabla>
  </DomainObject.Predmet.ProtuStrankaListFormatedWithAdress>
  <DomainObject.Predmet.ProtuStrankaListFormatedWithAdressOIB>
    <izvorni_sadrzaj>
      <item>METALDIS društvo s ograničenom odgovornošću za trgovinu i usluge, OIB 90450437714, Braće Radića 21/A, 33405 Pitomača</item>
    </izvorni_sadrzaj>
    <derivirana_varijabla naziv="DomainObject.Predmet.ProtuStrankaListFormatedWithAdressOIB_1">
      <item>METALDIS društvo s ograničenom odgovornošću za trgovinu i usluge, OIB 90450437714, Braće Radića 21/A, 33405 Pitomača</item>
    </derivirana_varijabla>
  </DomainObject.Predmet.ProtuStrankaListFormatedWithAdressOIB>
  <DomainObject.Predmet.ProtuStrankaListNazivFormated>
    <izvorni_sadrzaj>
      <item>METALDIS društvo s ograničenom odgovornošću za trgovinu i usluge</item>
    </izvorni_sadrzaj>
    <derivirana_varijabla naziv="DomainObject.Predmet.ProtuStrankaListNazivFormated_1">
      <item>METALDIS društvo s ograničenom odgovornošću za trgovinu i usluge</item>
    </derivirana_varijabla>
  </DomainObject.Predmet.ProtuStrankaListNazivFormated>
  <DomainObject.Predmet.ProtuStrankaListNazivFormatedOIB>
    <izvorni_sadrzaj>
      <item>METALDIS društvo s ograničenom odgovornošću za trgovinu i usluge, OIB 90450437714</item>
    </izvorni_sadrzaj>
    <derivirana_varijabla naziv="DomainObject.Predmet.ProtuStrankaListNazivFormatedOIB_1">
      <item>METALDIS društvo s ograničenom odgovornošću za trgovinu i usluge, OIB 90450437714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St-1037/2016-2</izvorni_sadrzaj>
    <derivirana_varijabla naziv="DomainObject.PoslovniBrojDokumenta_1">St-1037/2016-2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METALDIS društvo s ograničenom odgovornošću za trgovinu i usluge</izvorni_sadrzaj>
    <derivirana_varijabla naziv="DomainObject.Predmet.ProtustrankaIDrugi_1">METALDIS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METALDIS društvo s ograničenom odgovornošću za trgovinu i usluge, OIB 90450437714, Braće Radića 21/A, 33405 Pitomača</izvorni_sadrzaj>
    <derivirana_varijabla naziv="DomainObject.Predmet.ProtustrankaIDrugiAdressOIB_1">METALDIS društvo s ograničenom odgovornošću za trgovinu i usluge, OIB 90450437714,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METALDIS društvo s ograničenom odgovornošću za trgovinu i usluge</item>
    </izvorni_sadrzaj>
    <derivirana_varijabla naziv="DomainObject.Predmet.SudioniciListNaziv_1">
      <item>FINA, RC ZAGREB, Podružnica Bjelovar</item>
      <item>METALDIS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METALDIS društvo s ograničenom odgovornošću za trgovinu i usluge, OIB 90450437714, Braće Radića 21/A,33405 Pitomača</item>
    </izvorni_sadrzaj>
    <derivirana_varijabla naziv="DomainObject.Predmet.SudioniciListAdressOIB_1">
      <item>FINA, RC ZAGREB, Podružnica Bjelovar, OIB 85821130368, Frana Supila 4,43000 Bjelovar</item>
      <item>METALDIS društvo s ograničenom odgovornošću za trgovinu i usluge, OIB 90450437714,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8A3BB-B1B9-44DD-8FF4-CDD9FC2C8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2725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2016-07-04T11:37:00Z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