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3a0e" w14:paraId="77c3a0e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9A7E67">
        <w:t>573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B515AE">
        <w:t>6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03A78" w:rsidP="006B542C" w:rsidR="00D03A78" w:rsidRPr="00B82754">
      <w:pPr>
        <w:ind w:hanging="720" w:left="360"/>
        <w:rPr>
          <w:sz w:val="22"/>
          <w:szCs w:val="22"/>
        </w:rPr>
      </w:pP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A82588" w:rsidR="00A82588" w:rsidRPr="0074324A">
      <w:pPr>
        <w:jc w:val="both"/>
      </w:pPr>
      <w:r>
        <w:tab/>
      </w:r>
    </w:p>
    <w:p w:rsidRDefault="00A82588" w:rsidP="00E16E79" w:rsidR="00E16E79">
      <w:pPr>
        <w:jc w:val="both"/>
      </w:pPr>
      <w:r w:rsidRPr="0074324A">
        <w:tab/>
      </w:r>
      <w:r w:rsidR="009A7E67" w:rsidRPr="00CE0AA2">
        <w:t xml:space="preserve">Trgovački sud u Osijeku, po sucu mr. sc. Tihomiru Kovačeviću, kao stečajnom sucu, povodom prijedloga FINANCIJSKE AGENCIJE ZAGREB, Regionalni centar </w:t>
      </w:r>
      <w:r w:rsidR="00F57F93" w:rsidRPr="00F57F93">
        <w:t>Zagreb, Trg svibanjskih žrtava 1995. 1</w:t>
      </w:r>
      <w:r w:rsidR="009A7E67" w:rsidRPr="00CE0AA2">
        <w:t xml:space="preserve">, OIB 85821130368 za otvaranje stečajnog postupka nad dužnikom </w:t>
      </w:r>
      <w:r w:rsidR="009A7E67">
        <w:t>JANA PROJEKT društvo s ograničenom odgovornošću za građevinarstvo, Zagreb, Radnička cesta 80</w:t>
      </w:r>
      <w:r w:rsidR="009A7E67" w:rsidRPr="00CE0AA2">
        <w:t>, MBS 0</w:t>
      </w:r>
      <w:r w:rsidR="009A7E67">
        <w:t>4</w:t>
      </w:r>
      <w:r w:rsidR="009A7E67" w:rsidRPr="00CE0AA2">
        <w:t>0</w:t>
      </w:r>
      <w:r w:rsidR="009A7E67">
        <w:t>318730</w:t>
      </w:r>
      <w:r w:rsidR="009A7E67" w:rsidRPr="00CE0AA2">
        <w:t xml:space="preserve">, OIB: </w:t>
      </w:r>
      <w:r w:rsidR="009A7E67">
        <w:t>34048025321</w:t>
      </w:r>
      <w:r w:rsidR="009A7E67" w:rsidRPr="0041082E">
        <w:t xml:space="preserve">, dana </w:t>
      </w:r>
      <w:r w:rsidR="009A7E67">
        <w:t>20</w:t>
      </w:r>
      <w:r w:rsidR="009A7E67" w:rsidRPr="00CC1B85">
        <w:t>. travnja 2018</w:t>
      </w:r>
      <w:r w:rsidR="009A7E67" w:rsidRPr="0041082E">
        <w:t>.</w:t>
      </w:r>
    </w:p>
    <w:p w:rsidRDefault="00FC52CA" w:rsidP="00FC52CA" w:rsidR="00FC52CA">
      <w:pPr>
        <w:jc w:val="both"/>
      </w:pP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9A7E67" w:rsidRPr="009A7E67">
        <w:t>Ivona Badurina, Rijeka, Vukovarska 38</w:t>
      </w:r>
      <w:r w:rsidR="00A82588" w:rsidRPr="00A82588">
        <w:t xml:space="preserve">, OIB </w:t>
      </w:r>
      <w:r w:rsidR="00177A82">
        <w:t>99205599623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177A82">
        <w:t>573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77A82">
        <w:t>573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177A82" w:rsidRPr="00177A82">
        <w:t>Ivona Badurina, Rijeka, Vukovarska 38, OIB 99205599623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77A82">
        <w:t>573</w:t>
      </w:r>
      <w:r w:rsidR="006559AB">
        <w:t>-1</w:t>
      </w:r>
      <w:r w:rsidR="004D67F2">
        <w:t>8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177A82">
        <w:t>573</w:t>
      </w:r>
      <w:r w:rsidR="006559AB">
        <w:t>-1</w:t>
      </w:r>
      <w:r w:rsidR="004D67F2">
        <w:t>8</w:t>
      </w:r>
      <w:r>
        <w:t xml:space="preserve">, te o tome obavijesti sud. </w:t>
      </w:r>
    </w:p>
    <w:p w:rsidRDefault="00B407BB" w:rsidP="00B976DE" w:rsidR="00B407BB">
      <w:pPr>
        <w:ind w:hanging="284" w:left="1276"/>
        <w:jc w:val="both"/>
      </w:pPr>
    </w:p>
    <w:p w:rsidRDefault="00B407BB" w:rsidP="00B976DE" w:rsidR="00B407BB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681BA5" w:rsidP="00B976DE" w:rsidR="00681BA5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177A82" w:rsidRPr="00177A82">
        <w:t>Ivona Badurina, Rijeka, Vukovarska 38, OIB 99205599623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5C1C83" w:rsidR="00CD4F1C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624DC3" w:rsidRPr="00624DC3">
        <w:t>JANA PROJEKT društvo s ograničenom odgovornošću za građevinarstvo, Zagreb, Radnička cesta 80, MBS 040318730, OIB: 34048025321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681BA5">
        <w:rPr>
          <w:bCs/>
        </w:rPr>
        <w:t>FINA</w:t>
      </w:r>
      <w:r>
        <w:rPr>
          <w:bCs/>
        </w:rPr>
        <w:t xml:space="preserve"> je dana </w:t>
      </w:r>
      <w:r w:rsidR="00624DC3">
        <w:rPr>
          <w:bCs/>
        </w:rPr>
        <w:t>10</w:t>
      </w:r>
      <w:r w:rsidR="0009537D">
        <w:rPr>
          <w:bCs/>
        </w:rPr>
        <w:t>.</w:t>
      </w:r>
      <w:r w:rsidR="00624DC3">
        <w:rPr>
          <w:bCs/>
        </w:rPr>
        <w:t>11</w:t>
      </w:r>
      <w:r w:rsidR="0009537D">
        <w:rPr>
          <w:bCs/>
        </w:rPr>
        <w:t>.</w:t>
      </w:r>
      <w:r w:rsidR="00B976DE">
        <w:rPr>
          <w:bCs/>
        </w:rPr>
        <w:t>201</w:t>
      </w:r>
      <w:r w:rsidR="00624DC3">
        <w:rPr>
          <w:bCs/>
        </w:rPr>
        <w:t>7</w:t>
      </w:r>
      <w:r w:rsidR="00B976DE">
        <w:rPr>
          <w:bCs/>
        </w:rPr>
        <w:t xml:space="preserve">. podnijela </w:t>
      </w:r>
      <w:r w:rsidR="00624DC3">
        <w:rPr>
          <w:bCs/>
        </w:rPr>
        <w:t>Trgovačkom</w:t>
      </w:r>
      <w:r w:rsidR="00B976DE">
        <w:rPr>
          <w:bCs/>
        </w:rPr>
        <w:t xml:space="preserve"> sudu </w:t>
      </w:r>
      <w:r w:rsidR="00624DC3">
        <w:rPr>
          <w:bCs/>
        </w:rPr>
        <w:t xml:space="preserve">u Zagrebu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624DC3" w:rsidRPr="00624DC3">
        <w:t>JANA PROJEKT društvo s ograničenom odgovornošću za građevinarstvo, Zagreb, Radnička cesta 80, MBS 040318730, OIB: 34048025321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574863">
        <w:t>10</w:t>
      </w:r>
      <w:r w:rsidR="00B976DE">
        <w:t>. 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624DC3">
        <w:t>573</w:t>
      </w:r>
      <w:r w:rsidR="00D15A99">
        <w:t>/1</w:t>
      </w:r>
      <w:r w:rsidR="000D6FE6">
        <w:t>8</w:t>
      </w:r>
      <w:r w:rsidR="00D15A99">
        <w:t>-</w:t>
      </w:r>
      <w:r w:rsidR="00681BA5">
        <w:t>3</w:t>
      </w:r>
      <w:r w:rsidR="00D15A99">
        <w:t xml:space="preserve"> od </w:t>
      </w:r>
      <w:r w:rsidR="00624DC3">
        <w:t>20</w:t>
      </w:r>
      <w:r w:rsidR="00D15A99">
        <w:t>.0</w:t>
      </w:r>
      <w:r w:rsidR="00725472">
        <w:t>4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725472">
        <w:t>Kako osoba ovlaštena za zastupanje dužnika u ostavljenom roku nije postupila po pozivu suda i nije uplatila određene predujmove iz točke I. izreke ovoga rješenja, kao ni dostavila dokaz o izvršenim uplatama, valjalo je sukladno članku 113. SZ riješit</w:t>
      </w:r>
      <w:r w:rsidR="00574863">
        <w:t xml:space="preserve">i, te postupiti </w:t>
      </w:r>
      <w:r w:rsidR="00725472">
        <w:t>kao u točkama II. i III. izreke ovoga rješenja.</w:t>
      </w:r>
    </w:p>
    <w:p w:rsidRDefault="00345D79" w:rsidP="00725472" w:rsidR="00345D79">
      <w:pPr>
        <w:jc w:val="both"/>
      </w:pPr>
    </w:p>
    <w:p w:rsidRDefault="00F57F93" w:rsidP="00F57F93" w:rsidR="00F57F93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345D79" w:rsidP="00725472" w:rsidR="00345D79">
      <w:pPr>
        <w:jc w:val="both"/>
      </w:pPr>
    </w:p>
    <w:p w:rsidRDefault="00725472" w:rsidP="00725472" w:rsidR="00725472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345D79">
        <w:t>20</w:t>
      </w:r>
      <w:r w:rsidR="004D18D2" w:rsidRPr="004D18D2">
        <w:t xml:space="preserve">. travnja </w:t>
      </w:r>
      <w:r w:rsidR="005C1C83" w:rsidRPr="005C1C83">
        <w:t>2018</w:t>
      </w:r>
      <w:r>
        <w:t xml:space="preserve">. </w:t>
      </w:r>
    </w:p>
    <w:p w:rsidRDefault="00983462" w:rsidP="000A0078" w:rsidR="00983462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345D79" w:rsidR="00983462">
      <w:pPr>
        <w:numPr>
          <w:ilvl w:val="0"/>
          <w:numId w:val="9"/>
        </w:numPr>
        <w:jc w:val="both"/>
      </w:pPr>
      <w:r>
        <w:t xml:space="preserve">Osoba ovlaštena za zastupanje </w:t>
      </w:r>
      <w:r w:rsidR="00345D79" w:rsidRPr="00345D79">
        <w:t>Ivona Badurina, Rijeka, Vukovarska 38</w:t>
      </w:r>
    </w:p>
    <w:p w:rsidRDefault="00B976DE" w:rsidP="00B131A3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3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F57F93" w:rsidRPr="00F57F93">
      <w:t>573/18-6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A82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4A86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45D79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4DC3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136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A7E67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57F93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1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3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1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3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St-573/2018</izvorni_sadrzaj>
    <derivirana_varijabla naziv="DomainObject.Predmet.OznakaBroj_1">St-573/2018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JANA PROJEKT d.o.o.</izvorni_sadrzaj>
    <derivirana_varijabla naziv="DomainObject.Predmet.ProtustrankaFormated_1">  JANA PROJEKT d.o.o.</derivirana_varijabla>
  </DomainObject.Predmet.ProtustrankaFormated>
  <DomainObject.Predmet.ProtustrankaFormatedOIB>
    <izvorni_sadrzaj>  JANA PROJEKT d.o.o., OIB 34048025321</izvorni_sadrzaj>
    <derivirana_varijabla naziv="DomainObject.Predmet.ProtustrankaFormatedOIB_1">  JANA PROJEKT d.o.o., OIB 34048025321</derivirana_varijabla>
  </DomainObject.Predmet.ProtustrankaFormatedOIB>
  <DomainObject.Predmet.ProtustrankaFormatedWithAdress>
    <izvorni_sadrzaj> JANA PROJEKT d.o.o., Radnička cesta 80, 10000 Zagreb</izvorni_sadrzaj>
    <derivirana_varijabla naziv="DomainObject.Predmet.ProtustrankaFormatedWithAdress_1"> JANA PROJEKT d.o.o., Radnička cesta 80, 10000 Zagreb</derivirana_varijabla>
  </DomainObject.Predmet.ProtustrankaFormatedWithAdress>
  <DomainObject.Predmet.ProtustrankaFormatedWithAdressOIB>
    <izvorni_sadrzaj> JANA PROJEKT d.o.o., OIB 34048025321, Radnička cesta 80, 10000 Zagreb</izvorni_sadrzaj>
    <derivirana_varijabla naziv="DomainObject.Predmet.ProtustrankaFormatedWithAdressOIB_1"> JANA PROJEKT d.o.o., OIB 34048025321, Radnička cesta 80, 10000 Zagreb</derivirana_varijabla>
  </DomainObject.Predmet.ProtustrankaFormatedWithAdressOIB>
  <DomainObject.Predmet.ProtustrankaWithAdress>
    <izvorni_sadrzaj>JANA PROJEKT d.o.o. Radnička cesta 80, 10000 Zagreb</izvorni_sadrzaj>
    <derivirana_varijabla naziv="DomainObject.Predmet.ProtustrankaWithAdress_1">JANA PROJEKT d.o.o. Radnička cesta 80, 10000 Zagreb</derivirana_varijabla>
  </DomainObject.Predmet.ProtustrankaWithAdress>
  <DomainObject.Predmet.ProtustrankaWithAdressOIB>
    <izvorni_sadrzaj>JANA PROJEKT d.o.o., OIB 34048025321, Radnička cesta 80, 10000 Zagreb</izvorni_sadrzaj>
    <derivirana_varijabla naziv="DomainObject.Predmet.ProtustrankaWithAdressOIB_1">JANA PROJEKT d.o.o., OIB 34048025321, Radnička cesta 80, 10000 Zagreb</derivirana_varijabla>
  </DomainObject.Predmet.ProtustrankaWithAdressOIB>
  <DomainObject.Predmet.ProtustrankaNazivFormated>
    <izvorni_sadrzaj>JANA PROJEKT d.o.o.</izvorni_sadrzaj>
    <derivirana_varijabla naziv="DomainObject.Predmet.ProtustrankaNazivFormated_1">JANA PROJEKT d.o.o.</derivirana_varijabla>
  </DomainObject.Predmet.ProtustrankaNazivFormated>
  <DomainObject.Predmet.ProtustrankaNazivFormatedOIB>
    <izvorni_sadrzaj>JANA PROJEKT d.o.o., OIB 34048025321</izvorni_sadrzaj>
    <derivirana_varijabla naziv="DomainObject.Predmet.ProtustrankaNazivFormatedOIB_1">JANA PROJEKT d.o.o., OIB 34048025321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JANA PROJEKT d.o.o.</item>
    </izvorni_sadrzaj>
    <derivirana_varijabla naziv="DomainObject.Predmet.ProtuStrankaListFormated_1">
      <item>JANA PROJEKT d.o.o.</item>
    </derivirana_varijabla>
  </DomainObject.Predmet.ProtuStrankaListFormated>
  <DomainObject.Predmet.ProtuStrankaListFormatedOIB>
    <izvorni_sadrzaj>
      <item>JANA PROJEKT d.o.o., OIB 34048025321</item>
    </izvorni_sadrzaj>
    <derivirana_varijabla naziv="DomainObject.Predmet.ProtuStrankaListFormatedOIB_1">
      <item>JANA PROJEKT d.o.o., OIB 34048025321</item>
    </derivirana_varijabla>
  </DomainObject.Predmet.ProtuStrankaListFormatedOIB>
  <DomainObject.Predmet.ProtuStrankaListFormatedWithAdress>
    <izvorni_sadrzaj>
      <item>JANA PROJEKT d.o.o., Radnička cesta 80, 10000 Zagreb</item>
    </izvorni_sadrzaj>
    <derivirana_varijabla naziv="DomainObject.Predmet.ProtuStrankaListFormatedWithAdress_1">
      <item>JANA PROJEKT d.o.o., Radnička cesta 80, 10000 Zagreb</item>
    </derivirana_varijabla>
  </DomainObject.Predmet.ProtuStrankaListFormatedWithAdress>
  <DomainObject.Predmet.ProtuStrankaListFormatedWithAdressOIB>
    <izvorni_sadrzaj>
      <item>JANA PROJEKT d.o.o., OIB 34048025321, Radnička cesta 80, 10000 Zagreb</item>
    </izvorni_sadrzaj>
    <derivirana_varijabla naziv="DomainObject.Predmet.ProtuStrankaListFormatedWithAdressOIB_1">
      <item>JANA PROJEKT d.o.o., OIB 34048025321, Radnička cesta 80, 10000 Zagreb</item>
    </derivirana_varijabla>
  </DomainObject.Predmet.ProtuStrankaListFormatedWithAdressOIB>
  <DomainObject.Predmet.ProtuStrankaListNazivFormated>
    <izvorni_sadrzaj>
      <item>JANA PROJEKT d.o.o.</item>
    </izvorni_sadrzaj>
    <derivirana_varijabla naziv="DomainObject.Predmet.ProtuStrankaListNazivFormated_1">
      <item>JANA PROJEKT d.o.o.</item>
    </derivirana_varijabla>
  </DomainObject.Predmet.ProtuStrankaListNazivFormated>
  <DomainObject.Predmet.ProtuStrankaListNazivFormatedOIB>
    <izvorni_sadrzaj>
      <item>JANA PROJEKT d.o.o., OIB 34048025321</item>
    </izvorni_sadrzaj>
    <derivirana_varijabla naziv="DomainObject.Predmet.ProtuStrankaListNazivFormatedOIB_1">
      <item>JANA PROJEKT d.o.o., OIB 34048025321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JANA PROJEKT d.o.o.</izvorni_sadrzaj>
    <derivirana_varijabla naziv="DomainObject.Predmet.ProtustrankaIDrugi_1">JANA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JANA PROJEKT d.o.o., OIB 34048025321, Radnička cesta 80, 10000 Zagreb</izvorni_sadrzaj>
    <derivirana_varijabla naziv="DomainObject.Predmet.ProtustrankaIDrugiAdressOIB_1">JANA PROJEKT d.o.o., OIB 34048025321,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JANA PROJEKT d.o.o.</item>
      <item>FINA Regionalni centar Zagreb</item>
    </izvorni_sadrzaj>
    <derivirana_varijabla naziv="DomainObject.Predmet.SudioniciListNaziv_1">
      <item>JANA PROJEKT d.o.o.</item>
      <item>FINA Regionalni centar Zagreb</item>
    </derivirana_varijabla>
  </DomainObject.Predmet.SudioniciListNaziv>
  <DomainObject.Predmet.SudioniciListAdressOIB>
    <izvorni_sadrzaj>
      <item>JANA PROJEKT d.o.o., OIB 34048025321, Radnička cesta 80,10000 Zagreb</item>
      <item>FINA Regionalni centar Zagreb, OIB 85821130368, Trg svibanjskih žrtava 1995. br. 1,10000 Zagreb</item>
    </izvorni_sadrzaj>
    <derivirana_varijabla naziv="DomainObject.Predmet.SudioniciListAdressOIB_1">
      <item>JANA PROJEKT d.o.o., OIB 34048025321, Radnička cesta 80,10000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34048025321</item>
      <item>, OIB 85821130368</item>
    </izvorni_sadrzaj>
    <derivirana_varijabla naziv="DomainObject.Predmet.SudioniciListNazivOIB_1">
      <item>, OIB 34048025321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824001-166C-409D-BDC5-BB11D74E8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652</properties:Words>
  <properties:Characters>3450</properties:Characters>
  <properties:Lines>96</properties:Lines>
  <properties:Paragraphs>31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2018-04-20T10:23:00Z</cp:lastPrinted>
  <dcterms:modified xmlns:xsi="http://www.w3.org/2001/XMLSchema-instance" xsi:type="dcterms:W3CDTF">2018-04-20T10:30:00Z</dcterms:modified>
  <cp:revision>18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