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9110" w14:paraId="b10911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D261D">
        <w:rPr>
          <w:b/>
          <w:lang w:val="hr-HR"/>
        </w:rPr>
        <w:t>1948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D261D">
        <w:rPr>
          <w:lang w:val="hr-HR"/>
        </w:rPr>
        <w:t>UDRUGA ZA SPORT, ZABAVU I REKREACIJU DJECE, MLADIH I TRUDNICA "MARELI", Podstrana, Domovinskog rata 33, OIB: 08358803389</w:t>
      </w:r>
      <w:r w:rsidR="00634348">
        <w:rPr>
          <w:lang w:val="hr-HR"/>
        </w:rPr>
        <w:t xml:space="preserve">, dana </w:t>
      </w:r>
      <w:r w:rsidR="003145C1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D261D">
        <w:rPr>
          <w:lang w:val="hr-HR"/>
        </w:rPr>
        <w:t>UDRUGA ZA SPORT, ZABAVU I REKREACIJU DJECE, MLADIH I TRUDNICA "MARELI", Podstrana, Domovinskog rata 33, OIB: 08358803389</w:t>
      </w:r>
      <w:r>
        <w:rPr>
          <w:lang w:val="hr-HR"/>
        </w:rPr>
        <w:t xml:space="preserve">. Skraćeni stečajni postupak je otvoren dana </w:t>
      </w:r>
      <w:r w:rsidR="003145C1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1C2D48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D4B32">
        <w:t xml:space="preserve">Ada </w:t>
      </w:r>
      <w:r w:rsidR="008D4B32" w:rsidRPr="006F6592">
        <w:t>Rajković</w:t>
      </w:r>
      <w:r w:rsidR="008D4B32">
        <w:t>, magistra ekonomije, Split, Matice Hrvatske 10, OIB:</w:t>
      </w:r>
      <w:r w:rsidR="008D4B32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D261D">
        <w:rPr>
          <w:lang w:val="hr-HR"/>
        </w:rPr>
        <w:t>UDRUGA ZA SPORT, ZABAVU I REKREACIJU DJECE, MLADIH I TRUDNICA "MARELI", Podstrana, Domovinskog rata 33, OIB: 08358803389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77BF2">
        <w:rPr>
          <w:lang w:val="hr-HR"/>
        </w:rPr>
        <w:t>11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ED261D">
        <w:rPr>
          <w:lang w:val="hr-HR"/>
        </w:rPr>
        <w:t>Udruga za sport, zabavu i rekreaciju djece, mladih i trudnica "MARELI", Podstrana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D261D">
        <w:rPr>
          <w:lang w:val="hr-HR"/>
        </w:rPr>
        <w:t>477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D261D">
        <w:rPr>
          <w:lang w:val="hr-HR"/>
        </w:rPr>
        <w:t>25.585,31</w:t>
      </w:r>
      <w:r w:rsidR="008967A5">
        <w:rPr>
          <w:lang w:val="hr-HR"/>
        </w:rPr>
        <w:t xml:space="preserve"> </w:t>
      </w:r>
      <w:r>
        <w:rPr>
          <w:lang w:val="hr-HR"/>
        </w:rPr>
        <w:t xml:space="preserve">kn,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145C1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E2763" w:rsidRPr="00DE276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D261D">
      <w:t>1948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802B6"/>
    <w:rsid w:val="00180FE5"/>
    <w:rsid w:val="00193F49"/>
    <w:rsid w:val="001C2D48"/>
    <w:rsid w:val="001E0DA6"/>
    <w:rsid w:val="001E4E14"/>
    <w:rsid w:val="001F5654"/>
    <w:rsid w:val="00200E29"/>
    <w:rsid w:val="00217DD3"/>
    <w:rsid w:val="002702A4"/>
    <w:rsid w:val="00277BF2"/>
    <w:rsid w:val="002D048F"/>
    <w:rsid w:val="003145C1"/>
    <w:rsid w:val="003148C7"/>
    <w:rsid w:val="003734BE"/>
    <w:rsid w:val="00382327"/>
    <w:rsid w:val="003834A1"/>
    <w:rsid w:val="003855E7"/>
    <w:rsid w:val="003911E4"/>
    <w:rsid w:val="003929B4"/>
    <w:rsid w:val="003E3A02"/>
    <w:rsid w:val="00403F01"/>
    <w:rsid w:val="00410640"/>
    <w:rsid w:val="004171BE"/>
    <w:rsid w:val="00473132"/>
    <w:rsid w:val="004777B1"/>
    <w:rsid w:val="004957A2"/>
    <w:rsid w:val="004A6CA0"/>
    <w:rsid w:val="004D23AF"/>
    <w:rsid w:val="00520266"/>
    <w:rsid w:val="00520582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8D4B32"/>
    <w:rsid w:val="00915249"/>
    <w:rsid w:val="009374AD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92649"/>
    <w:rsid w:val="00BB4965"/>
    <w:rsid w:val="00BF6161"/>
    <w:rsid w:val="00C30FC8"/>
    <w:rsid w:val="00C435B4"/>
    <w:rsid w:val="00C5093E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D878EC"/>
    <w:rsid w:val="00DE2763"/>
    <w:rsid w:val="00E14AE2"/>
    <w:rsid w:val="00E6013F"/>
    <w:rsid w:val="00E84582"/>
    <w:rsid w:val="00EB167D"/>
    <w:rsid w:val="00EB78C8"/>
    <w:rsid w:val="00EC0B4A"/>
    <w:rsid w:val="00ED261D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7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7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276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27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27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7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276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27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27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1948</izvorni_sadrzaj>
    <derivirana_varijabla naziv="DomainObject.Predmet.Broj_1">1948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St-1948/2015</izvorni_sadrzaj>
    <derivirana_varijabla naziv="DomainObject.Predmet.OznakaBroj_1">St-1948/2015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SPORT, ZABAVU I REKREACIJU DJECE, MLADIH I TRUDNICA "MARELI"</izvorni_sadrzaj>
    <derivirana_varijabla naziv="DomainObject.Predmet.ProtustrankaFormated_1">  UDRUGA ZA SPORT, ZABAVU I REKREACIJU DJECE, MLADIH I TRUDNICA "MARELI"</derivirana_varijabla>
  </DomainObject.Predmet.ProtustrankaFormated>
  <DomainObject.Predmet.ProtustrankaFormatedOIB>
    <izvorni_sadrzaj>  UDRUGA ZA SPORT, ZABAVU I REKREACIJU DJECE, MLADIH I TRUDNICA "MARELI", OIB 08358803389</izvorni_sadrzaj>
    <derivirana_varijabla naziv="DomainObject.Predmet.ProtustrankaFormatedOIB_1">  UDRUGA ZA SPORT, ZABAVU I REKREACIJU DJECE, MLADIH I TRUDNICA "MARELI", OIB 08358803389</derivirana_varijabla>
  </DomainObject.Predmet.ProtustrankaFormatedOIB>
  <DomainObject.Predmet.ProtustrankaFormatedWithAdress>
    <izvorni_sadrzaj> UDRUGA ZA SPORT, ZABAVU I REKREACIJU DJECE, MLADIH I TRUDNICA "MARELI", Domovinskog rata 33, 21311 Podstrana</izvorni_sadrzaj>
    <derivirana_varijabla naziv="DomainObject.Predmet.ProtustrankaFormatedWithAdress_1"> UDRUGA ZA SPORT, ZABAVU I REKREACIJU DJECE, MLADIH I TRUDNICA "MARELI", Domovinskog rata 33, 21311 Podstrana</derivirana_varijabla>
  </DomainObject.Predmet.ProtustrankaFormatedWithAdress>
  <DomainObject.Predmet.ProtustrankaFormatedWithAdressOIB>
    <izvorni_sadrzaj> UDRUGA ZA SPORT, ZABAVU I REKREACIJU DJECE, MLADIH I TRUDNICA "MARELI", OIB 08358803389, Domovinskog rata 33, 21311 Podstrana</izvorni_sadrzaj>
    <derivirana_varijabla naziv="DomainObject.Predmet.ProtustrankaFormatedWithAdressOIB_1"> UDRUGA ZA SPORT, ZABAVU I REKREACIJU DJECE, MLADIH I TRUDNICA "MARELI", OIB 08358803389, Domovinskog rata 33, 21311 Podstrana</derivirana_varijabla>
  </DomainObject.Predmet.ProtustrankaFormatedWithAdressOIB>
  <DomainObject.Predmet.ProtustrankaWithAdress>
    <izvorni_sadrzaj>UDRUGA ZA SPORT, ZABAVU I REKREACIJU DJECE, MLADIH I TRUDNICA "MARELI" Domovinskog rata 33, 21311 Podstrana</izvorni_sadrzaj>
    <derivirana_varijabla naziv="DomainObject.Predmet.ProtustrankaWithAdress_1">UDRUGA ZA SPORT, ZABAVU I REKREACIJU DJECE, MLADIH I TRUDNICA "MARELI" Domovinskog rata 33, 21311 Podstrana</derivirana_varijabla>
  </DomainObject.Predmet.ProtustrankaWithAdress>
  <DomainObject.Predmet.ProtustrankaWithAdressOIB>
    <izvorni_sadrzaj>UDRUGA ZA SPORT, ZABAVU I REKREACIJU DJECE, MLADIH I TRUDNICA "MARELI", OIB 08358803389, Domovinskog rata 33, 21311 Podstrana</izvorni_sadrzaj>
    <derivirana_varijabla naziv="DomainObject.Predmet.ProtustrankaWithAdressOIB_1">UDRUGA ZA SPORT, ZABAVU I REKREACIJU DJECE, MLADIH I TRUDNICA "MARELI", OIB 08358803389, Domovinskog rata 33, 21311 Podstrana</derivirana_varijabla>
  </DomainObject.Predmet.ProtustrankaWithAdressOIB>
  <DomainObject.Predmet.ProtustrankaNazivFormated>
    <izvorni_sadrzaj>UDRUGA ZA SPORT, ZABAVU I REKREACIJU DJECE, MLADIH I TRUDNICA "MARELI"</izvorni_sadrzaj>
    <derivirana_varijabla naziv="DomainObject.Predmet.ProtustrankaNazivFormated_1">UDRUGA ZA SPORT, ZABAVU I REKREACIJU DJECE, MLADIH I TRUDNICA "MARELI"</derivirana_varijabla>
  </DomainObject.Predmet.ProtustrankaNazivFormated>
  <DomainObject.Predmet.ProtustrankaNazivFormatedOIB>
    <izvorni_sadrzaj>UDRUGA ZA SPORT, ZABAVU I REKREACIJU DJECE, MLADIH I TRUDNICA "MARELI", OIB 08358803389</izvorni_sadrzaj>
    <derivirana_varijabla naziv="DomainObject.Predmet.ProtustrankaNazivFormatedOIB_1">UDRUGA ZA SPORT, ZABAVU I REKREACIJU DJECE, MLADIH I TRUDNICA "MARELI", OIB 08358803389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25585.31</izvorni_sadrzaj>
    <derivirana_varijabla naziv="DomainObject.Predmet.TrenutnaVrijednost_1">25585.31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UDRUGA ZA SPORT, ZABAVU I REKREACIJU DJECE, MLADIH I TRUDNICA "MARELI"</item>
    </izvorni_sadrzaj>
    <derivirana_varijabla naziv="DomainObject.Predmet.ProtuStrankaListFormated_1">
      <item>UDRUGA ZA SPORT, ZABAVU I REKREACIJU DJECE, MLADIH I TRUDNICA "MARELI"</item>
    </derivirana_varijabla>
  </DomainObject.Predmet.ProtuStrankaListFormated>
  <DomainObject.Predmet.ProtuStrankaListFormatedOIB>
    <izvorni_sadrzaj>
      <item>UDRUGA ZA SPORT, ZABAVU I REKREACIJU DJECE, MLADIH I TRUDNICA "MARELI", OIB 08358803389</item>
    </izvorni_sadrzaj>
    <derivirana_varijabla naziv="DomainObject.Predmet.ProtuStrankaListFormatedOIB_1">
      <item>UDRUGA ZA SPORT, ZABAVU I REKREACIJU DJECE, MLADIH I TRUDNICA "MARELI", OIB 08358803389</item>
    </derivirana_varijabla>
  </DomainObject.Predmet.ProtuStrankaListFormatedOIB>
  <DomainObject.Predmet.ProtuStrankaListFormatedWithAdress>
    <izvorni_sadrzaj>
      <item>UDRUGA ZA SPORT, ZABAVU I REKREACIJU DJECE, MLADIH I TRUDNICA "MARELI", Domovinskog rata 33, 21311 Podstrana</item>
    </izvorni_sadrzaj>
    <derivirana_varijabla naziv="DomainObject.Predmet.ProtuStrankaListFormatedWithAdress_1">
      <item>UDRUGA ZA SPORT, ZABAVU I REKREACIJU DJECE, MLADIH I TRUDNICA "MARELI", Domovinskog rata 33, 21311 Podstrana</item>
    </derivirana_varijabla>
  </DomainObject.Predmet.ProtuStrankaListFormatedWithAdress>
  <DomainObject.Predmet.ProtuStrankaListFormatedWithAdressOIB>
    <izvorni_sadrzaj>
      <item>UDRUGA ZA SPORT, ZABAVU I REKREACIJU DJECE, MLADIH I TRUDNICA "MARELI", OIB 08358803389, Domovinskog rata 33, 21311 Podstrana</item>
    </izvorni_sadrzaj>
    <derivirana_varijabla naziv="DomainObject.Predmet.ProtuStrankaListFormatedWithAdressOIB_1">
      <item>UDRUGA ZA SPORT, ZABAVU I REKREACIJU DJECE, MLADIH I TRUDNICA "MARELI", OIB 08358803389, Domovinskog rata 33, 21311 Podstrana</item>
    </derivirana_varijabla>
  </DomainObject.Predmet.ProtuStrankaListFormatedWithAdressOIB>
  <DomainObject.Predmet.ProtuStrankaListNazivFormated>
    <izvorni_sadrzaj>
      <item>UDRUGA ZA SPORT, ZABAVU I REKREACIJU DJECE, MLADIH I TRUDNICA "MARELI"</item>
    </izvorni_sadrzaj>
    <derivirana_varijabla naziv="DomainObject.Predmet.ProtuStrankaListNazivFormated_1">
      <item>UDRUGA ZA SPORT, ZABAVU I REKREACIJU DJECE, MLADIH I TRUDNICA "MARELI"</item>
    </derivirana_varijabla>
  </DomainObject.Predmet.ProtuStrankaListNazivFormated>
  <DomainObject.Predmet.ProtuStrankaListNazivFormatedOIB>
    <izvorni_sadrzaj>
      <item>UDRUGA ZA SPORT, ZABAVU I REKREACIJU DJECE, MLADIH I TRUDNICA "MARELI", OIB 08358803389</item>
    </izvorni_sadrzaj>
    <derivirana_varijabla naziv="DomainObject.Predmet.ProtuStrankaListNazivFormatedOIB_1">
      <item>UDRUGA ZA SPORT, ZABAVU I REKREACIJU DJECE, MLADIH I TRUDNICA "MARELI", OIB 08358803389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UDRUGA ZA SPORT, ZABAVU I REKREACIJU DJECE, MLADIH I TRUDNICA "MARELI"</izvorni_sadrzaj>
    <derivirana_varijabla naziv="DomainObject.Predmet.ProtustrankaIDrugi_1">UDRUGA ZA SPORT, ZABAVU I REKREACIJU DJECE, MLADIH I TRUDNICA "MARELI"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UDRUGA ZA SPORT, ZABAVU I REKREACIJU DJECE, MLADIH I TRUDNICA "MARELI", OIB 08358803389, Domovinskog rata 33, 21311 Podstrana</izvorni_sadrzaj>
    <derivirana_varijabla naziv="DomainObject.Predmet.ProtustrankaIDrugiAdressOIB_1">UDRUGA ZA SPORT, ZABAVU I REKREACIJU DJECE, MLADIH I TRUDNICA "MARELI", OIB 08358803389, Domovinskog rata 33,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SPORT, ZABAVU I REKREACIJU DJECE, MLADIH I TRUDNICA "MARELI"</item>
      <item>FINANCIJSKA AGENCIJA RC SPLIT</item>
    </izvorni_sadrzaj>
    <derivirana_varijabla naziv="DomainObject.Predmet.SudioniciListNaziv_1">
      <item>UDRUGA ZA SPORT, ZABAVU I REKREACIJU DJECE, MLADIH I TRUDNICA "MARELI"</item>
      <item>FINANCIJSKA AGENCIJA RC SPLIT</item>
    </derivirana_varijabla>
  </DomainObject.Predmet.SudioniciListNaziv>
  <DomainObject.Predmet.SudioniciListAdressOIB>
    <izvorni_sadrzaj>
      <item>UDRUGA ZA SPORT, ZABAVU I REKREACIJU DJECE, MLADIH I TRUDNICA "MARELI", OIB 08358803389, Domovinskog rata 33,21311 Podstrana</item>
      <item>FINANCIJSKA AGENCIJA RC SPLIT, OIB 85821130368, Mažuranićevo šetalište 24b,21000 Split</item>
    </izvorni_sadrzaj>
    <derivirana_varijabla naziv="DomainObject.Predmet.SudioniciListAdressOIB_1">
      <item>UDRUGA ZA SPORT, ZABAVU I REKREACIJU DJECE, MLADIH I TRUDNICA "MARELI", OIB 08358803389, Domovinskog rata 33,21311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08358803389</item>
      <item>, OIB 85821130368</item>
    </izvorni_sadrzaj>
    <derivirana_varijabla naziv="DomainObject.Predmet.SudioniciListNazivOIB_1">
      <item>, OIB 08358803389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74A7A-CB14-47C7-8E4F-345A00D3C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4049</properties:Characters>
  <properties:Lines>107</properties:Lines>
  <properties:Paragraphs>35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2016-03-29T08:33:00Z</cp:lastPrinted>
  <dcterms:modified xmlns:xsi="http://www.w3.org/2001/XMLSchema-instance" xsi:type="dcterms:W3CDTF">2016-03-29T08:33:00Z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