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55d7" w14:paraId="41955d7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661E09">
        <w:t>1 St-66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661E09">
        <w:t>SILENTIUM j.d.o.o. za proizvodnju, trgovinu i usluge Garešnica, Moslavačka 73</w:t>
      </w:r>
      <w:r>
        <w:t xml:space="preserve">,  koji se vodi </w:t>
      </w:r>
      <w:r w:rsidR="00661E09">
        <w:t>kod ovoga suda pod brojem St-66</w:t>
      </w:r>
      <w:r w:rsidR="006F1D31">
        <w:t>/2016</w:t>
      </w:r>
      <w:r>
        <w:t>, temeljem odredbe čl. 430.,  431. i 434. Stečajnog zakona (Narodne novine 71/15), objavljuje:</w:t>
      </w:r>
    </w:p>
    <w:p w:rsidRDefault="00661E09" w:rsidP="00276ED5" w:rsidR="00276ED5">
      <w:r>
        <w:t xml:space="preserve">I. Na dan 1. rujna 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6.772,99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661E09">
        <w:t xml:space="preserve">Adriana Tremski </w:t>
      </w:r>
      <w:proofErr w:type="spellStart"/>
      <w:r w:rsidR="00661E09">
        <w:t>Šplichal</w:t>
      </w:r>
      <w:proofErr w:type="spellEnd"/>
      <w:r w:rsidR="00661E09">
        <w:t xml:space="preserve"> iz Garešnice, Moslavačka 73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61E09" w:rsidP="00276ED5" w:rsidR="00276ED5">
      <w:r>
        <w:t>U Bjelovaru, 27.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661E09" w:rsidP="00276ED5" w:rsidR="00276ED5">
      <w:pPr>
        <w:pStyle w:val="Bezproreda"/>
      </w:pPr>
      <w:r>
        <w:t>Bjelovar, 27. 01.  2016</w:t>
      </w:r>
      <w:r w:rsidR="00276ED5">
        <w:t>.</w:t>
      </w:r>
    </w:p>
    <w:p w:rsidRDefault="00661E09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61E09"/>
    <w:rsid w:val="006F1D31"/>
    <w:rsid w:val="00935A7C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61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61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SILENTIUM j.d.o.o. za proizvodnju, trgovinu i usluge, Garešnica</izvorni_sadrzaj>
    <derivirana_varijabla naziv="DomainObject.Predmet.ProtustrankaFormated_1">  SILENTIUM j.d.o.o. za proizvodnju, trgovinu i usluge, Garešnica</derivirana_varijabla>
  </DomainObject.Predmet.ProtustrankaFormated>
  <DomainObject.Predmet.ProtustrankaFormatedOIB>
    <izvorni_sadrzaj>  SILENTIUM j.d.o.o. za proizvodnju, trgovinu i usluge, Garešnica, OIB 31833002989</izvorni_sadrzaj>
    <derivirana_varijabla naziv="DomainObject.Predmet.ProtustrankaFormatedOIB_1">  SILENTIUM j.d.o.o. za proizvodnju, trgovinu i usluge, Garešnica, OIB 31833002989</derivirana_varijabla>
  </DomainObject.Predmet.ProtustrankaFormatedOIB>
  <DomainObject.Predmet.ProtustrankaFormatedWithAdress>
    <izvorni_sadrzaj> SILENTIUM j.d.o.o. za proizvodnju, trgovinu i usluge, Garešnica, Moslavačka 73, 43280 Garešnica</izvorni_sadrzaj>
    <derivirana_varijabla naziv="DomainObject.Predmet.ProtustrankaFormatedWithAdress_1"> SILENTIUM j.d.o.o. za proizvodnju, trgovinu i usluge, Garešnica, Moslavačka 73, 43280 Garešnica</derivirana_varijabla>
  </DomainObject.Predmet.ProtustrankaFormatedWithAdress>
  <DomainObject.Predmet.ProtustrankaFormatedWithAdressOIB>
    <izvorni_sadrzaj> SILENTIUM j.d.o.o. za proizvodnju, trgovinu i usluge, Garešnica, OIB 31833002989, Moslavačka 73, 43280 Garešnica</izvorni_sadrzaj>
    <derivirana_varijabla naziv="DomainObject.Predmet.ProtustrankaFormatedWithAdressOIB_1"> SILENTIUM j.d.o.o. za proizvodnju, trgovinu i usluge, Garešnica, OIB 31833002989, Moslavačka 73, 43280 Garešnica</derivirana_varijabla>
  </DomainObject.Predmet.ProtustrankaFormatedWithAdressOIB>
  <DomainObject.Predmet.ProtustrankaWithAdress>
    <izvorni_sadrzaj>SILENTIUM j.d.o.o. za proizvodnju, trgovinu i usluge, Garešnica Moslavačka 73, 43280 Garešnica</izvorni_sadrzaj>
    <derivirana_varijabla naziv="DomainObject.Predmet.ProtustrankaWithAdress_1">SILENTIUM j.d.o.o. za proizvodnju, trgovinu i usluge, Garešnica Moslavačka 73, 43280 Garešnica</derivirana_varijabla>
  </DomainObject.Predmet.ProtustrankaWithAdress>
  <DomainObject.Predmet.ProtustrankaWithAdressOIB>
    <izvorni_sadrzaj>SILENTIUM j.d.o.o. za proizvodnju, trgovinu i usluge, Garešnica, OIB 31833002989, Moslavačka 73, 43280 Garešnica</izvorni_sadrzaj>
    <derivirana_varijabla naziv="DomainObject.Predmet.ProtustrankaWithAdressOIB_1">SILENTIUM j.d.o.o. za proizvodnju, trgovinu i usluge, Garešnica, OIB 31833002989, Moslavačka 73, 43280 Garešnica</derivirana_varijabla>
  </DomainObject.Predmet.ProtustrankaWithAdressOIB>
  <DomainObject.Predmet.ProtustrankaNazivFormated>
    <izvorni_sadrzaj>SILENTIUM j.d.o.o. za proizvodnju, trgovinu i usluge, Garešnica</izvorni_sadrzaj>
    <derivirana_varijabla naziv="DomainObject.Predmet.ProtustrankaNazivFormated_1">SILENTIUM j.d.o.o. za proizvodnju, trgovinu i usluge, Garešnica</derivirana_varijabla>
  </DomainObject.Predmet.ProtustrankaNazivFormated>
  <DomainObject.Predmet.ProtustrankaNazivFormatedOIB>
    <izvorni_sadrzaj>SILENTIUM j.d.o.o. za proizvodnju, trgovinu i usluge, Garešnica, OIB 31833002989</izvorni_sadrzaj>
    <derivirana_varijabla naziv="DomainObject.Predmet.ProtustrankaNazivFormatedOIB_1">SILENTIUM j.d.o.o. za proizvodnju, trgovinu i usluge, Garešnica, OIB 31833002989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SILENTIUM j.d.o.o. za proizvodnju, trgovinu i usluge, Garešnica</item>
    </izvorni_sadrzaj>
    <derivirana_varijabla naziv="DomainObject.Predmet.ProtuStrankaListFormated_1">
      <item>SILENTIUM j.d.o.o. za proizvodnju, trgovinu i usluge, Garešnica</item>
    </derivirana_varijabla>
  </DomainObject.Predmet.ProtuStrankaListFormated>
  <DomainObject.Predmet.ProtuStrankaListFormatedOIB>
    <izvorni_sadrzaj>
      <item>SILENTIUM j.d.o.o. za proizvodnju, trgovinu i usluge, Garešnica, OIB 31833002989</item>
    </izvorni_sadrzaj>
    <derivirana_varijabla naziv="DomainObject.Predmet.ProtuStrankaListFormatedOIB_1">
      <item>SILENTIUM j.d.o.o. za proizvodnju, trgovinu i usluge, Garešnica, OIB 31833002989</item>
    </derivirana_varijabla>
  </DomainObject.Predmet.ProtuStrankaListFormatedOIB>
  <DomainObject.Predmet.ProtuStrankaListFormatedWithAdress>
    <izvorni_sadrzaj>
      <item>SILENTIUM j.d.o.o. za proizvodnju, trgovinu i usluge, Garešnica, Moslavačka 73, 43280 Garešnica</item>
    </izvorni_sadrzaj>
    <derivirana_varijabla naziv="DomainObject.Predmet.ProtuStrankaListFormatedWithAdress_1">
      <item>SILENTIUM j.d.o.o. za proizvodnju, trgovinu i usluge, Garešnica, Moslavačka 73, 43280 Garešnica</item>
    </derivirana_varijabla>
  </DomainObject.Predmet.ProtuStrankaListFormatedWithAdress>
  <DomainObject.Predmet.ProtuStrankaListFormatedWithAdressOIB>
    <izvorni_sadrzaj>
      <item>SILENTIUM j.d.o.o. za proizvodnju, trgovinu i usluge, Garešnica, OIB 31833002989, Moslavačka 73, 43280 Garešnica</item>
    </izvorni_sadrzaj>
    <derivirana_varijabla naziv="DomainObject.Predmet.ProtuStrankaListFormatedWithAdressOIB_1">
      <item>SILENTIUM j.d.o.o. za proizvodnju, trgovinu i usluge, Garešnica, OIB 31833002989, Moslavačka 73, 43280 Garešnica</item>
    </derivirana_varijabla>
  </DomainObject.Predmet.ProtuStrankaListFormatedWithAdressOIB>
  <DomainObject.Predmet.ProtuStrankaListNazivFormated>
    <izvorni_sadrzaj>
      <item>SILENTIUM j.d.o.o. za proizvodnju, trgovinu i usluge, Garešnica</item>
    </izvorni_sadrzaj>
    <derivirana_varijabla naziv="DomainObject.Predmet.ProtuStrankaListNazivFormated_1">
      <item>SILENTIUM j.d.o.o. za proizvodnju, trgovinu i usluge, Garešnica</item>
    </derivirana_varijabla>
  </DomainObject.Predmet.ProtuStrankaListNazivFormated>
  <DomainObject.Predmet.ProtuStrankaListNazivFormatedOIB>
    <izvorni_sadrzaj>
      <item>SILENTIUM j.d.o.o. za proizvodnju, trgovinu i usluge, Garešnica, OIB 31833002989</item>
    </izvorni_sadrzaj>
    <derivirana_varijabla naziv="DomainObject.Predmet.ProtuStrankaListNazivFormatedOIB_1">
      <item>SILENTIUM j.d.o.o. za proizvodnju, trgovinu i usluge, Garešnica, OIB 31833002989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SILENTIUM j.d.o.o. za proizvodnju, trgovinu i usluge, Garešnica</izvorni_sadrzaj>
    <derivirana_varijabla naziv="DomainObject.Predmet.ProtustrankaIDrugi_1">SILENTIUM j.d.o.o. za proizvodnju, trgovinu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SILENTIUM j.d.o.o. za proizvodnju, trgovinu i usluge, Garešnica, OIB 31833002989, Moslavačka 73, 43280 Garešnica</izvorni_sadrzaj>
    <derivirana_varijabla naziv="DomainObject.Predmet.ProtustrankaIDrugiAdressOIB_1">SILENTIUM j.d.o.o. za proizvodnju, trgovinu i usluge, Garešnica, OIB 31833002989, Moslavačka 73,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SILENTIUM j.d.o.o. za proizvodnju, trgovinu i usluge, Garešnica</item>
    </izvorni_sadrzaj>
    <derivirana_varijabla naziv="DomainObject.Predmet.SudioniciListNaziv_1">
      <item>FINA, RC ZAGREB, Podružnica Bjelovar</item>
      <item>SILENTIUM j.d.o.o. za proizvodnju, trgovinu i usluge, Garešnica</item>
    </derivirana_varijabla>
  </DomainObject.Predmet.SudioniciListNaziv>
  <DomainObject.Predmet.SudioniciListAdressOIB>
    <izvorni_sadrzaj>
      <item>FINA, RC ZAGREB, Podružnica Bjelovar, OIB 85821130368, F. Supila 4,43000 Bjelovar</item>
      <item>SILENTIUM j.d.o.o. za proizvodnju, trgovinu i usluge, Garešnica, OIB 31833002989, Moslavačka 73,43280 Garešnica</item>
    </izvorni_sadrzaj>
    <derivirana_varijabla naziv="DomainObject.Predmet.SudioniciListAdressOIB_1">
      <item>FINA, RC ZAGREB, Podružnica Bjelovar, OIB 85821130368, F. Supila 4,43000 Bjelovar</item>
      <item>SILENTIUM j.d.o.o. za proizvodnju, trgovinu i usluge, Garešnica, OIB 31833002989, Moslavačka 73,43280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31833002989</item>
    </izvorni_sadrzaj>
    <derivirana_varijabla naziv="DomainObject.Predmet.SudioniciListNazivOIB_1">
      <item>, OIB 85821130368</item>
      <item>, OIB 31833002989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1611</properties:Characters>
  <properties:Lines>35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2016-01-27T09:24:00Z</cp:lastPrinted>
  <dcterms:modified xmlns:xsi="http://www.w3.org/2001/XMLSchema-instance" xsi:type="dcterms:W3CDTF">2016-01-27T09:24:00Z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