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80d8" w14:paraId="39d80d8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A16E21">
        <w:t>525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A16E21">
        <w:t>Udruga KOZARI PUTEVI-MOJ KVART</w:t>
      </w:r>
      <w:r w:rsidR="009410AF">
        <w:t xml:space="preserve">, </w:t>
      </w:r>
      <w:r w:rsidR="002F39FA">
        <w:t xml:space="preserve">OIB: </w:t>
      </w:r>
      <w:r w:rsidR="00A16E21">
        <w:t>37601523296</w:t>
      </w:r>
      <w:r w:rsidR="00FB7B34">
        <w:t>,</w:t>
      </w:r>
      <w:r w:rsidR="00B14F3A">
        <w:t xml:space="preserve"> </w:t>
      </w:r>
      <w:r w:rsidR="000F7526">
        <w:t xml:space="preserve">registarski broj: </w:t>
      </w:r>
      <w:r w:rsidR="00A16E21">
        <w:t>21008572</w:t>
      </w:r>
      <w:r w:rsidR="009410AF">
        <w:t>,</w:t>
      </w:r>
      <w:r w:rsidR="00D460CD">
        <w:t xml:space="preserve"> </w:t>
      </w:r>
      <w:r w:rsidR="00A16E21">
        <w:t>Zagerb, II. Kalanski put 1</w:t>
      </w:r>
      <w:r w:rsidR="009410AF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6D4A2B">
        <w:t>3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A16E21">
        <w:t>KOZARI PUTEVI-MOJ KVART, OIB: 37601523296, registarski broj: 21008572, Zagerb, II. Kalanski put 1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A16E21">
        <w:t>KOZARI PUTEVI-MOJ KVART, OIB: 37601523296, registarski broj: 21008572, Zagerb, II. Kalanski put 1</w:t>
      </w:r>
      <w:r w:rsidR="00A16E21">
        <w:t xml:space="preserve">, </w:t>
      </w:r>
      <w:r w:rsidR="009410AF">
        <w:t xml:space="preserve">predsjednik udruge </w:t>
      </w:r>
      <w:r w:rsidR="00A16E21">
        <w:t>ANDREA ZIRDUM</w:t>
      </w:r>
      <w:r w:rsidR="009410AF">
        <w:t xml:space="preserve">,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F0A67">
        <w:t>1</w:t>
      </w:r>
      <w:r w:rsidR="00A16E21">
        <w:t>525</w:t>
      </w:r>
      <w:r w:rsidR="00EF0A67">
        <w:t>-16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D4A2B">
        <w:t xml:space="preserve">3.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6E2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6E2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16E2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0F7526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A04BF3"/>
    <w:rsid w:val="00A16E21"/>
    <w:rsid w:val="00A324F9"/>
    <w:rsid w:val="00A56404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C52"/>
    <w:rsid w:val="00F225C2"/>
    <w:rsid w:val="00F63B4A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E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E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E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E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E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E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E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E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St-1525/2016</izvorni_sadrzaj>
    <derivirana_varijabla naziv="DomainObject.Predmet.OznakaBroj_1">St-1525/2016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KOZARI PUTEVI - MOJ KVART</izvorni_sadrzaj>
    <derivirana_varijabla naziv="DomainObject.Predmet.ProtustrankaFormated_1">  UDRUGA KOZARI PUTEVI - MOJ KVART</derivirana_varijabla>
  </DomainObject.Predmet.ProtustrankaFormated>
  <DomainObject.Predmet.ProtustrankaFormatedOIB>
    <izvorni_sadrzaj>  UDRUGA KOZARI PUTEVI - MOJ KVART, OIB 37601523296</izvorni_sadrzaj>
    <derivirana_varijabla naziv="DomainObject.Predmet.ProtustrankaFormatedOIB_1">  UDRUGA KOZARI PUTEVI - MOJ KVART, OIB 37601523296</derivirana_varijabla>
  </DomainObject.Predmet.ProtustrankaFormatedOIB>
  <DomainObject.Predmet.ProtustrankaFormatedWithAdress>
    <izvorni_sadrzaj> UDRUGA KOZARI PUTEVI - MOJ KVART, II. KALANSKI PUT 1, 10000 Zagreb</izvorni_sadrzaj>
    <derivirana_varijabla naziv="DomainObject.Predmet.ProtustrankaFormatedWithAdress_1"> UDRUGA KOZARI PUTEVI - MOJ KVART, II. KALANSKI PUT 1, 10000 Zagreb</derivirana_varijabla>
  </DomainObject.Predmet.ProtustrankaFormatedWithAdress>
  <DomainObject.Predmet.ProtustrankaFormatedWithAdressOIB>
    <izvorni_sadrzaj> UDRUGA KOZARI PUTEVI - MOJ KVART, OIB 37601523296, II. KALANSKI PUT 1, 10000 Zagreb</izvorni_sadrzaj>
    <derivirana_varijabla naziv="DomainObject.Predmet.ProtustrankaFormatedWithAdressOIB_1"> UDRUGA KOZARI PUTEVI - MOJ KVART, OIB 37601523296, II. KALANSKI PUT 1, 10000 Zagreb</derivirana_varijabla>
  </DomainObject.Predmet.ProtustrankaFormatedWithAdressOIB>
  <DomainObject.Predmet.ProtustrankaWithAdress>
    <izvorni_sadrzaj>UDRUGA KOZARI PUTEVI - MOJ KVART II. KALANSKI PUT 1, 10000 Zagreb</izvorni_sadrzaj>
    <derivirana_varijabla naziv="DomainObject.Predmet.ProtustrankaWithAdress_1">UDRUGA KOZARI PUTEVI - MOJ KVART II. KALANSKI PUT 1, 10000 Zagreb</derivirana_varijabla>
  </DomainObject.Predmet.ProtustrankaWithAdress>
  <DomainObject.Predmet.ProtustrankaWithAdressOIB>
    <izvorni_sadrzaj>UDRUGA KOZARI PUTEVI - MOJ KVART, OIB 37601523296, II. KALANSKI PUT 1, 10000 Zagreb</izvorni_sadrzaj>
    <derivirana_varijabla naziv="DomainObject.Predmet.ProtustrankaWithAdressOIB_1">UDRUGA KOZARI PUTEVI - MOJ KVART, OIB 37601523296, II. KALANSKI PUT 1, 10000 Zagreb</derivirana_varijabla>
  </DomainObject.Predmet.ProtustrankaWithAdressOIB>
  <DomainObject.Predmet.ProtustrankaNazivFormated>
    <izvorni_sadrzaj>UDRUGA KOZARI PUTEVI - MOJ KVART</izvorni_sadrzaj>
    <derivirana_varijabla naziv="DomainObject.Predmet.ProtustrankaNazivFormated_1">UDRUGA KOZARI PUTEVI - MOJ KVART</derivirana_varijabla>
  </DomainObject.Predmet.ProtustrankaNazivFormated>
  <DomainObject.Predmet.ProtustrankaNazivFormatedOIB>
    <izvorni_sadrzaj>UDRUGA KOZARI PUTEVI - MOJ KVART, OIB 37601523296</izvorni_sadrzaj>
    <derivirana_varijabla naziv="DomainObject.Predmet.ProtustrankaNazivFormatedOIB_1">UDRUGA KOZARI PUTEVI - MOJ KVART, OIB 37601523296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KOZARI PUTEVI - MOJ KVART</item>
    </izvorni_sadrzaj>
    <derivirana_varijabla naziv="DomainObject.Predmet.ProtuStrankaListFormated_1">
      <item>UDRUGA KOZARI PUTEVI - MOJ KVART</item>
    </derivirana_varijabla>
  </DomainObject.Predmet.ProtuStrankaListFormated>
  <DomainObject.Predmet.ProtuStrankaListFormatedOIB>
    <izvorni_sadrzaj>
      <item>UDRUGA KOZARI PUTEVI - MOJ KVART, OIB 37601523296</item>
    </izvorni_sadrzaj>
    <derivirana_varijabla naziv="DomainObject.Predmet.ProtuStrankaListFormatedOIB_1">
      <item>UDRUGA KOZARI PUTEVI - MOJ KVART, OIB 37601523296</item>
    </derivirana_varijabla>
  </DomainObject.Predmet.ProtuStrankaListFormatedOIB>
  <DomainObject.Predmet.ProtuStrankaListFormatedWithAdress>
    <izvorni_sadrzaj>
      <item>UDRUGA KOZARI PUTEVI - MOJ KVART, II. KALANSKI PUT 1, 10000 Zagreb</item>
    </izvorni_sadrzaj>
    <derivirana_varijabla naziv="DomainObject.Predmet.ProtuStrankaListFormatedWithAdress_1">
      <item>UDRUGA KOZARI PUTEVI - MOJ KVART, II. KALANSKI PUT 1, 10000 Zagreb</item>
    </derivirana_varijabla>
  </DomainObject.Predmet.ProtuStrankaListFormatedWithAdress>
  <DomainObject.Predmet.ProtuStrankaListFormatedWithAdressOIB>
    <izvorni_sadrzaj>
      <item>UDRUGA KOZARI PUTEVI - MOJ KVART, OIB 37601523296, II. KALANSKI PUT 1, 10000 Zagreb</item>
    </izvorni_sadrzaj>
    <derivirana_varijabla naziv="DomainObject.Predmet.ProtuStrankaListFormatedWithAdressOIB_1">
      <item>UDRUGA KOZARI PUTEVI - MOJ KVART, OIB 37601523296, II. KALANSKI PUT 1, 10000 Zagreb</item>
    </derivirana_varijabla>
  </DomainObject.Predmet.ProtuStrankaListFormatedWithAdressOIB>
  <DomainObject.Predmet.ProtuStrankaListNazivFormated>
    <izvorni_sadrzaj>
      <item>UDRUGA KOZARI PUTEVI - MOJ KVART</item>
    </izvorni_sadrzaj>
    <derivirana_varijabla naziv="DomainObject.Predmet.ProtuStrankaListNazivFormated_1">
      <item>UDRUGA KOZARI PUTEVI - MOJ KVART</item>
    </derivirana_varijabla>
  </DomainObject.Predmet.ProtuStrankaListNazivFormated>
  <DomainObject.Predmet.ProtuStrankaListNazivFormatedOIB>
    <izvorni_sadrzaj>
      <item>UDRUGA KOZARI PUTEVI - MOJ KVART, OIB 37601523296</item>
    </izvorni_sadrzaj>
    <derivirana_varijabla naziv="DomainObject.Predmet.ProtuStrankaListNazivFormatedOIB_1">
      <item>UDRUGA KOZARI PUTEVI - MOJ KVART, OIB 37601523296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KOZARI PUTEVI - MOJ KVART</izvorni_sadrzaj>
    <derivirana_varijabla naziv="DomainObject.Predmet.ProtustrankaIDrugi_1">UDRUGA KOZARI PUTEVI - MOJ KVART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KOZARI PUTEVI - MOJ KVART, OIB 37601523296, II. KALANSKI PUT 1, 10000 Zagreb</izvorni_sadrzaj>
    <derivirana_varijabla naziv="DomainObject.Predmet.ProtustrankaIDrugiAdressOIB_1">UDRUGA KOZARI PUTEVI - MOJ KVART, OIB 37601523296, II. KALANSKI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KOZARI PUTEVI - MOJ KVART</item>
      <item>FINA Regionalni centar Zagreb</item>
    </izvorni_sadrzaj>
    <derivirana_varijabla naziv="DomainObject.Predmet.SudioniciListNaziv_1">
      <item>UDRUGA KOZARI PUTEVI - MOJ KVART</item>
      <item>FINA Regionalni centar Zagreb</item>
    </derivirana_varijabla>
  </DomainObject.Predmet.SudioniciListNaziv>
  <DomainObject.Predmet.SudioniciListAdressOIB>
    <izvorni_sadrzaj>
      <item>UDRUGA KOZARI PUTEVI - MOJ KVART, OIB 37601523296, II. KALANSKI PUT 1,10000 Zagreb</item>
      <item>FINA Regionalni centar Zagreb, OIB 85821130368, Trg svibanjskih žrtava 1995.1,10000 Zagreb</item>
    </izvorni_sadrzaj>
    <derivirana_varijabla naziv="DomainObject.Predmet.SudioniciListAdressOIB_1">
      <item>UDRUGA KOZARI PUTEVI - MOJ KVART, OIB 37601523296, II. KALANSKI PUT 1,10000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37601523296</item>
      <item>, OIB 85821130368</item>
    </izvorni_sadrzaj>
    <derivirana_varijabla naziv="DomainObject.Predmet.SudioniciListNazivOIB_1">
      <item>, OIB 37601523296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2024</properties:Characters>
  <properties:Lines>49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2016-06-03T11:29:00Z</dcterms:created>
  <dc:creator>Snježana Andrijanić</dc:creator>
  <cp:lastModifiedBy>Snježana Andrijanić</cp:lastModifiedBy>
  <cp:lastPrinted>2016-06-03T11:29:00Z</cp:lastPrinted>
  <dcterms:modified xmlns:xsi="http://www.w3.org/2001/XMLSchema-instance" xsi:type="dcterms:W3CDTF">2016-06-03T11:39:00Z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