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e29f" w14:paraId="31ae29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086021">
        <w:rPr>
          <w:rStyle w:val="Naglaeno"/>
          <w:b w:val="false"/>
        </w:rPr>
        <w:t>591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F791A">
        <w:t>NUŠTAR milk j.d.o.o.</w:t>
      </w:r>
      <w:r w:rsidR="00492254">
        <w:t>,</w:t>
      </w:r>
      <w:r w:rsidR="00FF791A">
        <w:t xml:space="preserve"> za proizvodnju, trgovinu i usluge, Vukovar, Dr. Franje Tuđmana 11/1, MBS: 030158063, OIB: 68547146930,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327597">
        <w:t>30</w:t>
      </w:r>
      <w:r w:rsidR="00BB3D58">
        <w:t xml:space="preserve">. </w:t>
      </w:r>
      <w:r w:rsidR="00F5714E">
        <w:t>svibnja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F791A">
        <w:t>NUŠTAR milk j.d.o.o. za proizvodnju, trgovinu i usluge, Vukovar, Dr. Franje Tuđmana 11/1, MBS: 030158063, OIB: 68547146930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F791A">
        <w:t>10.450,00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F791A">
        <w:t>DARKO MIHIĆ, Gundinci, Đure Varzića 75, OIB: 55535867737</w:t>
      </w:r>
      <w:r w:rsidR="00327597">
        <w:t>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F791A">
        <w:t>591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327597">
        <w:t>30</w:t>
      </w:r>
      <w:r w:rsidR="008C1EC2">
        <w:t>.</w:t>
      </w:r>
      <w:r w:rsidR="00EB5E1B">
        <w:t xml:space="preserve"> </w:t>
      </w:r>
      <w:r w:rsidR="00F5714E">
        <w:t>svibnja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27597">
        <w:t>25</w:t>
      </w:r>
      <w:r w:rsidR="00EB5E1B">
        <w:t>.</w:t>
      </w:r>
      <w:r w:rsidR="00327597">
        <w:t>7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405"/>
    <w:rsid w:val="00305838"/>
    <w:rsid w:val="00312DA4"/>
    <w:rsid w:val="00316796"/>
    <w:rsid w:val="00317905"/>
    <w:rsid w:val="00320C64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0540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540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40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40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0540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540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40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40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NUŠTAR milk j.d.o.o. za proizvodnju, trgovinu i usluge</izvorni_sadrzaj>
    <derivirana_varijabla naziv="DomainObject.Predmet.ProtustrankaFormated_1">  NUŠTAR milk j.d.o.o. za proizvodnju, trgovinu i usluge</derivirana_varijabla>
  </DomainObject.Predmet.ProtustrankaFormated>
  <DomainObject.Predmet.ProtustrankaFormatedOIB>
    <izvorni_sadrzaj>  NUŠTAR milk j.d.o.o. za proizvodnju, trgovinu i usluge, OIB 68547146930</izvorni_sadrzaj>
    <derivirana_varijabla naziv="DomainObject.Predmet.ProtustrankaFormatedOIB_1">  NUŠTAR milk j.d.o.o. za proizvodnju, trgovinu i usluge, OIB 68547146930</derivirana_varijabla>
  </DomainObject.Predmet.ProtustrankaFormatedOIB>
  <DomainObject.Predmet.ProtustrankaFormatedWithAdress>
    <izvorni_sadrzaj> NUŠTAR milk j.d.o.o. za proizvodnju, trgovinu i usluge, Dr. Franje Tuđmana 11/1, 32000 Vukovar</izvorni_sadrzaj>
    <derivirana_varijabla naziv="DomainObject.Predmet.ProtustrankaFormatedWithAdress_1"> NUŠTAR milk j.d.o.o. za proizvodnju, trgovinu i usluge, Dr. Franje Tuđmana 11/1, 32000 Vukovar</derivirana_varijabla>
  </DomainObject.Predmet.ProtustrankaFormatedWithAdress>
  <DomainObject.Predmet.ProtustrankaFormatedWithAdressOIB>
    <izvorni_sadrzaj> NUŠTAR milk j.d.o.o. za proizvodnju, trgovinu i usluge, OIB 68547146930, Dr. Franje Tuđmana 11/1, 32000 Vukovar</izvorni_sadrzaj>
    <derivirana_varijabla naziv="DomainObject.Predmet.ProtustrankaFormatedWithAdressOIB_1"> NUŠTAR milk j.d.o.o. za proizvodnju, trgovinu i usluge, OIB 68547146930, Dr. Franje Tuđmana 11/1, 32000 Vukovar</derivirana_varijabla>
  </DomainObject.Predmet.ProtustrankaFormatedWithAdressOIB>
  <DomainObject.Predmet.ProtustrankaWithAdress>
    <izvorni_sadrzaj>NUŠTAR milk j.d.o.o. za proizvodnju, trgovinu i usluge Dr. Franje Tuđmana 11/1, 32000 Vukovar</izvorni_sadrzaj>
    <derivirana_varijabla naziv="DomainObject.Predmet.ProtustrankaWithAdress_1">NUŠTAR milk j.d.o.o. za proizvodnju, trgovinu i usluge Dr. Franje Tuđmana 11/1, 32000 Vukovar</derivirana_varijabla>
  </DomainObject.Predmet.ProtustrankaWithAdress>
  <DomainObject.Predmet.ProtustrankaWithAdressOIB>
    <izvorni_sadrzaj>NUŠTAR milk j.d.o.o. za proizvodnju, trgovinu i usluge, OIB 68547146930, Dr. Franje Tuđmana 11/1, 32000 Vukovar</izvorni_sadrzaj>
    <derivirana_varijabla naziv="DomainObject.Predmet.ProtustrankaWithAdressOIB_1">NUŠTAR milk j.d.o.o. za proizvodnju, trgovinu i usluge, OIB 68547146930, Dr. Franje Tuđmana 11/1, 32000 Vukovar</derivirana_varijabla>
  </DomainObject.Predmet.ProtustrankaWithAdressOIB>
  <DomainObject.Predmet.ProtustrankaNazivFormated>
    <izvorni_sadrzaj>NUŠTAR milk j.d.o.o. za proizvodnju, trgovinu i usluge</izvorni_sadrzaj>
    <derivirana_varijabla naziv="DomainObject.Predmet.ProtustrankaNazivFormated_1">NUŠTAR milk j.d.o.o. za proizvodnju, trgovinu i usluge</derivirana_varijabla>
  </DomainObject.Predmet.ProtustrankaNazivFormated>
  <DomainObject.Predmet.ProtustrankaNazivFormatedOIB>
    <izvorni_sadrzaj>NUŠTAR milk j.d.o.o. za proizvodnju, trgovinu i usluge, OIB 68547146930</izvorni_sadrzaj>
    <derivirana_varijabla naziv="DomainObject.Predmet.ProtustrankaNazivFormatedOIB_1">NUŠTAR milk j.d.o.o. za proizvodnju, trgovinu i usluge, OIB 68547146930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NUŠTAR milk j.d.o.o. za proizvodnju, trgovinu i usluge</item>
    </izvorni_sadrzaj>
    <derivirana_varijabla naziv="DomainObject.Predmet.ProtuStrankaListFormated_1">
      <item>NUŠTAR milk j.d.o.o. za proizvodnju, trgovinu i usluge</item>
    </derivirana_varijabla>
  </DomainObject.Predmet.ProtuStrankaListFormated>
  <DomainObject.Predmet.ProtuStrankaListFormatedOIB>
    <izvorni_sadrzaj>
      <item>NUŠTAR milk j.d.o.o. za proizvodnju, trgovinu i usluge, OIB 68547146930</item>
    </izvorni_sadrzaj>
    <derivirana_varijabla naziv="DomainObject.Predmet.ProtuStrankaListFormatedOIB_1">
      <item>NUŠTAR milk j.d.o.o. za proizvodnju, trgovinu i usluge, OIB 68547146930</item>
    </derivirana_varijabla>
  </DomainObject.Predmet.ProtuStrankaListFormatedOIB>
  <DomainObject.Predmet.ProtuStrankaListFormatedWithAdress>
    <izvorni_sadrzaj>
      <item>NUŠTAR milk j.d.o.o. za proizvodnju, trgovinu i usluge, Dr. Franje Tuđmana 11/1, 32000 Vukovar</item>
    </izvorni_sadrzaj>
    <derivirana_varijabla naziv="DomainObject.Predmet.ProtuStrankaListFormatedWithAdress_1">
      <item>NUŠTAR milk j.d.o.o. za proizvodnju, trgovinu i usluge, Dr. Franje Tuđmana 11/1, 32000 Vukovar</item>
    </derivirana_varijabla>
  </DomainObject.Predmet.ProtuStrankaListFormatedWithAdress>
  <DomainObject.Predmet.ProtuStrankaListFormatedWithAdressOIB>
    <izvorni_sadrzaj>
      <item>NUŠTAR milk j.d.o.o. za proizvodnju, trgovinu i usluge, OIB 68547146930, Dr. Franje Tuđmana 11/1, 32000 Vukovar</item>
    </izvorni_sadrzaj>
    <derivirana_varijabla naziv="DomainObject.Predmet.ProtuStrankaListFormatedWithAdressOIB_1">
      <item>NUŠTAR milk j.d.o.o. za proizvodnju, trgovinu i usluge, OIB 68547146930, Dr. Franje Tuđmana 11/1, 32000 Vukovar</item>
    </derivirana_varijabla>
  </DomainObject.Predmet.ProtuStrankaListFormatedWithAdressOIB>
  <DomainObject.Predmet.ProtuStrankaListNazivFormated>
    <izvorni_sadrzaj>
      <item>NUŠTAR milk j.d.o.o. za proizvodnju, trgovinu i usluge</item>
    </izvorni_sadrzaj>
    <derivirana_varijabla naziv="DomainObject.Predmet.ProtuStrankaListNazivFormated_1">
      <item>NUŠTAR milk j.d.o.o. za proizvodnju, trgovinu i usluge</item>
    </derivirana_varijabla>
  </DomainObject.Predmet.ProtuStrankaListNazivFormated>
  <DomainObject.Predmet.ProtuStrankaListNazivFormatedOIB>
    <izvorni_sadrzaj>
      <item>NUŠTAR milk j.d.o.o. za proizvodnju, trgovinu i usluge, OIB 68547146930</item>
    </izvorni_sadrzaj>
    <derivirana_varijabla naziv="DomainObject.Predmet.ProtuStrankaListNazivFormatedOIB_1">
      <item>NUŠTAR milk j.d.o.o. za proizvodnju, trgovinu i usluge, OIB 68547146930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NUŠTAR milk j.d.o.o. za proizvodnju, trgovinu i usluge</izvorni_sadrzaj>
    <derivirana_varijabla naziv="DomainObject.Predmet.ProtustrankaIDrugi_1">NUŠTAR milk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NUŠTAR milk j.d.o.o. za proizvodnju, trgovinu i usluge, OIB 68547146930, Dr. Franje Tuđmana 11/1, 32000 Vukovar</izvorni_sadrzaj>
    <derivirana_varijabla naziv="DomainObject.Predmet.ProtustrankaIDrugiAdressOIB_1">NUŠTAR milk j.d.o.o. za proizvodnju, trgovinu i usluge, OIB 68547146930, Dr. Franje Tuđmana 11/1,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NUŠTAR milk j.d.o.o. za proizvodnju, trgovinu i usluge</item>
    </izvorni_sadrzaj>
    <derivirana_varijabla naziv="DomainObject.Predmet.SudioniciListNaziv_1">
      <item>FINA RC OSIJEK</item>
      <item>NUŠTAR milk j.d.o.o. za proizvodnju, trgovinu i usluge</item>
    </derivirana_varijabla>
  </DomainObject.Predmet.SudioniciListNaziv>
  <DomainObject.Predmet.SudioniciListAdressOIB>
    <izvorni_sadrzaj>
      <item>FINA RC OSIJEK, OIB 85821130368</item>
      <item>NUŠTAR milk j.d.o.o. za proizvodnju, trgovinu i usluge, OIB 68547146930, Dr. Franje Tuđmana 11/1,32000 Vukovar</item>
    </izvorni_sadrzaj>
    <derivirana_varijabla naziv="DomainObject.Predmet.SudioniciListAdressOIB_1">
      <item>FINA RC OSIJEK, OIB 85821130368</item>
      <item>NUŠTAR milk j.d.o.o. za proizvodnju, trgovinu i usluge, OIB 68547146930, Dr. Franje Tuđmana 11/1,32000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68547146930</item>
    </izvorni_sadrzaj>
    <derivirana_varijabla naziv="DomainObject.Predmet.SudioniciListNazivOIB_1">
      <item>, OIB 85821130368</item>
      <item>, OIB 68547146930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B28E9-2FDC-4D37-87BE-8C0C6876FC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2145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2017-05-30T10:53:00Z</dcterms:created>
  <dc:creator>Korisnik</dc:creator>
  <cp:lastModifiedBy>Gordana Harc</cp:lastModifiedBy>
  <cp:lastPrinted>2017-05-30T10:53:00Z</cp:lastPrinted>
  <dcterms:modified xmlns:xsi="http://www.w3.org/2001/XMLSchema-instance" xsi:type="dcterms:W3CDTF">2017-05-30T10:53:00Z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