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e4882" w14:paraId="25e4882" w:rsidRDefault="00804BE7" w:rsidP="00804BE7" w:rsidR="00804BE7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St-1130/15-4</w:t>
      </w:r>
    </w:p>
    <w:p w:rsidRDefault="00804BE7" w:rsidP="00804BE7" w:rsidR="00804BE7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BE7" w:rsidP="00804BE7" w:rsidR="00804BE7">
      <w:r>
        <w:t xml:space="preserve">         REPUBLIKA HRVATSKA</w:t>
      </w:r>
    </w:p>
    <w:p w:rsidRDefault="00804BE7" w:rsidP="00804BE7" w:rsidR="00804BE7">
      <w:r>
        <w:t xml:space="preserve"> TRGOVAČKI SUD U VARAŽDINU</w:t>
      </w:r>
    </w:p>
    <w:p w:rsidRDefault="00804BE7" w:rsidP="00804BE7" w:rsidR="00804BE7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jc w:val="center"/>
        <w:rPr>
          <w:lang w:val="hr-HR"/>
        </w:rPr>
      </w:pPr>
    </w:p>
    <w:p w:rsidRDefault="00804BE7" w:rsidP="00804BE7" w:rsidR="00804BE7">
      <w:pPr>
        <w:jc w:val="center"/>
        <w:rPr>
          <w:lang w:val="hr-HR"/>
        </w:rPr>
      </w:pPr>
    </w:p>
    <w:p w:rsidRDefault="00804BE7" w:rsidP="00804BE7" w:rsidR="00804BE7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DRUŠTVO ŠPORTSKE REKREACIJE VULARIJA, OIB: 85148470820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Prvomajska</w:t>
      </w:r>
      <w:proofErr w:type="spellEnd"/>
      <w:r>
        <w:t xml:space="preserve"> 4, 40322 </w:t>
      </w:r>
      <w:proofErr w:type="spellStart"/>
      <w:r>
        <w:t>Vularija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23. </w:t>
      </w:r>
      <w:proofErr w:type="spellStart"/>
      <w:proofErr w:type="gramStart"/>
      <w:r>
        <w:t>prosinca</w:t>
      </w:r>
      <w:proofErr w:type="spellEnd"/>
      <w:proofErr w:type="gramEnd"/>
      <w:r>
        <w:t xml:space="preserve"> 2015.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804BE7" w:rsidP="00804BE7" w:rsidR="00804BE7">
      <w:pPr>
        <w:jc w:val="both"/>
      </w:pPr>
    </w:p>
    <w:p w:rsidRDefault="00804BE7" w:rsidP="00804BE7" w:rsidR="00804BE7">
      <w:pPr>
        <w:jc w:val="both"/>
      </w:pPr>
    </w:p>
    <w:p w:rsidRDefault="00804BE7" w:rsidP="00804BE7" w:rsidR="00804BE7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804BE7" w:rsidP="00804BE7" w:rsidR="00804BE7">
      <w:pPr>
        <w:jc w:val="center"/>
        <w:rPr>
          <w:sz w:val="28"/>
          <w:szCs w:val="28"/>
          <w:lang w:val="hr-HR"/>
        </w:rPr>
      </w:pPr>
    </w:p>
    <w:p w:rsidRDefault="00804BE7" w:rsidP="00804BE7" w:rsidR="00804BE7">
      <w:pPr>
        <w:jc w:val="both"/>
        <w:rPr>
          <w:lang w:val="hr-HR"/>
        </w:rPr>
      </w:pPr>
    </w:p>
    <w:p w:rsidRDefault="00804BE7" w:rsidP="00804BE7" w:rsidR="00804BE7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DRUŠTVO ŠPORTSKE REKREACIJE VULARIJA, OIB: 85148470820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Prvomajska</w:t>
      </w:r>
      <w:proofErr w:type="spellEnd"/>
      <w:r>
        <w:t xml:space="preserve"> 4, 40322 </w:t>
      </w:r>
      <w:proofErr w:type="spellStart"/>
      <w:r>
        <w:t>Vularija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38.485,50 kn.</w:t>
      </w:r>
    </w:p>
    <w:p w:rsidRDefault="00804BE7" w:rsidP="00804BE7" w:rsidR="00804BE7">
      <w:pPr>
        <w:jc w:val="both"/>
      </w:pPr>
    </w:p>
    <w:p w:rsidRDefault="00804BE7" w:rsidP="00804BE7" w:rsidR="00804BE7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981A40">
        <w:t>predsjednik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717617">
        <w:t>Nikica</w:t>
      </w:r>
      <w:proofErr w:type="spellEnd"/>
      <w:r w:rsidR="00717617">
        <w:t xml:space="preserve"> </w:t>
      </w:r>
      <w:proofErr w:type="spellStart"/>
      <w:r w:rsidR="00717617">
        <w:t>Crnčec</w:t>
      </w:r>
      <w:proofErr w:type="spellEnd"/>
      <w:r w:rsidR="000D0934">
        <w:t xml:space="preserve">, OIB: </w:t>
      </w:r>
      <w:r w:rsidR="000D0934" w:rsidRPr="000D0934">
        <w:t>26022282194</w:t>
      </w:r>
      <w:r>
        <w:t xml:space="preserve">, </w:t>
      </w:r>
      <w:proofErr w:type="spellStart"/>
      <w:r w:rsidR="000D0934">
        <w:t>Prvomajska</w:t>
      </w:r>
      <w:proofErr w:type="spellEnd"/>
      <w:r w:rsidR="000D0934">
        <w:t xml:space="preserve"> 4, </w:t>
      </w:r>
      <w:proofErr w:type="spellStart"/>
      <w:r w:rsidR="000D0934">
        <w:t>Vularija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804BE7" w:rsidP="00804BE7" w:rsidR="00804BE7">
      <w:pPr>
        <w:jc w:val="both"/>
      </w:pPr>
    </w:p>
    <w:p w:rsidRDefault="00804BE7" w:rsidP="00804BE7" w:rsidR="00804BE7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981A40">
        <w:t>predsjednik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804BE7" w:rsidP="00804BE7" w:rsidR="00804BE7">
      <w:pPr>
        <w:jc w:val="both"/>
      </w:pPr>
    </w:p>
    <w:p w:rsidRDefault="00804BE7" w:rsidP="00804BE7" w:rsidR="00804BE7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804BE7" w:rsidP="00804BE7" w:rsidR="00804BE7">
      <w:pPr>
        <w:jc w:val="both"/>
      </w:pPr>
    </w:p>
    <w:p w:rsidRDefault="00804BE7" w:rsidP="00804BE7" w:rsidR="00804BE7">
      <w:pPr>
        <w:jc w:val="both"/>
      </w:pPr>
      <w:r>
        <w:tab/>
      </w:r>
    </w:p>
    <w:p w:rsidRDefault="00804BE7" w:rsidP="00804BE7" w:rsidR="00804BE7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jc w:val="both"/>
        <w:outlineLvl w:val="0"/>
        <w:rPr>
          <w:lang w:val="hr-HR"/>
        </w:rPr>
      </w:pPr>
      <w:r>
        <w:rPr>
          <w:lang w:val="hr-HR"/>
        </w:rPr>
        <w:tab/>
        <w:t>Dana 21. prosinca 2015.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DRUŠTVO ŠPORTSKE REKREACIJE VULARIJA, OIB: 85148470820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Prvomajska</w:t>
      </w:r>
      <w:proofErr w:type="spellEnd"/>
      <w:r>
        <w:t xml:space="preserve"> 4, 40322 </w:t>
      </w:r>
      <w:proofErr w:type="spellStart"/>
      <w:r>
        <w:t>Vularija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38.485,50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804BE7" w:rsidP="00804BE7" w:rsidR="00804BE7">
      <w:pPr>
        <w:jc w:val="both"/>
        <w:outlineLvl w:val="0"/>
        <w:rPr>
          <w:lang w:val="hr-HR"/>
        </w:rPr>
      </w:pPr>
    </w:p>
    <w:p w:rsidRDefault="00804BE7" w:rsidP="00804BE7" w:rsidR="00804BE7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804BE7" w:rsidP="00804BE7" w:rsidR="00804BE7">
      <w:pPr>
        <w:jc w:val="both"/>
        <w:outlineLvl w:val="0"/>
        <w:rPr>
          <w:lang w:val="hr-HR"/>
        </w:rPr>
      </w:pPr>
    </w:p>
    <w:p w:rsidRDefault="00804BE7" w:rsidP="00804BE7" w:rsidR="00804BE7">
      <w:pPr>
        <w:jc w:val="center"/>
        <w:outlineLvl w:val="0"/>
        <w:rPr>
          <w:lang w:val="hr-HR"/>
        </w:rPr>
      </w:pPr>
    </w:p>
    <w:p w:rsidRDefault="00804BE7" w:rsidP="00804BE7" w:rsidR="00804BE7">
      <w:pPr>
        <w:jc w:val="center"/>
        <w:outlineLvl w:val="0"/>
        <w:rPr>
          <w:lang w:val="hr-HR"/>
        </w:rPr>
      </w:pPr>
      <w:r>
        <w:rPr>
          <w:lang w:val="hr-HR"/>
        </w:rPr>
        <w:t>U Varaždinu, 23. prosinca 2015. godine</w:t>
      </w:r>
    </w:p>
    <w:p w:rsidRDefault="00804BE7" w:rsidP="00804BE7" w:rsidR="00804BE7">
      <w:pPr>
        <w:jc w:val="center"/>
        <w:outlineLvl w:val="0"/>
        <w:rPr>
          <w:lang w:val="hr-HR"/>
        </w:rPr>
      </w:pPr>
    </w:p>
    <w:p w:rsidRDefault="00804BE7" w:rsidP="00804BE7" w:rsidR="00804BE7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804BE7" w:rsidP="00804BE7" w:rsidR="00804BE7">
      <w:pPr>
        <w:jc w:val="center"/>
        <w:outlineLvl w:val="0"/>
        <w:rPr>
          <w:lang w:val="hr-HR"/>
        </w:rPr>
      </w:pPr>
    </w:p>
    <w:p w:rsidRDefault="00804BE7" w:rsidP="00804BE7" w:rsidR="00804BE7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0D0934" w:rsidP="00804BE7" w:rsidR="000D0934">
      <w:pPr>
        <w:ind w:firstLine="720" w:left="3600"/>
        <w:outlineLvl w:val="0"/>
        <w:rPr>
          <w:lang w:val="hr-HR"/>
        </w:rPr>
      </w:pPr>
    </w:p>
    <w:p w:rsidRDefault="000D0934" w:rsidP="00804BE7" w:rsidR="00804BE7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804BE7">
        <w:rPr>
          <w:lang w:val="hr-HR"/>
        </w:rPr>
        <w:t>Ivana Starčević</w:t>
      </w:r>
      <w:r>
        <w:rPr>
          <w:lang w:val="hr-HR"/>
        </w:rPr>
        <w:t>, v.r.</w:t>
      </w:r>
    </w:p>
    <w:p w:rsidRDefault="00804BE7" w:rsidP="00804BE7" w:rsidR="00804BE7">
      <w:pPr>
        <w:ind w:firstLine="720" w:left="3600"/>
        <w:outlineLvl w:val="0"/>
        <w:rPr>
          <w:lang w:val="hr-HR"/>
        </w:rPr>
      </w:pP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outlineLvl w:val="0"/>
        <w:rPr>
          <w:lang w:val="hr-HR"/>
        </w:rPr>
      </w:pPr>
    </w:p>
    <w:p w:rsidRDefault="00804BE7" w:rsidP="00804BE7" w:rsidR="00804BE7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804BE7" w:rsidP="00804BE7" w:rsidR="00804BE7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804BE7" w:rsidR="00DA0242" w:rsidRPr="00804BE7">
      <w:pPr>
        <w:rPr>
          <w:b/>
        </w:rPr>
      </w:pPr>
    </w:p>
    <w:sectPr w:rsidSect="00804BE7" w:rsidR="00DA0242" w:rsidRPr="00804BE7">
      <w:headerReference w:type="default" r:id="rId11"/>
      <w:pgSz w:code="9" w:h="16839" w:w="11907"/>
      <w:pgMar w:gutter="0" w:footer="1134" w:header="1134" w:left="1701" w:bottom="993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934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617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4BE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A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04BE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04BE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55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St-1130/2015-4</izvorni_sadrzaj>
    <derivirana_varijabla naziv="DomainObject.Oznaka_1">St-1130/2015-4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VULARIJA</izvorni_sadrzaj>
    <derivirana_varijabla naziv="DomainObject.Predmet.ProtustrankaFormated_1">  DRUŠTVO ŠPORTSKE REKREACIJE VULARIJA</derivirana_varijabla>
  </DomainObject.Predmet.ProtustrankaFormated>
  <DomainObject.Predmet.ProtustrankaFormatedOIB>
    <izvorni_sadrzaj>  DRUŠTVO ŠPORTSKE REKREACIJE VULARIJA, OIB 85148470820</izvorni_sadrzaj>
    <derivirana_varijabla naziv="DomainObject.Predmet.ProtustrankaFormatedOIB_1">  DRUŠTVO ŠPORTSKE REKREACIJE VULARIJA, OIB 85148470820</derivirana_varijabla>
  </DomainObject.Predmet.ProtustrankaFormatedOIB>
  <DomainObject.Predmet.ProtustrankaFormatedWithAdress>
    <izvorni_sadrzaj> DRUŠTVO ŠPORTSKE REKREACIJE VULARIJA, Prvomajska 4, 40000 Vularija</izvorni_sadrzaj>
    <derivirana_varijabla naziv="DomainObject.Predmet.ProtustrankaFormatedWithAdress_1"> DRUŠTVO ŠPORTSKE REKREACIJE VULARIJA, Prvomajska 4, 40000 Vularija</derivirana_varijabla>
  </DomainObject.Predmet.ProtustrankaFormatedWithAdress>
  <DomainObject.Predmet.ProtustrankaFormatedWithAdressOIB>
    <izvorni_sadrzaj> DRUŠTVO ŠPORTSKE REKREACIJE VULARIJA, OIB 85148470820, Prvomajska 4, 40000 Vularija</izvorni_sadrzaj>
    <derivirana_varijabla naziv="DomainObject.Predmet.ProtustrankaFormatedWithAdressOIB_1"> DRUŠTVO ŠPORTSKE REKREACIJE VULARIJA, OIB 85148470820, Prvomajska 4, 40000 Vularija</derivirana_varijabla>
  </DomainObject.Predmet.ProtustrankaFormatedWithAdressOIB>
  <DomainObject.Predmet.ProtustrankaWithAdress>
    <izvorni_sadrzaj>DRUŠTVO ŠPORTSKE REKREACIJE VULARIJA Prvomajska 4, 40000 Vularija</izvorni_sadrzaj>
    <derivirana_varijabla naziv="DomainObject.Predmet.ProtustrankaWithAdress_1">DRUŠTVO ŠPORTSKE REKREACIJE VULARIJA Prvomajska 4, 40000 Vularija</derivirana_varijabla>
  </DomainObject.Predmet.ProtustrankaWithAdress>
  <DomainObject.Predmet.ProtustrankaWithAdressOIB>
    <izvorni_sadrzaj>DRUŠTVO ŠPORTSKE REKREACIJE VULARIJA, OIB 85148470820, Prvomajska 4, 40000 Vularija</izvorni_sadrzaj>
    <derivirana_varijabla naziv="DomainObject.Predmet.ProtustrankaWithAdressOIB_1">DRUŠTVO ŠPORTSKE REKREACIJE VULARIJA, OIB 85148470820, Prvomajska 4, 40000 Vularija</derivirana_varijabla>
  </DomainObject.Predmet.ProtustrankaWithAdressOIB>
  <DomainObject.Predmet.ProtustrankaNazivFormated>
    <izvorni_sadrzaj>DRUŠTVO ŠPORTSKE REKREACIJE VULARIJA</izvorni_sadrzaj>
    <derivirana_varijabla naziv="DomainObject.Predmet.ProtustrankaNazivFormated_1">DRUŠTVO ŠPORTSKE REKREACIJE VULARIJA</derivirana_varijabla>
  </DomainObject.Predmet.ProtustrankaNazivFormated>
  <DomainObject.Predmet.ProtustrankaNazivFormatedOIB>
    <izvorni_sadrzaj>DRUŠTVO ŠPORTSKE REKREACIJE VULARIJA, OIB 85148470820</izvorni_sadrzaj>
    <derivirana_varijabla naziv="DomainObject.Predmet.ProtustrankaNazivFormatedOIB_1">DRUŠTVO ŠPORTSKE REKREACIJE VULARIJA, OIB 85148470820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Nikica Crnčec</izvorni_sadrzaj>
    <derivirana_varijabla naziv="DomainObject.Predmet.StrankaFormated_1">  Financijska agencija; Nikica Crnčec</derivirana_varijabla>
  </DomainObject.Predmet.StrankaFormated>
  <DomainObject.Predmet.StrankaFormatedOIB>
    <izvorni_sadrzaj>  Financijska agencija, OIB 85821130368; Nikica Crnčec, OIB 26022282194</izvorni_sadrzaj>
    <derivirana_varijabla naziv="DomainObject.Predmet.StrankaFormatedOIB_1">  Financijska agencija, OIB 85821130368; Nikica Crnčec, OIB 26022282194</derivirana_varijabla>
  </DomainObject.Predmet.StrankaFormatedOIB>
  <DomainObject.Predmet.StrankaFormatedWithAdress>
    <izvorni_sadrzaj> Financijska agencija, A. Cesarca 2, 42000 Varaždin; Nikica Crnčec, Prvomajska 4, 40000 Vularija</izvorni_sadrzaj>
    <derivirana_varijabla naziv="DomainObject.Predmet.StrankaFormatedWithAdress_1"> Financijska agencija, A. Cesarca 2, 42000 Varaždin; Nikica Crnčec, Prvomajska 4, 40000 Vularija</derivirana_varijabla>
  </DomainObject.Predmet.StrankaFormatedWithAdress>
  <DomainObject.Predmet.StrankaFormatedWithAdressOIB>
    <izvorni_sadrzaj> Financijska agencija, OIB 85821130368, A. Cesarca 2, 42000 Varaždin; Nikica Crnčec, OIB 26022282194, Prvomajska 4, 40000 Vularija</izvorni_sadrzaj>
    <derivirana_varijabla naziv="DomainObject.Predmet.StrankaFormatedWithAdressOIB_1"> Financijska agencija, OIB 85821130368, A. Cesarca 2, 42000 Varaždin; Nikica Crnčec, OIB 26022282194, Prvomajska 4, 40000 Vularija</derivirana_varijabla>
  </DomainObject.Predmet.StrankaFormatedWithAdressOIB>
  <DomainObject.Predmet.StrankaWithAdress>
    <izvorni_sadrzaj>Financijska agencija A. Cesarca 2,42000 Varaždin,Nikica Crnčec Prvomajska 4,40000 Vularija</izvorni_sadrzaj>
    <derivirana_varijabla naziv="DomainObject.Predmet.StrankaWithAdress_1">Financijska agencija A. Cesarca 2,42000 Varaždin,Nikica Crnčec Prvomajska 4,40000 Vularija</derivirana_varijabla>
  </DomainObject.Predmet.StrankaWithAdress>
  <DomainObject.Predmet.StrankaWithAdressOIB>
    <izvorni_sadrzaj>Financijska agencija, OIB 85821130368, A. Cesarca 2,42000 Varaždin,Nikica Crnčec, OIB 26022282194, Prvomajska 4,40000 Vularija</izvorni_sadrzaj>
    <derivirana_varijabla naziv="DomainObject.Predmet.StrankaWithAdressOIB_1">Financijska agencija, OIB 85821130368, A. Cesarca 2,42000 Varaždin,Nikica Crnčec, OIB 26022282194, Prvomajska 4,40000 Vularija</derivirana_varijabla>
  </DomainObject.Predmet.StrankaWithAdressOIB>
  <DomainObject.Predmet.StrankaNazivFormated>
    <izvorni_sadrzaj>Financijska agencija,Nikica Crnčec</izvorni_sadrzaj>
    <derivirana_varijabla naziv="DomainObject.Predmet.StrankaNazivFormated_1">Financijska agencija,Nikica Crnčec</derivirana_varijabla>
  </DomainObject.Predmet.StrankaNazivFormated>
  <DomainObject.Predmet.StrankaNazivFormatedOIB>
    <izvorni_sadrzaj>Financijska agencija, OIB 85821130368,Nikica Crnčec, OIB 26022282194</izvorni_sadrzaj>
    <derivirana_varijabla naziv="DomainObject.Predmet.StrankaNazivFormatedOIB_1">Financijska agencija, OIB 85821130368,Nikica Crnčec, OIB 26022282194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38485.50</izvorni_sadrzaj>
    <derivirana_varijabla naziv="DomainObject.Predmet.TrenutnaVrijednost_1">38485.50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  <item>Nikica Crnčec</item>
    </izvorni_sadrzaj>
    <derivirana_varijabla naziv="DomainObject.Predmet.StrankaListFormated_1">
      <item>Financijska agencija</item>
      <item>Nikica Crnčec</item>
    </derivirana_varijabla>
  </DomainObject.Predmet.StrankaListFormated>
  <DomainObject.Predmet.StrankaListFormatedOIB>
    <izvorni_sadrzaj>
      <item>Financijska agencija, OIB 85821130368</item>
      <item>Nikica Crnčec, OIB 26022282194</item>
    </izvorni_sadrzaj>
    <derivirana_varijabla naziv="DomainObject.Predmet.StrankaListFormatedOIB_1">
      <item>Financijska agencija, OIB 85821130368</item>
      <item>Nikica Crnčec, OIB 26022282194</item>
    </derivirana_varijabla>
  </DomainObject.Predmet.StrankaListFormatedOIB>
  <DomainObject.Predmet.StrankaListFormatedWithAdress>
    <izvorni_sadrzaj>
      <item>Financijska agencija, A. Cesarca 2, 42000 Varaždin</item>
      <item>Nikica Crnčec, Prvomajska 4, 40000 Vularija</item>
    </izvorni_sadrzaj>
    <derivirana_varijabla naziv="DomainObject.Predmet.StrankaListFormatedWithAdress_1">
      <item>Financijska agencija, A. Cesarca 2, 42000 Varaždin</item>
      <item>Nikica Crnčec, Prvomajska 4, 40000 Vularija</item>
    </derivirana_varijabla>
  </DomainObject.Predmet.StrankaListFormatedWithAdress>
  <DomainObject.Predmet.StrankaListFormatedWithAdressOIB>
    <izvorni_sadrzaj>
      <item>Financijska agencija, OIB 85821130368, A. Cesarca 2, 42000 Varaždin</item>
      <item>Nikica Crnčec, OIB 26022282194, Prvomajska 4, 40000 Vularija</item>
    </izvorni_sadrzaj>
    <derivirana_varijabla naziv="DomainObject.Predmet.StrankaListFormatedWithAdressOIB_1">
      <item>Financijska agencija, OIB 85821130368, A. Cesarca 2, 42000 Varaždin</item>
      <item>Nikica Crnčec, OIB 26022282194, Prvomajska 4, 40000 Vularija</item>
    </derivirana_varijabla>
  </DomainObject.Predmet.StrankaListFormatedWithAdressOIB>
  <DomainObject.Predmet.StrankaListNazivFormated>
    <izvorni_sadrzaj>
      <item>Financijska agencija</item>
      <item>Nikica Crnčec</item>
    </izvorni_sadrzaj>
    <derivirana_varijabla naziv="DomainObject.Predmet.StrankaListNazivFormated_1">
      <item>Financijska agencija</item>
      <item>Nikica Crnčec</item>
    </derivirana_varijabla>
  </DomainObject.Predmet.StrankaListNazivFormated>
  <DomainObject.Predmet.StrankaListNazivFormatedOIB>
    <izvorni_sadrzaj>
      <item>Financijska agencija, OIB 85821130368</item>
      <item>Nikica Crnčec, OIB 26022282194</item>
    </izvorni_sadrzaj>
    <derivirana_varijabla naziv="DomainObject.Predmet.StrankaListNazivFormatedOIB_1">
      <item>Financijska agencija, OIB 85821130368</item>
      <item>Nikica Crnčec, OIB 26022282194</item>
    </derivirana_varijabla>
  </DomainObject.Predmet.StrankaListNazivFormatedOIB>
  <DomainObject.Predmet.ProtuStrankaListFormated>
    <izvorni_sadrzaj>
      <item>DRUŠTVO ŠPORTSKE REKREACIJE VULARIJA</item>
    </izvorni_sadrzaj>
    <derivirana_varijabla naziv="DomainObject.Predmet.ProtuStrankaListFormated_1">
      <item>DRUŠTVO ŠPORTSKE REKREACIJE VULARIJA</item>
    </derivirana_varijabla>
  </DomainObject.Predmet.ProtuStrankaListFormated>
  <DomainObject.Predmet.ProtuStrankaListFormatedOIB>
    <izvorni_sadrzaj>
      <item>DRUŠTVO ŠPORTSKE REKREACIJE VULARIJA, OIB 85148470820</item>
    </izvorni_sadrzaj>
    <derivirana_varijabla naziv="DomainObject.Predmet.ProtuStrankaListFormatedOIB_1">
      <item>DRUŠTVO ŠPORTSKE REKREACIJE VULARIJA, OIB 85148470820</item>
    </derivirana_varijabla>
  </DomainObject.Predmet.ProtuStrankaListFormatedOIB>
  <DomainObject.Predmet.ProtuStrankaListFormatedWithAdress>
    <izvorni_sadrzaj>
      <item>DRUŠTVO ŠPORTSKE REKREACIJE VULARIJA, Prvomajska 4, 40000 Vularija</item>
    </izvorni_sadrzaj>
    <derivirana_varijabla naziv="DomainObject.Predmet.ProtuStrankaListFormatedWithAdress_1">
      <item>DRUŠTVO ŠPORTSKE REKREACIJE VULARIJA, Prvomajska 4, 40000 Vularija</item>
    </derivirana_varijabla>
  </DomainObject.Predmet.ProtuStrankaListFormatedWithAdress>
  <DomainObject.Predmet.ProtuStrankaListFormatedWithAdressOIB>
    <izvorni_sadrzaj>
      <item>DRUŠTVO ŠPORTSKE REKREACIJE VULARIJA, OIB 85148470820, Prvomajska 4, 40000 Vularija</item>
    </izvorni_sadrzaj>
    <derivirana_varijabla naziv="DomainObject.Predmet.ProtuStrankaListFormatedWithAdressOIB_1">
      <item>DRUŠTVO ŠPORTSKE REKREACIJE VULARIJA, OIB 85148470820, Prvomajska 4, 40000 Vularija</item>
    </derivirana_varijabla>
  </DomainObject.Predmet.ProtuStrankaListFormatedWithAdressOIB>
  <DomainObject.Predmet.ProtuStrankaListNazivFormated>
    <izvorni_sadrzaj>
      <item>DRUŠTVO ŠPORTSKE REKREACIJE VULARIJA</item>
    </izvorni_sadrzaj>
    <derivirana_varijabla naziv="DomainObject.Predmet.ProtuStrankaListNazivFormated_1">
      <item>DRUŠTVO ŠPORTSKE REKREACIJE VULARIJA</item>
    </derivirana_varijabla>
  </DomainObject.Predmet.ProtuStrankaListNazivFormated>
  <DomainObject.Predmet.ProtuStrankaListNazivFormatedOIB>
    <izvorni_sadrzaj>
      <item>DRUŠTVO ŠPORTSKE REKREACIJE VULARIJA, OIB 85148470820</item>
    </izvorni_sadrzaj>
    <derivirana_varijabla naziv="DomainObject.Predmet.ProtuStrankaListNazivFormatedOIB_1">
      <item>DRUŠTVO ŠPORTSKE REKREACIJE VULARIJA, OIB 85148470820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St-1130/2015-4</izvorni_sadrzaj>
    <derivirana_varijabla naziv="DomainObject.PoslovniBrojDokumenta_1">St-1130/2015-4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DRUŠTVO ŠPORTSKE REKREACIJE VULARIJA</izvorni_sadrzaj>
    <derivirana_varijabla naziv="DomainObject.Predmet.ProtustrankaIDrugi_1">DRUŠTVO ŠPORTSKE REKREACIJE VULARIJA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DRUŠTVO ŠPORTSKE REKREACIJE VULARIJA, OIB 85148470820, Prvomajska 4, 40000 Vularija</izvorni_sadrzaj>
    <derivirana_varijabla naziv="DomainObject.Predmet.ProtustrankaIDrugiAdressOIB_1">DRUŠTVO ŠPORTSKE REKREACIJE VULARIJA, OIB 85148470820, Prvomajska 4, 40000 Vularija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ŠPORTSKE REKREACIJE VULARIJA</item>
      <item>E-oglasna ploča</item>
      <item>Nikica Crnčec</item>
    </izvorni_sadrzaj>
    <derivirana_varijabla naziv="DomainObject.Predmet.SudioniciListNaziv_1">
      <item>Financijska agencija</item>
      <item>DRUŠTVO ŠPORTSKE REKREACIJE VULARIJA</item>
      <item>E-oglasna ploča</item>
      <item>Nikica Crnčec</item>
    </derivirana_varijabla>
  </DomainObject.Predmet.SudioniciListNaziv>
  <DomainObject.Predmet.SudioniciListAdressOIB>
    <izvorni_sadrzaj>
      <item>Financijska agencija, OIB 85821130368, A. Cesarca 2,42000 Varaždin</item>
      <item>DRUŠTVO ŠPORTSKE REKREACIJE VULARIJA, OIB 85148470820, Prvomajska 4,40000 Vularija</item>
      <item>E-oglasna ploča</item>
      <item>Nikica Crnčec, OIB 26022282194, Prvomajska 4,40000 Vularija</item>
    </izvorni_sadrzaj>
    <derivirana_varijabla naziv="DomainObject.Predmet.SudioniciListAdressOIB_1">
      <item>Financijska agencija, OIB 85821130368, A. Cesarca 2,42000 Varaždin</item>
      <item>DRUŠTVO ŠPORTSKE REKREACIJE VULARIJA, OIB 85148470820, Prvomajska 4,40000 Vularija</item>
      <item>E-oglasna ploča</item>
      <item>Nikica Crnčec, OIB 26022282194, Prvomajska 4,40000 Vularija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5660C6-23DF-4A81-A814-59DFD51E4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2582</properties:Characters>
  <properties:Lines>74</properties:Lines>
  <properties:Paragraphs>19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2015-12-23T08:34:00Z</cp:lastPrinted>
  <dcterms:modified xmlns:xsi="http://www.w3.org/2001/XMLSchema-instance" xsi:type="dcterms:W3CDTF">2015-12-23T08:35:00Z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