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a5b4" w14:paraId="3a7a5b4" w:rsidRDefault="00AE649C" w:rsidP="00FA5B5E" w:rsidR="00AE649C" w:rsidRPr="00B76F3C">
      <w:pPr>
        <w:pStyle w:val="Naslov3"/>
        <w15:collapsed w:val="false"/>
      </w:pPr>
    </w:p>
    <w:p w:rsidRDefault="004B7F40" w:rsidP="004B7F40" w:rsidR="004B7F40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St-305/2016-2.</w:t>
      </w:r>
    </w:p>
    <w:p w:rsidRDefault="004B7F40" w:rsidP="004B7F40" w:rsidR="004B7F40">
      <w:pPr>
        <w:ind w:firstLine="5387"/>
        <w:outlineLvl w:val="0"/>
        <w:rPr>
          <w:rFonts w:cs="Arial" w:hAnsi="Arial" w:ascii="Arial"/>
          <w:noProof/>
        </w:rPr>
      </w:pPr>
    </w:p>
    <w:p w:rsidRDefault="004B7F40" w:rsidP="004B7F40" w:rsidR="004B7F40">
      <w:pPr>
        <w:outlineLvl w:val="0"/>
        <w:rPr>
          <w:rFonts w:cs="Arial" w:hAnsi="Arial" w:ascii="Arial"/>
          <w:noProof/>
        </w:rPr>
      </w:pPr>
    </w:p>
    <w:p w:rsidRDefault="004B7F40" w:rsidP="004B7F40" w:rsidR="004B7F4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B7F40" w:rsidP="004B7F40" w:rsidR="004B7F40">
      <w:pPr>
        <w:rPr>
          <w:rFonts w:cs="Arial" w:hAnsi="Arial" w:ascii="Arial"/>
          <w:b/>
          <w:noProof/>
        </w:rPr>
      </w:pPr>
    </w:p>
    <w:p w:rsidRDefault="004B7F40" w:rsidP="004B7F40" w:rsidR="004B7F4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B7F40" w:rsidP="004B7F40" w:rsidR="004B7F40">
      <w:pPr>
        <w:outlineLvl w:val="0"/>
        <w:rPr>
          <w:rFonts w:cs="Arial" w:hAnsi="Arial" w:ascii="Arial"/>
          <w:noProof/>
        </w:rPr>
      </w:pPr>
    </w:p>
    <w:p w:rsidRDefault="004B7F40" w:rsidP="004B7F40" w:rsidR="004B7F4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REPUBLIKE HRVATSKE, Ministarstva financija, Porezne uprave, Područnog ureda Sjeverna Hrvatska, zastupane po zastupniku po zakonu ŽDO u Bjelovaru za otvaranje stečajnog postupka nad trgovačkim društvom MARIAS d.o.o. za trgovinu, ugostiteljstvo i usluge iz Bjelovara, A.Mihanovića 8/C, MBS 010084074, OIB 43625338574,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28. travnja 2016. godine</w:t>
      </w:r>
    </w:p>
    <w:p w:rsidRDefault="004B7F40" w:rsidP="004B7F40" w:rsidR="004B7F40">
      <w:pPr>
        <w:jc w:val="both"/>
        <w:rPr>
          <w:rFonts w:cs="Arial" w:hAnsi="Arial" w:ascii="Arial"/>
          <w:noProof/>
        </w:rPr>
      </w:pPr>
    </w:p>
    <w:p w:rsidRDefault="004B7F40" w:rsidP="004B7F40" w:rsidR="004B7F4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B7F40" w:rsidP="004B7F40" w:rsidR="004B7F40">
      <w:pPr>
        <w:jc w:val="center"/>
        <w:rPr>
          <w:rFonts w:cs="Arial" w:hAnsi="Arial" w:ascii="Arial"/>
        </w:rPr>
      </w:pPr>
    </w:p>
    <w:p w:rsidRDefault="004B7F40" w:rsidP="004B7F40" w:rsidR="004B7F4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MARIAS d.o.o. za trgovinu, ugostiteljstvo i usluge iz Bjelovara, A.Mihanovića 8/C, MBS 010084074, OIB 43625338574.</w:t>
      </w:r>
    </w:p>
    <w:p w:rsidRDefault="004B7F40" w:rsidP="004B7F40" w:rsidR="004B7F40">
      <w:pPr>
        <w:jc w:val="both"/>
        <w:rPr>
          <w:rFonts w:cs="Arial" w:eastAsia="Times New Roman" w:hAnsi="Arial" w:ascii="Arial"/>
        </w:rPr>
      </w:pP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</w:p>
    <w:p w:rsidRDefault="004B7F40" w:rsidP="004B7F40" w:rsidR="004B7F40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13. lipnja 2016. godine u 09,00 sati</w:t>
      </w:r>
    </w:p>
    <w:p w:rsidRDefault="004B7F40" w:rsidP="004B7F40" w:rsidR="004B7F40">
      <w:pPr>
        <w:ind w:firstLine="851"/>
        <w:jc w:val="center"/>
        <w:rPr>
          <w:rFonts w:cs="Arial" w:hAnsi="Arial" w:ascii="Arial"/>
          <w:noProof/>
        </w:rPr>
      </w:pP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Republika Hrvatska, Ministarstvo financija, Porezna uprava, Područni ured Sjeverna Hrvatska zastupan po ŽDO u Bjelovaru,</w:t>
      </w: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RUŽICA CRNOV iz Bjelovara, A.Mihanovića 8/A, OIB 04579541505.</w:t>
      </w: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RUŽICA CRNOV iz Bjelovara, A.Mihanovića 8/A, OIB 04579541505, da kao zakonski zastupnik dužnika tvrtke MARIAS d.o.o. iz Bjelovara, A.Mihanovića 8/C u roku od 8 dana od dana primitka ovog rješenja i poziva, dostave ovom sudu pozivom na poslovni broj ovog spisa 7 St-305/2016, ovjerovljeni popis imovine i obveza za dužnika tvrtku MARIAS d.o.o. za trgovinu, ugostiteljstvo i usluge iz Bjelovara, A.Mihanovića 8/C, MBS 010084074, OIB 43625338574.</w:t>
      </w:r>
    </w:p>
    <w:p w:rsidRDefault="004B7F40" w:rsidP="004B7F40" w:rsidR="004B7F40">
      <w:pPr>
        <w:ind w:firstLine="851"/>
        <w:jc w:val="both"/>
        <w:rPr>
          <w:rFonts w:cs="Arial" w:hAnsi="Arial" w:ascii="Arial"/>
          <w:noProof/>
        </w:rPr>
      </w:pPr>
    </w:p>
    <w:p w:rsidRDefault="004B7F40" w:rsidP="004B7F40" w:rsidR="004B7F4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B7F40" w:rsidP="004B7F40" w:rsidR="004B7F40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Republika Hrvatska, Ministarstvo financija, Porezna uprava, Područni ured Sjeverna Hrvatska je podnio ovom sudu dana 26.02.2016. godine prijedlog za otvaranje stečajnog postupka nad dužnikom MARIAS d.o.o. za trgovinu, ugostiteljstvo i usluge iz Bjelovara, A.Mihanovića 8/C, MBS 010084074, OIB 43625338574. </w:t>
      </w:r>
    </w:p>
    <w:p w:rsidRDefault="004B7F40" w:rsidP="004B7F40" w:rsidR="004B7F40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Republike Hrvatske, Ministarstva financija,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4B7F40" w:rsidP="004B7F40" w:rsidR="004B7F4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28. travnja 2016. godine </w:t>
      </w:r>
    </w:p>
    <w:p w:rsidRDefault="004B7F40" w:rsidP="004B7F40" w:rsidR="004B7F40">
      <w:pPr>
        <w:jc w:val="both"/>
        <w:rPr>
          <w:rFonts w:cs="Arial" w:hAnsi="Arial" w:ascii="Arial"/>
          <w:noProof/>
        </w:rPr>
      </w:pPr>
    </w:p>
    <w:p w:rsidRDefault="004B7F40" w:rsidP="004B7F40" w:rsidR="004B7F4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4B7F40" w:rsidP="004B7F40" w:rsidR="004B7F4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B7F40" w:rsidP="004B7F40" w:rsidR="004B7F40">
      <w:pPr>
        <w:jc w:val="both"/>
        <w:rPr>
          <w:rFonts w:cs="Arial" w:hAnsi="Arial" w:ascii="Arial"/>
          <w:noProof/>
        </w:rPr>
      </w:pPr>
    </w:p>
    <w:p w:rsidRDefault="004B7F40" w:rsidP="004B7F40" w:rsidR="004B7F40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4B7F40" w:rsidP="004B7F40" w:rsidR="004B7F40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4B7F40" w:rsidP="004B7F40" w:rsidR="004B7F40">
      <w:pPr>
        <w:jc w:val="both"/>
        <w:rPr>
          <w:rFonts w:cs="Arial" w:hAnsi="Arial" w:ascii="Arial"/>
          <w:noProof/>
        </w:rPr>
      </w:pPr>
    </w:p>
    <w:p w:rsidRDefault="004B7F40" w:rsidP="004B7F40" w:rsidR="004B7F4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B7F40" w:rsidP="004B7F40" w:rsidR="004B7F4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4B7F40" w:rsidP="004B7F40" w:rsidR="004B7F4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4B7F40" w:rsidP="004B7F40" w:rsidR="004B7F4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zakonskom zastupniku dužnika putem e-oglasne ploče ovog suda i putem pošte  </w:t>
      </w:r>
    </w:p>
    <w:p w:rsidRDefault="004B7F40" w:rsidP="004B7F40" w:rsidR="004B7F4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B7F40" w:rsidP="004B7F40" w:rsidR="004B7F4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Bj.28.4.2016.g.</w:t>
      </w:r>
    </w:p>
    <w:p w:rsidRDefault="004B7F40" w:rsidP="004B7F40" w:rsidR="004B7F40">
      <w:pPr>
        <w:rPr>
          <w:rFonts w:cs="Arial" w:hAnsi="Arial" w:ascii="Arial"/>
        </w:rPr>
      </w:pPr>
    </w:p>
    <w:p w:rsidRDefault="004B7F40" w:rsidP="004B7F40" w:rsidR="004B7F40">
      <w:pPr>
        <w:jc w:val="both"/>
        <w:rPr>
          <w:rFonts w:cs="Arial" w:hAnsi="Arial" w:ascii="Arial"/>
        </w:rPr>
      </w:pPr>
    </w:p>
    <w:p w:rsidRDefault="004B7F4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F40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38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St-305/2016-2</izvorni_sadrzaj>
    <derivirana_varijabla naziv="DomainObject.Oznaka_1">St-305/2016-2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MARIAS društvo s ograničenom odgovornošću za trgovinu, ugostiteljstvo i usluge, Bjelovar</izvorni_sadrzaj>
    <derivirana_varijabla naziv="DomainObject.Predmet.ProtustrankaFormated_1">  MARIAS društvo s ograničenom odgovornošću za trgovinu, ugostiteljstvo i usluge, Bjelovar</derivirana_varijabla>
  </DomainObject.Predmet.ProtustrankaFormated>
  <DomainObject.Predmet.ProtustrankaFormatedOIB>
    <izvorni_sadrzaj>  MARIAS društvo s ograničenom odgovornošću za trgovinu, ugostiteljstvo i usluge, Bjelovar, OIB 43625338574</izvorni_sadrzaj>
    <derivirana_varijabla naziv="DomainObject.Predmet.ProtustrankaFormatedOIB_1">  MARIAS društvo s ograničenom odgovornošću za trgovinu, ugostiteljstvo i usluge, Bjelovar, OIB 43625338574</derivirana_varijabla>
  </DomainObject.Predmet.ProtustrankaFormatedOIB>
  <DomainObject.Predmet.ProtustrankaFormatedWithAdress>
    <izvorni_sadrzaj> MARIAS društvo s ograničenom odgovornošću za trgovinu, ugostiteljstvo i usluge, Bjelovar, A. Mihanovića 8 C, 43000 Bjelovar</izvorni_sadrzaj>
    <derivirana_varijabla naziv="DomainObject.Predmet.ProtustrankaFormatedWithAdress_1"> MARIAS društvo s ograničenom odgovornošću za trgovinu, ugostiteljstvo i usluge, Bjelovar, A. Mihanovića 8 C, 43000 Bjelovar</derivirana_varijabla>
  </DomainObject.Predmet.ProtustrankaFormatedWithAdress>
  <DomainObject.Predmet.ProtustrankaFormatedWithAdressOIB>
    <izvorni_sadrzaj> MARIAS društvo s ograničenom odgovornošću za trgovinu, ugostiteljstvo i usluge, Bjelovar, OIB 43625338574, A. Mihanovića 8 C, 43000 Bjelovar</izvorni_sadrzaj>
    <derivirana_varijabla naziv="DomainObject.Predmet.ProtustrankaFormatedWithAdressOIB_1"> MARIAS društvo s ograničenom odgovornošću za trgovinu, ugostiteljstvo i usluge, Bjelovar, OIB 43625338574, A. Mihanovića 8 C, 43000 Bjelovar</derivirana_varijabla>
  </DomainObject.Predmet.ProtustrankaFormatedWithAdressOIB>
  <DomainObject.Predmet.ProtustrankaWithAdress>
    <izvorni_sadrzaj>MARIAS društvo s ograničenom odgovornošću za trgovinu, ugostiteljstvo i usluge, Bjelovar A. Mihanovića 8 C, 43000 Bjelovar</izvorni_sadrzaj>
    <derivirana_varijabla naziv="DomainObject.Predmet.ProtustrankaWithAdress_1">MARIAS društvo s ograničenom odgovornošću za trgovinu, ugostiteljstvo i usluge, Bjelovar A. Mihanovića 8 C, 43000 Bjelovar</derivirana_varijabla>
  </DomainObject.Predmet.ProtustrankaWithAdress>
  <DomainObject.Predmet.ProtustrankaWithAdressOIB>
    <izvorni_sadrzaj>MARIAS društvo s ograničenom odgovornošću za trgovinu, ugostiteljstvo i usluge, Bjelovar, OIB 43625338574, A. Mihanovića 8 C, 43000 Bjelovar</izvorni_sadrzaj>
    <derivirana_varijabla naziv="DomainObject.Predmet.ProtustrankaWithAdressOIB_1">MARIAS društvo s ograničenom odgovornošću za trgovinu, ugostiteljstvo i usluge, Bjelovar, OIB 43625338574, A. Mihanovića 8 C, 43000 Bjelovar</derivirana_varijabla>
  </DomainObject.Predmet.ProtustrankaWithAdressOIB>
  <DomainObject.Predmet.ProtustrankaNazivFormated>
    <izvorni_sadrzaj>MARIAS društvo s ograničenom odgovornošću za trgovinu, ugostiteljstvo i usluge, Bjelovar</izvorni_sadrzaj>
    <derivirana_varijabla naziv="DomainObject.Predmet.ProtustrankaNazivFormated_1">MARIAS društvo s ograničenom odgovornošću za trgovinu, ugostiteljstvo i usluge, Bjelovar</derivirana_varijabla>
  </DomainObject.Predmet.ProtustrankaNazivFormated>
  <DomainObject.Predmet.ProtustrankaNazivFormatedOIB>
    <izvorni_sadrzaj>MARIAS društvo s ograničenom odgovornošću za trgovinu, ugostiteljstvo i usluge, Bjelovar, OIB 43625338574</izvorni_sadrzaj>
    <derivirana_varijabla naziv="DomainObject.Predmet.ProtustrankaNazivFormatedOIB_1">MARIAS društvo s ograničenom odgovornošću za trgovinu, ugostiteljstvo i usluge, Bjelovar, OIB 43625338574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MARIAS društvo s ograničenom odgovornošću za trgovinu, ugostiteljstvo i usluge, Bjelovar</item>
    </izvorni_sadrzaj>
    <derivirana_varijabla naziv="DomainObject.Predmet.ProtuStrankaListFormated_1">
      <item>MARIAS društvo s ograničenom odgovornošću za trgovinu, ugostiteljstvo i usluge, Bjelovar</item>
    </derivirana_varijabla>
  </DomainObject.Predmet.ProtuStrankaListFormated>
  <DomainObject.Predmet.ProtuStrankaListFormatedOIB>
    <izvorni_sadrzaj>
      <item>MARIAS društvo s ograničenom odgovornošću za trgovinu, ugostiteljstvo i usluge, Bjelovar, OIB 43625338574</item>
    </izvorni_sadrzaj>
    <derivirana_varijabla naziv="DomainObject.Predmet.ProtuStrankaListFormatedOIB_1">
      <item>MARIAS društvo s ograničenom odgovornošću za trgovinu, ugostiteljstvo i usluge, Bjelovar, OIB 43625338574</item>
    </derivirana_varijabla>
  </DomainObject.Predmet.ProtuStrankaListFormatedOIB>
  <DomainObject.Predmet.ProtuStrankaListFormatedWithAdress>
    <izvorni_sadrzaj>
      <item>MARIAS društvo s ograničenom odgovornošću za trgovinu, ugostiteljstvo i usluge, Bjelovar, A. Mihanovića 8 C, 43000 Bjelovar</item>
    </izvorni_sadrzaj>
    <derivirana_varijabla naziv="DomainObject.Predmet.ProtuStrankaListFormatedWithAdress_1">
      <item>MARIAS društvo s ograničenom odgovornošću za trgovinu, ugostiteljstvo i usluge, Bjelovar, A. Mihanovića 8 C, 43000 Bjelovar</item>
    </derivirana_varijabla>
  </DomainObject.Predmet.ProtuStrankaListFormatedWithAdress>
  <DomainObject.Predmet.ProtuStrankaListFormatedWithAdressOIB>
    <izvorni_sadrzaj>
      <item>MARIAS društvo s ograničenom odgovornošću za trgovinu, ugostiteljstvo i usluge, Bjelovar, OIB 43625338574, A. Mihanovića 8 C, 43000 Bjelovar</item>
    </izvorni_sadrzaj>
    <derivirana_varijabla naziv="DomainObject.Predmet.ProtuStrankaListFormatedWithAdressOIB_1">
      <item>MARIAS društvo s ograničenom odgovornošću za trgovinu, ugostiteljstvo i usluge, Bjelovar, OIB 43625338574, A. Mihanovića 8 C, 43000 Bjelovar</item>
    </derivirana_varijabla>
  </DomainObject.Predmet.ProtuStrankaListFormatedWithAdressOIB>
  <DomainObject.Predmet.ProtuStrankaListNazivFormated>
    <izvorni_sadrzaj>
      <item>MARIAS društvo s ograničenom odgovornošću za trgovinu, ugostiteljstvo i usluge, Bjelovar</item>
    </izvorni_sadrzaj>
    <derivirana_varijabla naziv="DomainObject.Predmet.ProtuStrankaListNazivFormated_1">
      <item>MARIAS društvo s ograničenom odgovornošću za trgovinu, ugostiteljstvo i usluge, Bjelovar</item>
    </derivirana_varijabla>
  </DomainObject.Predmet.ProtuStrankaListNazivFormated>
  <DomainObject.Predmet.ProtuStrankaListNazivFormatedOIB>
    <izvorni_sadrzaj>
      <item>MARIAS društvo s ograničenom odgovornošću za trgovinu, ugostiteljstvo i usluge, Bjelovar, OIB 43625338574</item>
    </izvorni_sadrzaj>
    <derivirana_varijabla naziv="DomainObject.Predmet.ProtuStrankaListNazivFormatedOIB_1">
      <item>MARIAS društvo s ograničenom odgovornošću za trgovinu, ugostiteljstvo i usluge, Bjelovar, OIB 43625338574</item>
    </derivirana_varijabla>
  </DomainObject.Predmet.ProtuStrankaListNazivFormatedOIB>
  <DomainObject.Predmet.OstaliListFormated>
    <izvorni_sadrzaj>
      <item>Ružica Crnov</item>
      <item>Županijsko državno odvjetništvo u Bjelovaru</item>
    </izvorni_sadrzaj>
    <derivirana_varijabla naziv="DomainObject.Predmet.OstaliListFormated_1">
      <item>Ružica Crnov</item>
      <item>Županijsko državno odvjetništvo u Bjelovaru</item>
    </derivirana_varijabla>
  </DomainObject.Predmet.OstaliListFormated>
  <DomainObject.Predmet.OstaliListFormatedOIB>
    <izvorni_sadrzaj>
      <item>Ružica Crnov, OIB 04579541505</item>
      <item>Županijsko državno odvjetništvo u Bjelovaru</item>
    </izvorni_sadrzaj>
    <derivirana_varijabla naziv="DomainObject.Predmet.OstaliListFormatedOIB_1">
      <item>Ružica Crnov, OIB 04579541505</item>
      <item>Županijsko državno odvjetništvo u Bjelovaru</item>
    </derivirana_varijabla>
  </DomainObject.Predmet.OstaliListFormatedOIB>
  <DomainObject.Predmet.OstaliListFormatedWithAdress>
    <izvorni_sadrzaj>
      <item>Ružica Crnov, A. Mihanovića 8/A, 43000 Bjelovar</item>
      <item>Županijsko državno odvjetništvo u Bjelovaru</item>
    </izvorni_sadrzaj>
    <derivirana_varijabla naziv="DomainObject.Predmet.OstaliListFormatedWithAdress_1">
      <item>Ružica Crnov, A. Mihanovića 8/A, 43000 Bjelovar</item>
      <item>Županijsko državno odvjetništvo u Bjelovaru</item>
    </derivirana_varijabla>
  </DomainObject.Predmet.OstaliListFormatedWithAdress>
  <DomainObject.Predmet.OstaliListFormatedWithAdressOIB>
    <izvorni_sadrzaj>
      <item>Ružica Crnov, OIB 04579541505, A. Mihanovića 8/A, 43000 Bjelovar</item>
      <item>Županijsko državno odvjetništvo u Bjelovaru</item>
    </izvorni_sadrzaj>
    <derivirana_varijabla naziv="DomainObject.Predmet.OstaliListFormatedWithAdressOIB_1">
      <item>Ružica Crnov, OIB 04579541505, A. Mihanovića 8/A, 43000 Bjelovar</item>
      <item>Županijsko državno odvjetništvo u Bjelovaru</item>
    </derivirana_varijabla>
  </DomainObject.Predmet.OstaliListFormatedWithAdressOIB>
  <DomainObject.Predmet.OstaliListNazivFormated>
    <izvorni_sadrzaj>
      <item>Ružica Crnov</item>
      <item>Županijsko državno odvjetništvo u Bjelovaru</item>
    </izvorni_sadrzaj>
    <derivirana_varijabla naziv="DomainObject.Predmet.OstaliListNazivFormated_1">
      <item>Ružica Crnov</item>
      <item>Županijsko državno odvjetništvo u Bjelovaru</item>
    </derivirana_varijabla>
  </DomainObject.Predmet.OstaliListNazivFormated>
  <DomainObject.Predmet.OstaliListNazivFormatedOIB>
    <izvorni_sadrzaj>
      <item>Ružica Crnov, OIB 04579541505</item>
      <item>Županijsko državno odvjetništvo u Bjelovaru</item>
    </izvorni_sadrzaj>
    <derivirana_varijabla naziv="DomainObject.Predmet.OstaliListNazivFormatedOIB_1">
      <item>Ružica Crnov, OIB 04579541505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St-305/2016-2</izvorni_sadrzaj>
    <derivirana_varijabla naziv="DomainObject.PoslovniBrojDokumenta_1">St-305/2016-2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MARIAS društvo s ograničenom odgovornošću za trgovinu, ugostiteljstvo i usluge, Bjelovar</izvorni_sadrzaj>
    <derivirana_varijabla naziv="DomainObject.Predmet.ProtustrankaIDrugi_1">MARIAS društvo s ograničenom odgovornošću za trgovinu, ugostiteljstvo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MARIAS društvo s ograničenom odgovornošću za trgovinu, ugostiteljstvo i usluge, Bjelovar, OIB 43625338574, A. Mihanovića 8 C, 43000 Bjelovar</izvorni_sadrzaj>
    <derivirana_varijabla naziv="DomainObject.Predmet.ProtustrankaIDrugiAdressOIB_1">MARIAS društvo s ograničenom odgovornošću za trgovinu, ugostiteljstvo i usluge, Bjelovar, OIB 43625338574, A. Mihanovića 8 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MARIAS društvo s ograničenom odgovornošću za trgovinu, ugostiteljstvo i usluge, Bjelovar</item>
      <item>Ružica Crnov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MARIAS društvo s ograničenom odgovornošću za trgovinu, ugostiteljstvo i usluge, Bjelovar</item>
      <item>Ružica Crnov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MARIAS društvo s ograničenom odgovornošću za trgovinu, ugostiteljstvo i usluge, Bjelovar, OIB 43625338574, A. Mihanovića 8 C,43000 Bjelovar</item>
      <item>Ružica Crnov, OIB 04579541505, A. Mihanovića 8/A,43000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MARIAS društvo s ograničenom odgovornošću za trgovinu, ugostiteljstvo i usluge, Bjelovar, OIB 43625338574, A. Mihanovića 8 C,43000 Bjelovar</item>
      <item>Ružica Crnov, OIB 04579541505, A. Mihanovića 8/A,43000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19387-0C46-4F51-AA82-35E49C392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2436</properties:Characters>
  <properties:Lines>75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2016-04-28T05:31:00Z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