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86b2" w14:paraId="d8186b2" w:rsidRDefault="002520D6" w:rsidP="009E7BA7" w:rsidR="002D60CE" w:rsidRPr="00B9015B">
      <w:pPr>
        <w15:collapsed w:val="false"/>
      </w:pPr>
      <w:bookmarkStart w:name="_GoBack" w:id="0"/>
      <w:bookmarkEnd w:id="0"/>
      <w:r>
        <w:rPr>
          <w:noProof/>
        </w:rPr>
        <w:t xml:space="preserve">                  </w:t>
      </w:r>
      <w:r>
        <w:rPr>
          <w:noProof/>
        </w:rPr>
        <w:tab/>
      </w:r>
      <w:r>
        <w:rPr>
          <w:noProof/>
        </w:rPr>
        <w:tab/>
      </w:r>
      <w:r>
        <w:rPr>
          <w:noProof/>
        </w:rPr>
        <w:tab/>
        <w:t xml:space="preserve">      </w:t>
      </w:r>
      <w:r w:rsidR="009E7BA7">
        <w:t xml:space="preserve">           </w:t>
      </w:r>
      <w:r w:rsidR="009E7BA7">
        <w:tab/>
      </w:r>
      <w:r>
        <w:t xml:space="preserve">    </w:t>
      </w:r>
      <w:r w:rsidR="002D60CE" w:rsidRPr="00B9015B">
        <w:t xml:space="preserve">                                           </w:t>
      </w:r>
      <w:r w:rsidR="00CF535B">
        <w:t>89</w:t>
      </w:r>
      <w:r w:rsidR="002D60CE" w:rsidRPr="00B9015B">
        <w:t>. St</w:t>
      </w:r>
      <w:r w:rsidR="00F324F6">
        <w:t>-</w:t>
      </w:r>
      <w:r w:rsidR="00494049">
        <w:t>1632</w:t>
      </w:r>
      <w:r w:rsidR="00C953D9">
        <w:t>/17-</w:t>
      </w:r>
      <w:r w:rsidR="00687991">
        <w:t>12</w:t>
      </w:r>
    </w:p>
    <w:p w:rsidRDefault="002520D6" w:rsidP="002D60CE" w:rsidR="002520D6">
      <w:pPr>
        <w:jc w:val="both"/>
      </w:pPr>
    </w:p>
    <w:p w:rsidRDefault="00831212" w:rsidP="002D60CE" w:rsidR="00831212">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831212" w:rsidP="002D60CE" w:rsidR="00831212" w:rsidRPr="00B9015B">
      <w:pPr>
        <w:jc w:val="both"/>
        <w:rPr>
          <w:b/>
        </w:rPr>
      </w:pPr>
    </w:p>
    <w:p w:rsidRDefault="00F324F6" w:rsidP="00C40A44" w:rsidR="000B22E7" w:rsidRPr="009E7BA7">
      <w:pPr>
        <w:ind w:firstLine="708"/>
        <w:jc w:val="both"/>
        <w:rPr>
          <w:color w:val="FF0000"/>
        </w:rPr>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494049" w:rsidRPr="00112612">
        <w:rPr>
          <w:lang w:val="pt-BR"/>
        </w:rPr>
        <w:t xml:space="preserve">M.K.M. INŽENJERING d.o.o., Zagreb, Ljudevita Gaja 2 B, OIB </w:t>
      </w:r>
      <w:r w:rsidR="00494049" w:rsidRPr="00687991">
        <w:rPr>
          <w:lang w:val="pt-BR"/>
        </w:rPr>
        <w:t>71385108100</w:t>
      </w:r>
      <w:r w:rsidR="002D60CE" w:rsidRPr="00687991">
        <w:rPr>
          <w:lang w:val="pt-BR"/>
        </w:rPr>
        <w:t>,</w:t>
      </w:r>
      <w:r w:rsidR="000B22E7" w:rsidRPr="00687991">
        <w:rPr>
          <w:lang w:val="pt-BR"/>
        </w:rPr>
        <w:t xml:space="preserve"> </w:t>
      </w:r>
      <w:r w:rsidR="00687991" w:rsidRPr="00687991">
        <w:rPr>
          <w:lang w:val="pt-BR"/>
        </w:rPr>
        <w:t>18</w:t>
      </w:r>
      <w:r w:rsidR="00575489" w:rsidRPr="00687991">
        <w:rPr>
          <w:lang w:val="pt-BR"/>
        </w:rPr>
        <w:t xml:space="preserve">. </w:t>
      </w:r>
      <w:r w:rsidR="00C953D9" w:rsidRPr="00687991">
        <w:rPr>
          <w:lang w:val="pt-BR"/>
        </w:rPr>
        <w:t>srpnja</w:t>
      </w:r>
      <w:r w:rsidRPr="00687991">
        <w:rPr>
          <w:lang w:val="pt-BR"/>
        </w:rPr>
        <w:t xml:space="preserve"> 201</w:t>
      </w:r>
      <w:r w:rsidR="009E7BA7" w:rsidRPr="00687991">
        <w:rPr>
          <w:lang w:val="pt-BR"/>
        </w:rPr>
        <w:t>8</w:t>
      </w:r>
      <w:r w:rsidR="000B22E7" w:rsidRPr="00687991">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494049" w:rsidRPr="00112612">
        <w:rPr>
          <w:lang w:val="pt-BR"/>
        </w:rPr>
        <w:t>M.K.M. INŽENJERING d.o.o., Zagreb, Ljudevita Gaja 2 B, OIB 71385108100</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w:t>
      </w:r>
      <w:r w:rsidR="00C953D9">
        <w:rPr>
          <w:lang w:val="pt-BR"/>
        </w:rPr>
        <w:t>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494049">
        <w:t>1632</w:t>
      </w:r>
      <w:r w:rsidR="00535D8E" w:rsidRPr="00B9015B">
        <w:t>-</w:t>
      </w:r>
      <w:r w:rsidR="005543BD">
        <w:t>1</w:t>
      </w:r>
      <w:r w:rsidR="001C15BA">
        <w:t>7</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831212" w:rsidP="00065B42" w:rsidR="00831212"/>
    <w:p w:rsidRDefault="00065B42" w:rsidP="00D677F7" w:rsidR="00065B42" w:rsidRPr="00B9015B">
      <w:pPr>
        <w:jc w:val="center"/>
      </w:pPr>
      <w:r w:rsidRPr="00B9015B">
        <w:t>Obrazloženje</w:t>
      </w:r>
    </w:p>
    <w:p w:rsidRDefault="00065B42" w:rsidP="00575489" w:rsidR="005543BD" w:rsidRPr="005543BD">
      <w:r w:rsidRPr="00B9015B">
        <w:t xml:space="preserve"> </w:t>
      </w:r>
    </w:p>
    <w:p w:rsidRDefault="00F324F6" w:rsidP="009E7BA7" w:rsidR="00831212">
      <w:pPr>
        <w:ind w:firstLine="708"/>
        <w:jc w:val="both"/>
      </w:pPr>
      <w:r w:rsidRPr="00C37D39">
        <w:t xml:space="preserve">Financijska agencija, Regionalni centar Zagreb, podnijela je ovom sudu prijedlog za otvaranje stečajnog postupka nad dužnikom </w:t>
      </w:r>
      <w:r w:rsidR="00494049" w:rsidRPr="00112612">
        <w:rPr>
          <w:lang w:val="pt-BR"/>
        </w:rPr>
        <w:t>M.K.M. INŽENJERING d.o.o., Zagreb, Ljudevita Gaja 2 B, OIB 71385108100</w:t>
      </w:r>
      <w:r w:rsidR="00575489">
        <w:t>.</w:t>
      </w:r>
      <w:r>
        <w:t xml:space="preserve"> </w:t>
      </w:r>
    </w:p>
    <w:p w:rsidRDefault="00BE0BAA" w:rsidP="009E7BA7" w:rsidR="00831212">
      <w:pPr>
        <w:ind w:firstLine="708"/>
        <w:jc w:val="both"/>
      </w:pPr>
      <w:r w:rsidRPr="00BE0BAA">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114A2" w:rsidP="001C15BA" w:rsidR="001C15BA" w:rsidRPr="00CA1A6F">
      <w:pPr>
        <w:ind w:firstLine="709"/>
        <w:jc w:val="both"/>
        <w:rPr>
          <w:lang w:val="en-GB"/>
        </w:rPr>
      </w:pPr>
      <w:r w:rsidRPr="00CA1A6F">
        <w:t xml:space="preserve">Financijska agencija, kao predlagatelj, navela je u prijedlogu za otvaranje stečajnog postupka kako dužnik na </w:t>
      </w:r>
      <w:r w:rsidRPr="00112612">
        <w:t>dan 29. svibnja 2017. u Očevidniku redoslijeda osnova za plaćanje ima evidentirane neizvršene osnove za plaćanje u neprekinutom razdoblju od 120 dana, u ukupnom iznosu od 64.876,46 kn, kao</w:t>
      </w:r>
      <w:r w:rsidRPr="00CA1A6F">
        <w:t xml:space="preserve"> i da dužnik ima </w:t>
      </w:r>
      <w:r>
        <w:t>2</w:t>
      </w:r>
      <w:r w:rsidRPr="00CA1A6F">
        <w:t xml:space="preserve"> zaposlen</w:t>
      </w:r>
      <w:r>
        <w:t>ih</w:t>
      </w:r>
      <w:r w:rsidRPr="00CA1A6F">
        <w:t xml:space="preserve">. </w:t>
      </w:r>
      <w:r w:rsidRPr="00CA1A6F">
        <w:rPr>
          <w:lang w:val="en-GB"/>
        </w:rPr>
        <w:t xml:space="preserve">S obzirom na to da predlagatelj vodi Očevidnik redoslijeda osnova za plaćanje, sud je prihvatio  predlagateljeve </w:t>
      </w:r>
      <w:r w:rsidRPr="00CA1A6F">
        <w:rPr>
          <w:lang w:val="en-GB"/>
        </w:rPr>
        <w:lastRenderedPageBreak/>
        <w:t>tvrdnje o neprekinutom razdoblju evidentiranih neizvršenih osnova za plaćanje koji su zavedeni u Očevidniku  redoslijeda osnova za plaćanje.</w:t>
      </w:r>
    </w:p>
    <w:p w:rsidRDefault="001C15BA" w:rsidP="001C15BA" w:rsidR="00831212" w:rsidRPr="009E7BA7">
      <w:pPr>
        <w:pStyle w:val="Tijeloteksta"/>
        <w:ind w:firstLine="708"/>
        <w:rPr>
          <w:lang w:val="en-GB"/>
        </w:rPr>
      </w:pPr>
      <w:r w:rsidRPr="00CA1A6F">
        <w:t>Odredbom čl. 115. st. 1. SZ-a propisano je da sud na temelju prijedloga za otvaranje stečajnoga postupka donosi rješenje o pokretanju prethodnoga postupka radi utvrđivanja pretpostavki za otvaranje stečajnoga postupka (prethodni postupak).</w:t>
      </w:r>
    </w:p>
    <w:p w:rsidRDefault="00B9015B" w:rsidP="00C953D9" w:rsidR="001C15BA">
      <w:pPr>
        <w:pStyle w:val="Tijeloteksta"/>
        <w:ind w:firstLine="708"/>
      </w:pPr>
      <w:r w:rsidRPr="00B9015B">
        <w:t xml:space="preserve">Slijedom navedenog, </w:t>
      </w:r>
      <w:r w:rsidR="00F324F6">
        <w:t xml:space="preserve">sud je </w:t>
      </w:r>
      <w:r w:rsidR="005114A2">
        <w:t>29</w:t>
      </w:r>
      <w:r w:rsidR="00575489">
        <w:t xml:space="preserve">. </w:t>
      </w:r>
      <w:r w:rsidR="00C953D9">
        <w:t>svibnja</w:t>
      </w:r>
      <w:r w:rsidR="00926841">
        <w:t xml:space="preserve"> 201</w:t>
      </w:r>
      <w:r w:rsidR="001C15BA">
        <w:t>8</w:t>
      </w:r>
      <w:r w:rsidR="00926841">
        <w:t xml:space="preserve">.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8E437D" w:rsidP="00575489" w:rsidR="00575489">
      <w:pPr>
        <w:ind w:firstLine="708"/>
        <w:jc w:val="both"/>
      </w:pPr>
      <w:r w:rsidRPr="00184012">
        <w:t xml:space="preserve">Na ročištu </w:t>
      </w:r>
      <w:r w:rsidR="00FF62A0" w:rsidRPr="00184012">
        <w:t xml:space="preserve">radi očitovanja o prijedlogu za otvaranje stečajnog postupka održanom </w:t>
      </w:r>
      <w:r w:rsidR="005114A2">
        <w:t>4</w:t>
      </w:r>
      <w:r w:rsidR="00575489">
        <w:t xml:space="preserve">. </w:t>
      </w:r>
      <w:r w:rsidR="00C953D9">
        <w:t>srpnja</w:t>
      </w:r>
      <w:r w:rsidR="00FF62A0" w:rsidRPr="00184012">
        <w:t xml:space="preserve"> 201</w:t>
      </w:r>
      <w:r w:rsidR="005114A2">
        <w:t>8. zastupnica</w:t>
      </w:r>
      <w:r w:rsidR="001C15BA">
        <w:t xml:space="preserve"> po zakonu dužnika nave</w:t>
      </w:r>
      <w:r w:rsidR="005114A2">
        <w:t>la</w:t>
      </w:r>
      <w:r w:rsidR="001C15BA">
        <w:t xml:space="preserve"> je</w:t>
      </w:r>
      <w:r w:rsidR="009E7BA7">
        <w:t xml:space="preserve"> </w:t>
      </w:r>
      <w:r w:rsidR="001C15BA" w:rsidRPr="00DF7FAC">
        <w:t xml:space="preserve">da se ne protivi prijedlogu da se nad društvom </w:t>
      </w:r>
      <w:r w:rsidR="00494049" w:rsidRPr="00112612">
        <w:rPr>
          <w:lang w:val="pt-BR"/>
        </w:rPr>
        <w:t>M.K.M. INŽENJERING d.o.o., Zagreb, Ljudevita Gaja 2 B, OIB 71385108100</w:t>
      </w:r>
      <w:r w:rsidR="001C15BA">
        <w:t>, otvori stečaj,</w:t>
      </w:r>
      <w:r w:rsidR="00C953D9">
        <w:t xml:space="preserve"> pod materijalnom, moralnom i kaznenom odgovornošću izjavi</w:t>
      </w:r>
      <w:r w:rsidR="005114A2">
        <w:t>la</w:t>
      </w:r>
      <w:r w:rsidR="00C953D9">
        <w:t xml:space="preserve"> je </w:t>
      </w:r>
      <w:r w:rsidR="005114A2">
        <w:t>da dužnik nema nekretnina, od pokretnina u vlasništvu ima automobil koji nije u voznom stanju, prema slobodnoj ocjeni vrijedi cca. 200</w:t>
      </w:r>
      <w:r w:rsidR="00620803">
        <w:t>,00</w:t>
      </w:r>
      <w:r w:rsidR="005114A2">
        <w:t xml:space="preserve"> eura (provjerom na stranicama "Njuškala" utvrđeno da se automobili tog ili sl. godišta prodaju za navedeni iznos) kao niti novčanih tražbina. Naglašava da se iznos blokade isključivo odnosi na doprinose koje nije uplaćivala za sebe i za sina  dok dugovanja prema drugim pravnim osobama nema.</w:t>
      </w:r>
      <w:r w:rsidR="001C15BA">
        <w:t xml:space="preserve"> </w:t>
      </w:r>
    </w:p>
    <w:p w:rsidRDefault="009E7BA7" w:rsidP="009E7BA7" w:rsidR="009E7BA7"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9E7BA7" w:rsidP="009E7BA7" w:rsidR="009E7BA7">
      <w:pPr>
        <w:jc w:val="both"/>
      </w:pPr>
      <w:r w:rsidRPr="0065182A">
        <w:tab/>
        <w:t>Sukladno navedenoj odredbi, sud je uvidom</w:t>
      </w:r>
      <w:r>
        <w:t xml:space="preserve"> </w:t>
      </w:r>
      <w:r w:rsidRPr="00AC7999">
        <w:t xml:space="preserve">u Zajednički informacijski sustav zemljišnih knjiga i katastra od </w:t>
      </w:r>
      <w:r w:rsidR="001C15BA">
        <w:t>20</w:t>
      </w:r>
      <w:r>
        <w:t xml:space="preserve">. </w:t>
      </w:r>
      <w:r w:rsidR="001C15BA">
        <w:t>srpnja</w:t>
      </w:r>
      <w:r w:rsidRPr="00AC7999">
        <w:t xml:space="preserve"> 2017. (list </w:t>
      </w:r>
      <w:r w:rsidR="00C953D9">
        <w:t>4</w:t>
      </w:r>
      <w:r w:rsidRPr="00AC7999">
        <w:t xml:space="preserve"> spisa) utvrdio da dužnik nije vlasnik nekretnina.</w:t>
      </w:r>
    </w:p>
    <w:p w:rsidRDefault="00C953D9" w:rsidP="00C953D9" w:rsidR="00620803">
      <w:pPr>
        <w:ind w:firstLine="708"/>
        <w:jc w:val="both"/>
      </w:pPr>
      <w:r>
        <w:t>S</w:t>
      </w:r>
      <w:r w:rsidRPr="001500F1">
        <w:t xml:space="preserve">pisu prileži  </w:t>
      </w:r>
      <w:r w:rsidR="005114A2" w:rsidRPr="001500F1">
        <w:t xml:space="preserve">uvjerenje stanice za tehnički pregled vozila Euroagram TIS d.o.o. od </w:t>
      </w:r>
      <w:r w:rsidR="005114A2" w:rsidRPr="00225401">
        <w:t>9. svibnja 2018. (list 10 spisa)</w:t>
      </w:r>
      <w:r w:rsidR="005114A2">
        <w:t xml:space="preserve"> iz kojeg proizlazi </w:t>
      </w:r>
      <w:r w:rsidR="005114A2" w:rsidRPr="00225401">
        <w:t>da je dužnik vlasnik vozila: M1, marka S</w:t>
      </w:r>
      <w:r w:rsidR="00620803">
        <w:t xml:space="preserve">AAB 2.2 TID, godina proizvodnje </w:t>
      </w:r>
      <w:r w:rsidR="005114A2" w:rsidRPr="00225401">
        <w:t>2003., broj šasije YS3FB45D031026368, reg. oznaka ZG8561AV. Nema tereta.</w:t>
      </w:r>
      <w:r w:rsidR="005114A2">
        <w:t xml:space="preserve"> </w:t>
      </w:r>
    </w:p>
    <w:p w:rsidRDefault="00C92AB0" w:rsidP="009E7BA7" w:rsidR="00831212">
      <w:pPr>
        <w:pStyle w:val="Tijeloteksta"/>
        <w:ind w:firstLine="708"/>
      </w:pPr>
      <w:r w:rsidRPr="0002701E">
        <w:t xml:space="preserve">Uvidom u </w:t>
      </w:r>
      <w:r>
        <w:t>potvrdu Financijske agencije</w:t>
      </w:r>
      <w:r w:rsidR="00C953D9">
        <w:t xml:space="preserve"> od 4</w:t>
      </w:r>
      <w:r w:rsidR="009E7BA7">
        <w:t xml:space="preserve">. </w:t>
      </w:r>
      <w:r w:rsidR="00C953D9">
        <w:t>svibnja</w:t>
      </w:r>
      <w:r w:rsidR="009E7BA7">
        <w:t xml:space="preserve"> 201</w:t>
      </w:r>
      <w:r w:rsidR="00C953D9">
        <w:t>8. (list 8</w:t>
      </w:r>
      <w:r w:rsidR="009E7BA7">
        <w:t xml:space="preserve"> spi</w:t>
      </w:r>
      <w:r w:rsidR="001C15BA">
        <w:t>sa) prema kojem je dužnik na</w:t>
      </w:r>
      <w:r w:rsidR="009E7BA7">
        <w:t xml:space="preserve"> dan</w:t>
      </w:r>
      <w:r w:rsidR="00C953D9">
        <w:t xml:space="preserve"> 3</w:t>
      </w:r>
      <w:r w:rsidR="001C15BA">
        <w:t xml:space="preserve">. </w:t>
      </w:r>
      <w:r w:rsidR="00C953D9">
        <w:t>svibnja</w:t>
      </w:r>
      <w:r w:rsidR="001C15BA">
        <w:t xml:space="preserve"> 2018</w:t>
      </w:r>
      <w:r w:rsidR="009E7BA7">
        <w:t xml:space="preserve"> u Očevidniku redoslijeda osnova za plaćanje imao neizvršene osnove za plaćanj</w:t>
      </w:r>
      <w:r w:rsidR="001C15BA">
        <w:t>e</w:t>
      </w:r>
      <w:r w:rsidR="005114A2">
        <w:t xml:space="preserve"> u neprekinutom razdoblju od 458</w:t>
      </w:r>
      <w:r w:rsidR="009E7BA7">
        <w:t xml:space="preserve"> dan</w:t>
      </w:r>
      <w:r w:rsidR="005114A2">
        <w:t>a u ukupnom iznosu od 67.770,83</w:t>
      </w:r>
      <w:r w:rsidR="009E7BA7">
        <w:t xml:space="preserve"> kn.</w:t>
      </w:r>
    </w:p>
    <w:p w:rsidRDefault="005114A2" w:rsidP="009E7BA7" w:rsidR="005114A2">
      <w:pPr>
        <w:pStyle w:val="Tijeloteksta"/>
        <w:ind w:firstLine="708"/>
      </w:pPr>
      <w:r>
        <w:t>Spisu prileži podnesak Privredne banke Zagreb d.d. od 26. lipnja 2018. (list 15 spisa) iz koje proizlazi da dužnik u istoj nema aktivnih računa.</w:t>
      </w:r>
    </w:p>
    <w:p w:rsidRDefault="00FF62A0" w:rsidP="00C92AB0" w:rsidR="00831212">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FF62A0" w:rsidP="00C92AB0" w:rsidR="008312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C92AB0" w:rsidR="00831212">
      <w:pPr>
        <w:ind w:firstLine="708"/>
        <w:jc w:val="both"/>
      </w:pP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w:t>
      </w:r>
      <w:r w:rsidR="00C953D9">
        <w:t>0</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w:t>
      </w:r>
      <w:r w:rsidR="00C92AB0">
        <w:t xml:space="preserve"> </w:t>
      </w:r>
      <w:r w:rsidR="005114A2">
        <w:t>zastupnice</w:t>
      </w:r>
      <w:r w:rsidRPr="0089526A">
        <w:t xml:space="preserve"> po zakonu dužnika</w:t>
      </w:r>
      <w:r>
        <w:t xml:space="preserve"> (koj</w:t>
      </w:r>
      <w:r w:rsidR="005114A2">
        <w:t>a</w:t>
      </w:r>
      <w:r>
        <w:t xml:space="preserve"> odgovara kazneno </w:t>
      </w:r>
      <w:r w:rsidRPr="005F0530">
        <w:t>za davanje netočnih ili nepotpunih podataka, obavijesti i izvješća kao</w:t>
      </w:r>
      <w:r>
        <w:t xml:space="preserve"> i</w:t>
      </w:r>
      <w:r w:rsidRPr="005F0530">
        <w:t xml:space="preserve"> za davanje lažnog iskaza </w:t>
      </w:r>
      <w:r w:rsidRPr="005F0530">
        <w:lastRenderedPageBreak/>
        <w:t>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494049" w:rsidRPr="00112612">
        <w:rPr>
          <w:lang w:val="pt-BR"/>
        </w:rPr>
        <w:t>M.K.M. INŽENJERING d.o.o., Zagreb, Ljudevita Gaja 2 B, OIB 71385108100</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687991">
      <w:pPr>
        <w:jc w:val="center"/>
      </w:pPr>
      <w:r w:rsidRPr="00B9015B">
        <w:t xml:space="preserve">U </w:t>
      </w:r>
      <w:r w:rsidR="00065B42" w:rsidRPr="00687991">
        <w:t>Zagreb</w:t>
      </w:r>
      <w:r w:rsidR="009B3D51" w:rsidRPr="00687991">
        <w:t>u</w:t>
      </w:r>
      <w:r w:rsidR="000E57F1" w:rsidRPr="00687991">
        <w:t>,</w:t>
      </w:r>
      <w:r w:rsidR="009B3D51" w:rsidRPr="00687991">
        <w:t xml:space="preserve"> </w:t>
      </w:r>
      <w:r w:rsidR="00687991" w:rsidRPr="00687991">
        <w:t>18</w:t>
      </w:r>
      <w:r w:rsidR="00575489" w:rsidRPr="00687991">
        <w:t xml:space="preserve">. </w:t>
      </w:r>
      <w:r w:rsidR="00C953D9" w:rsidRPr="00687991">
        <w:t>srpnja</w:t>
      </w:r>
      <w:r w:rsidR="002C3072" w:rsidRPr="00687991">
        <w:t xml:space="preserve"> 201</w:t>
      </w:r>
      <w:r w:rsidR="002F0A14" w:rsidRPr="00687991">
        <w:t>8</w:t>
      </w:r>
      <w:r w:rsidR="00065B42" w:rsidRPr="00687991">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746C9E">
        <w:t>, v.r.</w:t>
      </w:r>
    </w:p>
    <w:p w:rsidRDefault="00BB5767" w:rsidP="00380C3C" w:rsidR="00BB5767">
      <w:pPr>
        <w:jc w:val="right"/>
      </w:pPr>
    </w:p>
    <w:p w:rsidRDefault="00831212" w:rsidP="00380C3C" w:rsidR="00831212">
      <w:pPr>
        <w:jc w:val="right"/>
      </w:pPr>
    </w:p>
    <w:p w:rsidRDefault="00065B42" w:rsidP="00065B42" w:rsidR="00065B42" w:rsidRPr="00B9015B">
      <w:r w:rsidRPr="00B9015B">
        <w:t>Uputa o pravnom lijeku:</w:t>
      </w:r>
    </w:p>
    <w:p w:rsidRDefault="00065B42" w:rsidP="002D60CE" w:rsidR="001013E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575489" w:rsidP="002D60CE" w:rsidR="00575489">
      <w:pPr>
        <w:jc w:val="both"/>
      </w:pPr>
    </w:p>
    <w:p w:rsidRDefault="00831212" w:rsidP="002D60CE" w:rsidR="00831212">
      <w:pPr>
        <w:jc w:val="both"/>
      </w:pPr>
    </w:p>
    <w:p w:rsidRDefault="00746C9E" w:rsidP="007B64C7" w:rsidR="00746C9E">
      <w:pPr>
        <w:ind w:firstLine="708" w:left="3540"/>
        <w:jc w:val="right"/>
      </w:pPr>
      <w:r>
        <w:t>Za točnost otpravka-ovlašteni službenik:</w:t>
      </w:r>
    </w:p>
    <w:p w:rsidRDefault="00746C9E" w:rsidP="007B64C7" w:rsidR="00746C9E">
      <w:pPr>
        <w:ind w:firstLine="708" w:left="3540"/>
        <w:jc w:val="right"/>
      </w:pPr>
      <w:r>
        <w:t xml:space="preserve">                                       Valentina Gabud</w:t>
      </w:r>
    </w:p>
    <w:p w:rsidRDefault="00831212" w:rsidP="002D60CE" w:rsidR="00831212">
      <w:pPr>
        <w:jc w:val="both"/>
      </w:pPr>
    </w:p>
    <w:sectPr w:rsidSect="000E57F1" w:rsidR="0083121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746C9E">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494049">
      <w:rPr>
        <w:sz w:val="24"/>
        <w:szCs w:val="24"/>
      </w:rPr>
      <w:t>1632</w:t>
    </w:r>
    <w:r w:rsidR="001C15BA">
      <w:rPr>
        <w:sz w:val="24"/>
        <w:szCs w:val="24"/>
      </w:rPr>
      <w:t>/17</w:t>
    </w:r>
    <w:r w:rsidR="00BE0BAA">
      <w:rPr>
        <w:sz w:val="24"/>
        <w:szCs w:val="24"/>
      </w:rPr>
      <w:t>-</w:t>
    </w:r>
    <w:r w:rsidR="00687991">
      <w:rPr>
        <w:sz w:val="24"/>
        <w:szCs w:val="24"/>
      </w:rPr>
      <w:t>12</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sidR="009E7BA7">
      <w:t xml:space="preserve">                  </w:t>
    </w: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15A0"/>
    <w:rsid w:val="00155A68"/>
    <w:rsid w:val="00184012"/>
    <w:rsid w:val="001861A1"/>
    <w:rsid w:val="001901DF"/>
    <w:rsid w:val="001A762F"/>
    <w:rsid w:val="001C15BA"/>
    <w:rsid w:val="0021298E"/>
    <w:rsid w:val="00230FF0"/>
    <w:rsid w:val="002520D6"/>
    <w:rsid w:val="00260C00"/>
    <w:rsid w:val="002817DE"/>
    <w:rsid w:val="002C3072"/>
    <w:rsid w:val="002D5087"/>
    <w:rsid w:val="002D60CE"/>
    <w:rsid w:val="002F0A14"/>
    <w:rsid w:val="0034597D"/>
    <w:rsid w:val="00380C3C"/>
    <w:rsid w:val="00383AAB"/>
    <w:rsid w:val="003D4223"/>
    <w:rsid w:val="003F3702"/>
    <w:rsid w:val="00412D47"/>
    <w:rsid w:val="0045516A"/>
    <w:rsid w:val="004664DD"/>
    <w:rsid w:val="00494049"/>
    <w:rsid w:val="004C428C"/>
    <w:rsid w:val="00501EBB"/>
    <w:rsid w:val="005114A2"/>
    <w:rsid w:val="00535D8E"/>
    <w:rsid w:val="005543BD"/>
    <w:rsid w:val="00575489"/>
    <w:rsid w:val="005E2724"/>
    <w:rsid w:val="005F5956"/>
    <w:rsid w:val="00602113"/>
    <w:rsid w:val="00620803"/>
    <w:rsid w:val="00662884"/>
    <w:rsid w:val="00672283"/>
    <w:rsid w:val="00687991"/>
    <w:rsid w:val="006B1344"/>
    <w:rsid w:val="006D4E25"/>
    <w:rsid w:val="00704DD0"/>
    <w:rsid w:val="00707057"/>
    <w:rsid w:val="007150E9"/>
    <w:rsid w:val="00722A38"/>
    <w:rsid w:val="00733E99"/>
    <w:rsid w:val="00746C9E"/>
    <w:rsid w:val="00754CF2"/>
    <w:rsid w:val="007B068E"/>
    <w:rsid w:val="007E35C9"/>
    <w:rsid w:val="007E6A6F"/>
    <w:rsid w:val="00800A21"/>
    <w:rsid w:val="00831212"/>
    <w:rsid w:val="00847BC2"/>
    <w:rsid w:val="0089764D"/>
    <w:rsid w:val="008B669A"/>
    <w:rsid w:val="008E437D"/>
    <w:rsid w:val="00926841"/>
    <w:rsid w:val="00947BCF"/>
    <w:rsid w:val="009B3D51"/>
    <w:rsid w:val="009E7BA7"/>
    <w:rsid w:val="009F3653"/>
    <w:rsid w:val="00A0793E"/>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0B06"/>
    <w:rsid w:val="00C23ADD"/>
    <w:rsid w:val="00C40A44"/>
    <w:rsid w:val="00C905A8"/>
    <w:rsid w:val="00C92AB0"/>
    <w:rsid w:val="00C953D9"/>
    <w:rsid w:val="00CF535B"/>
    <w:rsid w:val="00D340BD"/>
    <w:rsid w:val="00D34D66"/>
    <w:rsid w:val="00D3501A"/>
    <w:rsid w:val="00D677F7"/>
    <w:rsid w:val="00D803A5"/>
    <w:rsid w:val="00DC6690"/>
    <w:rsid w:val="00DE0F86"/>
    <w:rsid w:val="00DF4FA8"/>
    <w:rsid w:val="00E24B5E"/>
    <w:rsid w:val="00E40D45"/>
    <w:rsid w:val="00E44FBD"/>
    <w:rsid w:val="00E75B5C"/>
    <w:rsid w:val="00EE45AE"/>
    <w:rsid w:val="00F20F2B"/>
    <w:rsid w:val="00F24250"/>
    <w:rsid w:val="00F324F6"/>
    <w:rsid w:val="00F97B82"/>
    <w:rsid w:val="00FC7A95"/>
    <w:rsid w:val="00FD64F1"/>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1632</izvorni_sadrzaj>
    <derivirana_varijabla naziv="DomainObject.Predmet.Broj_1">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St-1632/2017</izvorni_sadrzaj>
    <derivirana_varijabla naziv="DomainObject.Predmet.OznakaBroj_1">St-1632/2017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M.K.M. INŽENJERING d.o.o. zastupanog po punomoćniku Dubravka Jeličić-Veić Sukreški</izvorni_sadrzaj>
    <derivirana_varijabla naziv="DomainObject.Predmet.ProtustrankaFormated_1">  M.K.M. INŽENJERING d.o.o. zastupanog po punomoćniku Dubravka Jeličić-Veić Sukreški</derivirana_varijabla>
  </DomainObject.Predmet.ProtustrankaFormated>
  <DomainObject.Predmet.ProtustrankaFormatedOIB>
    <izvorni_sadrzaj>  M.K.M. INŽENJERING d.o.o., OIB 71385108100 zastupanog po punomoćniku Dubravka Jeličić-Veić Sukreški</izvorni_sadrzaj>
    <derivirana_varijabla naziv="DomainObject.Predmet.ProtustrankaFormatedOIB_1">  M.K.M. INŽENJERING d.o.o., OIB 71385108100 zastupanog po punomoćniku Dubravka Jeličić-Veić Sukreški</derivirana_varijabla>
  </DomainObject.Predmet.ProtustrankaFormatedOIB>
  <DomainObject.Predmet.ProtustrankaFormatedWithAdress>
    <izvorni_sadrzaj> M.K.M. INŽENJERING d.o.o., Ljudevita Gaja 2B, 10000 Zagreb zastupanog po punomoćniku Dubravka Jeličić-Veić Sukreški</izvorni_sadrzaj>
    <derivirana_varijabla naziv="DomainObject.Predmet.ProtustrankaFormatedWithAdress_1"> M.K.M. INŽENJERING d.o.o., Ljudevita Gaja 2B, 10000 Zagreb zastupanog po punomoćniku Dubravka Jeličić-Veić Sukreški</derivirana_varijabla>
  </DomainObject.Predmet.ProtustrankaFormatedWithAdress>
  <DomainObject.Predmet.ProtustrankaFormatedWithAdressOIB>
    <izvorni_sadrzaj> M.K.M. INŽENJERING d.o.o., OIB 71385108100, Ljudevita Gaja 2B, 10000 Zagreb zastupanog po punomoćniku Dubravka Jeličić-Veić Sukreški</izvorni_sadrzaj>
    <derivirana_varijabla naziv="DomainObject.Predmet.ProtustrankaFormatedWithAdressOIB_1"> M.K.M. INŽENJERING d.o.o., OIB 71385108100, Ljudevita Gaja 2B, 10000 Zagreb zastupanog po punomoćniku Dubravka Jeličić-Veić Sukreški</derivirana_varijabla>
  </DomainObject.Predmet.ProtustrankaFormatedWithAdressOIB>
  <DomainObject.Predmet.ProtustrankaWithAdress>
    <izvorni_sadrzaj>M.K.M. INŽENJERING d.o.o. Ljudevita Gaja 2B, 10000 Zagreb</izvorni_sadrzaj>
    <derivirana_varijabla naziv="DomainObject.Predmet.ProtustrankaWithAdress_1">M.K.M. INŽENJERING d.o.o. Ljudevita Gaja 2B, 10000 Zagreb</derivirana_varijabla>
  </DomainObject.Predmet.ProtustrankaWithAdress>
  <DomainObject.Predmet.ProtustrankaWithAdressOIB>
    <izvorni_sadrzaj>M.K.M. INŽENJERING d.o.o., OIB 71385108100, Ljudevita Gaja 2B, 10000 Zagreb</izvorni_sadrzaj>
    <derivirana_varijabla naziv="DomainObject.Predmet.ProtustrankaWithAdressOIB_1">M.K.M. INŽENJERING d.o.o., OIB 71385108100, Ljudevita Gaja 2B, 10000 Zagreb</derivirana_varijabla>
  </DomainObject.Predmet.ProtustrankaWithAdressOIB>
  <DomainObject.Predmet.ProtustrankaNazivFormated>
    <izvorni_sadrzaj>M.K.M. INŽENJERING d.o.o.</izvorni_sadrzaj>
    <derivirana_varijabla naziv="DomainObject.Predmet.ProtustrankaNazivFormated_1">M.K.M. INŽENJERING d.o.o.</derivirana_varijabla>
  </DomainObject.Predmet.ProtustrankaNazivFormated>
  <DomainObject.Predmet.ProtustrankaNazivFormatedOIB>
    <izvorni_sadrzaj>M.K.M. INŽENJERING d.o.o., OIB 71385108100</izvorni_sadrzaj>
    <derivirana_varijabla naziv="DomainObject.Predmet.ProtustrankaNazivFormatedOIB_1">M.K.M. INŽENJERING d.o.o., OIB 71385108100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M.K.M. INŽENJERING d.o.o. zastupanog po punomoćniku Dubravka Jeličić-Veić Sukreški</item>
    </izvorni_sadrzaj>
    <derivirana_varijabla naziv="DomainObject.Predmet.ProtuStrankaListFormated_1">
      <item>M.K.M. INŽENJERING d.o.o. zastupanog po punomoćniku Dubravka Jeličić-Veić Sukreški</item>
    </derivirana_varijabla>
  </DomainObject.Predmet.ProtuStrankaListFormated>
  <DomainObject.Predmet.ProtuStrankaListFormatedOIB>
    <izvorni_sadrzaj>
      <item>M.K.M. INŽENJERING d.o.o., OIB 71385108100 zastupanog po punomoćniku Dubravka Jeličić-Veić Sukreški</item>
    </izvorni_sadrzaj>
    <derivirana_varijabla naziv="DomainObject.Predmet.ProtuStrankaListFormatedOIB_1">
      <item>M.K.M. INŽENJERING d.o.o., OIB 71385108100 zastupanog po punomoćniku Dubravka Jeličić-Veić Sukreški</item>
    </derivirana_varijabla>
  </DomainObject.Predmet.ProtuStrankaListFormatedOIB>
  <DomainObject.Predmet.ProtuStrankaListFormatedWithAdress>
    <izvorni_sadrzaj>
      <item>M.K.M. INŽENJERING d.o.o., Ljudevita Gaja 2B, 10000 Zagreb zastupanog po punomoćniku Dubravka Jeličić-Veić Sukreški</item>
    </izvorni_sadrzaj>
    <derivirana_varijabla naziv="DomainObject.Predmet.ProtuStrankaListFormatedWithAdress_1">
      <item>M.K.M. INŽENJERING d.o.o., Ljudevita Gaja 2B, 10000 Zagreb zastupanog po punomoćniku Dubravka Jeličić-Veić Sukreški</item>
    </derivirana_varijabla>
  </DomainObject.Predmet.ProtuStrankaListFormatedWithAdress>
  <DomainObject.Predmet.ProtuStrankaListFormatedWithAdressOIB>
    <izvorni_sadrzaj>
      <item>M.K.M. INŽENJERING d.o.o., OIB 71385108100, Ljudevita Gaja 2B, 10000 Zagreb zastupanog po punomoćniku Dubravka Jeličić-Veić Sukreški</item>
    </izvorni_sadrzaj>
    <derivirana_varijabla naziv="DomainObject.Predmet.ProtuStrankaListFormatedWithAdressOIB_1">
      <item>M.K.M. INŽENJERING d.o.o., OIB 71385108100, Ljudevita Gaja 2B, 10000 Zagreb zastupanog po punomoćniku Dubravka Jeličić-Veić Sukreški</item>
    </derivirana_varijabla>
  </DomainObject.Predmet.ProtuStrankaListFormatedWithAdressOIB>
  <DomainObject.Predmet.ProtuStrankaListNazivFormated>
    <izvorni_sadrzaj>
      <item>M.K.M. INŽENJERING d.o.o.</item>
    </izvorni_sadrzaj>
    <derivirana_varijabla naziv="DomainObject.Predmet.ProtuStrankaListNazivFormated_1">
      <item>M.K.M. INŽENJERING d.o.o.</item>
    </derivirana_varijabla>
  </DomainObject.Predmet.ProtuStrankaListNazivFormated>
  <DomainObject.Predmet.ProtuStrankaListNazivFormatedOIB>
    <izvorni_sadrzaj>
      <item>M.K.M. INŽENJERING d.o.o., OIB 71385108100</item>
    </izvorni_sadrzaj>
    <derivirana_varijabla naziv="DomainObject.Predmet.ProtuStrankaListNazivFormatedOIB_1">
      <item>M.K.M. INŽENJERING d.o.o., OIB 71385108100</item>
    </derivirana_varijabla>
  </DomainObject.Predmet.ProtuStrankaListNazivFormatedOIB>
  <DomainObject.Predmet.OstaliListFormated>
    <izvorni_sadrzaj>
      <item>Dubravka Jeličić-Veić Sukreški punomoćnica sudionika u postupku M.K.M. INŽENJERING d.o.o.</item>
    </izvorni_sadrzaj>
    <derivirana_varijabla naziv="DomainObject.Predmet.OstaliListFormated_1">
      <item>Dubravka Jeličić-Veić Sukreški punomoćnica sudionika u postupku M.K.M. INŽENJERING d.o.o.</item>
    </derivirana_varijabla>
  </DomainObject.Predmet.OstaliListFormated>
  <DomainObject.Predmet.OstaliListFormatedOIB>
    <izvorni_sadrzaj>
      <item>Dubravka Jeličić-Veić Sukreški, OIB 81119780450 punomoćnica sudionika u postupku M.K.M. INŽENJERING d.o.o.</item>
    </izvorni_sadrzaj>
    <derivirana_varijabla naziv="DomainObject.Predmet.OstaliListFormatedOIB_1">
      <item>Dubravka Jeličić-Veić Sukreški, OIB 81119780450 punomoćnica sudionika u postupku M.K.M. INŽENJERING d.o.o.</item>
    </derivirana_varijabla>
  </DomainObject.Predmet.OstaliListFormatedOIB>
  <DomainObject.Predmet.OstaliListFormatedWithAdress>
    <izvorni_sadrzaj>
      <item>Dubravka Jeličić-Veić Sukreški, Gajeva Ulica 2 B, 10000 Zagreb punomoćnica sudionika u postupku M.K.M. INŽENJERING d.o.o.</item>
    </izvorni_sadrzaj>
    <derivirana_varijabla naziv="DomainObject.Predmet.OstaliListFormatedWithAdress_1">
      <item>Dubravka Jeličić-Veić Sukreški, Gajeva Ulica 2 B, 10000 Zagreb punomoćnica sudionika u postupku M.K.M. INŽENJERING d.o.o.</item>
    </derivirana_varijabla>
  </DomainObject.Predmet.OstaliListFormatedWithAdress>
  <DomainObject.Predmet.OstaliListFormatedWithAdressOIB>
    <izvorni_sadrzaj>
      <item>Dubravka Jeličić-Veić Sukreški, OIB 81119780450, Gajeva Ulica 2 B, 10000 Zagreb punomoćnica sudionika u postupku M.K.M. INŽENJERING d.o.o.</item>
    </izvorni_sadrzaj>
    <derivirana_varijabla naziv="DomainObject.Predmet.OstaliListFormatedWithAdressOIB_1">
      <item>Dubravka Jeličić-Veić Sukreški, OIB 81119780450, Gajeva Ulica 2 B, 10000 Zagreb punomoćnica sudionika u postupku M.K.M. INŽENJERING d.o.o.</item>
    </derivirana_varijabla>
  </DomainObject.Predmet.OstaliListFormatedWithAdressOIB>
  <DomainObject.Predmet.OstaliListNazivFormated>
    <izvorni_sadrzaj>
      <item>Dubravka Jeličić-Veić Sukreški</item>
    </izvorni_sadrzaj>
    <derivirana_varijabla naziv="DomainObject.Predmet.OstaliListNazivFormated_1">
      <item>Dubravka Jeličić-Veić Sukreški</item>
    </derivirana_varijabla>
  </DomainObject.Predmet.OstaliListNazivFormated>
  <DomainObject.Predmet.OstaliListNazivFormatedOIB>
    <izvorni_sadrzaj>
      <item>Dubravka Jeličić-Veić Sukreški, OIB 81119780450</item>
    </izvorni_sadrzaj>
    <derivirana_varijabla naziv="DomainObject.Predmet.OstaliListNazivFormatedOIB_1">
      <item>Dubravka Jeličić-Veić Sukreški, OIB 81119780450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M.K.M. INŽENJERING d.o.o.</izvorni_sadrzaj>
    <derivirana_varijabla naziv="DomainObject.Predmet.ProtustrankaIDrugi_1">M.K.M. INŽENJERING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M.K.M. INŽENJERING d.o.o., OIB 71385108100, Ljudevita Gaja 2B, 10000 Zagreb</izvorni_sadrzaj>
    <derivirana_varijabla naziv="DomainObject.Predmet.ProtustrankaIDrugiAdressOIB_1">M.K.M. INŽENJERING d.o.o., OIB 71385108100, Ljudevita Gaja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M.K.M. INŽENJERING d.o.o.</item>
      <item>Dubravka Jeličić-Veić Sukreški</item>
    </izvorni_sadrzaj>
    <derivirana_varijabla naziv="DomainObject.Predmet.SudioniciListNaziv_1">
      <item>FINA Regionalni centar Zagreb</item>
      <item>M.K.M. INŽENJERING d.o.o.</item>
      <item>Dubravka Jeličić-Veić Sukreški</item>
    </derivirana_varijabla>
  </DomainObject.Predmet.SudioniciListNaziv>
  <DomainObject.Predmet.SudioniciListAdressOIB>
    <izvorni_sadrzaj>
      <item>FINA Regionalni centar Zagreb, OIB 85821130368, Trg svibanjskih žrtava 1995. br. 1,10000 Zagreb</item>
      <item>M.K.M. INŽENJERING d.o.o., OIB 71385108100, Ljudevita Gaja 2B,10000 Zagreb</item>
      <item>Dubravka Jeličić-Veić Sukreški, OIB 81119780450, Gajeva Ulica 2 B,10000 Zagreb</item>
    </izvorni_sadrzaj>
    <derivirana_varijabla naziv="DomainObject.Predmet.SudioniciListAdressOIB_1">
      <item>FINA Regionalni centar Zagreb, OIB 85821130368, Trg svibanjskih žrtava 1995. br. 1,10000 Zagreb</item>
      <item>M.K.M. INŽENJERING d.o.o., OIB 71385108100, Ljudevita Gaja 2B,10000 Zagreb</item>
      <item>Dubravka Jeličić-Veić Sukreški, OIB 81119780450, Gajeva Ulica 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71385108100</item>
      <item>, OIB 81119780450</item>
    </izvorni_sadrzaj>
    <derivirana_varijabla naziv="DomainObject.Predmet.SudioniciListNazivOIB_1">
      <item>, OIB 85821130368</item>
      <item>, OIB 71385108100</item>
      <item>, OIB 81119780450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51DC2C-3956-42E1-BEC9-5E64CFC94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1024</properties:Words>
  <properties:Characters>5684</properties:Characters>
  <properties:Lines>111</properties:Lines>
  <properties:Paragraphs>30</properties:Paragraphs>
  <properties:TotalTime>388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2018-07-18T09:14:00Z</cp:lastPrinted>
  <dcterms:modified xmlns:xsi="http://www.w3.org/2001/XMLSchema-instance" xsi:type="dcterms:W3CDTF">2018-07-18T09:14:00Z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poziv vjerovnicima-čl.110 - izjava.docx)</vt:lpwstr>
  </prop:property>
  <prop:property name="CC_coloring" pid="4" fmtid="{D5CDD505-2E9C-101B-9397-08002B2CF9AE}">
    <vt:bool>false</vt:bool>
  </prop:property>
  <prop:property name="BrojStranica" pid="5" fmtid="{D5CDD505-2E9C-101B-9397-08002B2CF9AE}">
    <vt:i4>3</vt:i4>
  </prop:property>
</prop:Properties>
</file>