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6b1dc" w14:paraId="706b1dc" w:rsidRDefault="00B47D99" w:rsidP="00190421" w:rsidR="00861633" w:rsidRPr="0034570F">
      <w:pPr>
        <w:ind w:left="426"/>
        <w:jc w:val="both"/>
        <w15:collapsed w:val="false"/>
        <w:rPr>
          <w:rFonts w:hAnsi="Times New Roman" w:ascii="Times New Roman"/>
          <w:szCs w:val="24"/>
          <w:lang w:val="hr-HR"/>
        </w:rPr>
      </w:pPr>
      <w:bookmarkStart w:name="_GoBack" w:id="0"/>
      <w:bookmarkEnd w:id="0"/>
      <w:r w:rsidRPr="0034570F">
        <w:rPr>
          <w:rFonts w:hAnsi="Times New Roman" w:ascii="Times New Roman"/>
          <w:szCs w:val="24"/>
          <w:lang w:val="hr-HR"/>
        </w:rPr>
        <w:tab/>
      </w:r>
      <w:r w:rsidRPr="0034570F">
        <w:rPr>
          <w:rFonts w:hAnsi="Times New Roman" w:ascii="Times New Roman"/>
          <w:szCs w:val="24"/>
          <w:lang w:val="hr-HR"/>
        </w:rPr>
        <w:tab/>
        <w:t xml:space="preserve"> </w:t>
      </w:r>
      <w:r w:rsidRPr="0034570F">
        <w:rPr>
          <w:rFonts w:hAnsi="Times New Roman" w:ascii="Times New Roman"/>
          <w:szCs w:val="24"/>
          <w:lang w:val="hr-HR"/>
        </w:rPr>
        <w:tab/>
      </w:r>
      <w:r w:rsidRPr="0034570F">
        <w:rPr>
          <w:rFonts w:hAnsi="Times New Roman" w:ascii="Times New Roman"/>
          <w:szCs w:val="24"/>
          <w:lang w:val="hr-HR"/>
        </w:rPr>
        <w:tab/>
        <w:t xml:space="preserve"> </w:t>
      </w:r>
    </w:p>
    <w:p w:rsidRDefault="00B47D99" w:rsidP="00B47D99" w:rsidR="00B47D99" w:rsidRPr="0034570F">
      <w:pPr>
        <w:jc w:val="center"/>
        <w:rPr>
          <w:rFonts w:hAnsi="Times New Roman" w:ascii="Times New Roman"/>
          <w:szCs w:val="24"/>
          <w:lang w:val="hr-HR"/>
        </w:rPr>
      </w:pPr>
      <w:r w:rsidRPr="0034570F">
        <w:rPr>
          <w:rFonts w:hAnsi="Times New Roman" w:ascii="Times New Roman"/>
          <w:szCs w:val="24"/>
          <w:lang w:val="hr-HR"/>
        </w:rPr>
        <w:t>R E P U B L I K A    H R V A T S K A</w:t>
      </w:r>
    </w:p>
    <w:p w:rsidRDefault="00B47D99" w:rsidP="00B47D99" w:rsidR="00B47D99" w:rsidRPr="0034570F">
      <w:pPr>
        <w:jc w:val="both"/>
        <w:rPr>
          <w:rFonts w:hAnsi="Times New Roman" w:ascii="Times New Roman"/>
          <w:szCs w:val="24"/>
          <w:lang w:val="hr-HR"/>
        </w:rPr>
      </w:pPr>
    </w:p>
    <w:p w:rsidRDefault="00B47D99" w:rsidP="00B47D99" w:rsidR="00B47D99" w:rsidRPr="0034570F">
      <w:pPr>
        <w:jc w:val="center"/>
        <w:rPr>
          <w:rFonts w:hAnsi="Times New Roman" w:ascii="Times New Roman"/>
          <w:szCs w:val="24"/>
          <w:lang w:val="hr-HR"/>
        </w:rPr>
      </w:pPr>
      <w:r w:rsidRPr="0034570F">
        <w:rPr>
          <w:rFonts w:hAnsi="Times New Roman" w:ascii="Times New Roman"/>
          <w:szCs w:val="24"/>
          <w:lang w:val="hr-HR"/>
        </w:rPr>
        <w:t>R J E Š E N J E</w:t>
      </w:r>
    </w:p>
    <w:p w:rsidRDefault="00B47D99" w:rsidP="00B47D99" w:rsidR="00B47D99" w:rsidRPr="0034570F">
      <w:pPr>
        <w:jc w:val="both"/>
        <w:rPr>
          <w:rFonts w:hAnsi="Times New Roman" w:ascii="Times New Roman"/>
          <w:szCs w:val="24"/>
          <w:lang w:val="hr-HR"/>
        </w:rPr>
      </w:pPr>
    </w:p>
    <w:p w:rsidRDefault="00074766" w:rsidP="00074766" w:rsidR="00074766" w:rsidRPr="0034570F">
      <w:pPr>
        <w:ind w:firstLine="720"/>
        <w:jc w:val="both"/>
        <w:rPr>
          <w:rFonts w:hAnsi="Times New Roman" w:ascii="Times New Roman"/>
          <w:szCs w:val="24"/>
          <w:lang w:val="hr-HR"/>
        </w:rPr>
      </w:pPr>
      <w:r w:rsidRPr="0034570F">
        <w:rPr>
          <w:rFonts w:hAnsi="Times New Roman" w:ascii="Times New Roman"/>
          <w:szCs w:val="24"/>
          <w:lang w:val="hr-HR"/>
        </w:rPr>
        <w:t xml:space="preserve">Trgovački sud u Zagrebu, po sucu pojedincu Nevenki Siladi Rstić, u stečajnom postupku otvorenim nad stečajnim dužnikom </w:t>
      </w:r>
      <w:r w:rsidR="0083392B" w:rsidRPr="0034570F">
        <w:rPr>
          <w:rFonts w:hAnsi="Times New Roman" w:ascii="Times New Roman"/>
          <w:szCs w:val="24"/>
          <w:lang w:val="hr-HR"/>
        </w:rPr>
        <w:t xml:space="preserve">PARTING TRGOVINA d.o.o. za trgovinu i usluge, OIB: 02077535248, Zagreb (Grad Zagreb), Vike Podgorske 11, </w:t>
      </w:r>
      <w:r w:rsidRPr="0034570F">
        <w:rPr>
          <w:rFonts w:hAnsi="Times New Roman" w:ascii="Times New Roman"/>
          <w:szCs w:val="24"/>
          <w:lang w:val="hr-HR"/>
        </w:rPr>
        <w:t xml:space="preserve">dana </w:t>
      </w:r>
      <w:r w:rsidR="0083392B" w:rsidRPr="0034570F">
        <w:rPr>
          <w:rFonts w:hAnsi="Times New Roman" w:ascii="Times New Roman"/>
          <w:szCs w:val="24"/>
          <w:lang w:val="hr-HR"/>
        </w:rPr>
        <w:t>17</w:t>
      </w:r>
      <w:r w:rsidRPr="0034570F">
        <w:rPr>
          <w:rFonts w:hAnsi="Times New Roman" w:ascii="Times New Roman"/>
          <w:szCs w:val="24"/>
          <w:lang w:val="hr-HR"/>
        </w:rPr>
        <w:t xml:space="preserve">. </w:t>
      </w:r>
      <w:r w:rsidR="0083392B" w:rsidRPr="0034570F">
        <w:rPr>
          <w:rFonts w:hAnsi="Times New Roman" w:ascii="Times New Roman"/>
          <w:szCs w:val="24"/>
          <w:lang w:val="hr-HR"/>
        </w:rPr>
        <w:t>listopada</w:t>
      </w:r>
      <w:r w:rsidRPr="0034570F">
        <w:rPr>
          <w:rFonts w:hAnsi="Times New Roman" w:ascii="Times New Roman"/>
          <w:szCs w:val="24"/>
          <w:lang w:val="hr-HR"/>
        </w:rPr>
        <w:t xml:space="preserve"> </w:t>
      </w:r>
      <w:r w:rsidR="0083392B" w:rsidRPr="0034570F">
        <w:rPr>
          <w:rFonts w:hAnsi="Times New Roman" w:ascii="Times New Roman"/>
          <w:szCs w:val="24"/>
          <w:lang w:val="hr-HR"/>
        </w:rPr>
        <w:t>2016</w:t>
      </w:r>
      <w:r w:rsidRPr="0034570F">
        <w:rPr>
          <w:rFonts w:hAnsi="Times New Roman" w:ascii="Times New Roman"/>
          <w:szCs w:val="24"/>
          <w:lang w:val="hr-HR"/>
        </w:rPr>
        <w:t xml:space="preserve">. godine </w:t>
      </w:r>
    </w:p>
    <w:p w:rsidRDefault="0083392B" w:rsidP="00190421" w:rsidR="005F7E0F" w:rsidRPr="0034570F">
      <w:pPr>
        <w:jc w:val="center"/>
        <w:rPr>
          <w:rFonts w:hAnsi="Times New Roman" w:ascii="Times New Roman"/>
          <w:lang w:val="hr-HR"/>
        </w:rPr>
      </w:pPr>
      <w:r w:rsidRPr="0034570F">
        <w:rPr>
          <w:rFonts w:hAnsi="Times New Roman" w:ascii="Times New Roman"/>
          <w:lang w:val="hr-HR"/>
        </w:rPr>
        <w:t xml:space="preserve">r i j e š i o    </w:t>
      </w:r>
      <w:r w:rsidR="00641162" w:rsidRPr="0034570F">
        <w:rPr>
          <w:rFonts w:hAnsi="Times New Roman" w:ascii="Times New Roman"/>
          <w:lang w:val="hr-HR"/>
        </w:rPr>
        <w:t>j e</w:t>
      </w:r>
    </w:p>
    <w:p w:rsidRDefault="00190421" w:rsidP="00190421" w:rsidR="00190421" w:rsidRPr="0034570F">
      <w:pPr>
        <w:jc w:val="center"/>
        <w:rPr>
          <w:rFonts w:hAnsi="Times New Roman" w:ascii="Times New Roman"/>
          <w:lang w:val="hr-HR"/>
        </w:rPr>
      </w:pPr>
    </w:p>
    <w:p w:rsidRDefault="00E77EE3" w:rsidP="0083392B" w:rsidR="004B7A1A" w:rsidRPr="0034570F">
      <w:pPr>
        <w:pStyle w:val="Tijeloteksta"/>
        <w:ind w:firstLine="708"/>
        <w:jc w:val="both"/>
        <w:outlineLvl w:val="0"/>
        <w:rPr>
          <w:rFonts w:hAnsi="Times New Roman" w:ascii="Times New Roman"/>
          <w:sz w:val="24"/>
        </w:rPr>
      </w:pPr>
      <w:r w:rsidRPr="0034570F">
        <w:rPr>
          <w:rFonts w:hAnsi="Times New Roman" w:ascii="Times New Roman"/>
          <w:sz w:val="24"/>
        </w:rPr>
        <w:t xml:space="preserve">Ponovno se nalaže </w:t>
      </w:r>
      <w:r w:rsidR="0083392B" w:rsidRPr="0034570F">
        <w:rPr>
          <w:rFonts w:hAnsi="Times New Roman" w:ascii="Times New Roman"/>
          <w:sz w:val="24"/>
        </w:rPr>
        <w:t>zemljišnoknjižnom odjelu</w:t>
      </w:r>
      <w:r w:rsidR="005F7E0F" w:rsidRPr="0034570F">
        <w:rPr>
          <w:rFonts w:hAnsi="Times New Roman" w:ascii="Times New Roman"/>
          <w:sz w:val="24"/>
        </w:rPr>
        <w:t xml:space="preserve"> </w:t>
      </w:r>
      <w:r w:rsidR="0083392B" w:rsidRPr="0034570F">
        <w:rPr>
          <w:rFonts w:hAnsi="Times New Roman" w:ascii="Times New Roman"/>
          <w:sz w:val="24"/>
        </w:rPr>
        <w:t>Općinskog</w:t>
      </w:r>
      <w:r w:rsidR="002B50EF" w:rsidRPr="0034570F">
        <w:rPr>
          <w:rFonts w:hAnsi="Times New Roman" w:ascii="Times New Roman"/>
          <w:sz w:val="24"/>
        </w:rPr>
        <w:t xml:space="preserve"> </w:t>
      </w:r>
      <w:r w:rsidR="0083392B" w:rsidRPr="0034570F">
        <w:rPr>
          <w:rFonts w:hAnsi="Times New Roman" w:ascii="Times New Roman"/>
          <w:sz w:val="24"/>
        </w:rPr>
        <w:t xml:space="preserve">građanskog sudu u Zagrebu, Stalna služba u Sesvetama, </w:t>
      </w:r>
      <w:r w:rsidR="00074766" w:rsidRPr="0034570F">
        <w:rPr>
          <w:rFonts w:hAnsi="Times New Roman" w:ascii="Times New Roman"/>
          <w:sz w:val="24"/>
        </w:rPr>
        <w:t xml:space="preserve">da izvrši </w:t>
      </w:r>
      <w:r w:rsidR="00074766" w:rsidRPr="0034570F">
        <w:rPr>
          <w:rFonts w:hAnsi="Times New Roman" w:ascii="Times New Roman"/>
          <w:b/>
          <w:sz w:val="24"/>
        </w:rPr>
        <w:t xml:space="preserve">upis zabilježbe rješenja o </w:t>
      </w:r>
      <w:r w:rsidR="0083392B" w:rsidRPr="0034570F">
        <w:rPr>
          <w:rFonts w:hAnsi="Times New Roman" w:ascii="Times New Roman"/>
          <w:b/>
          <w:sz w:val="24"/>
        </w:rPr>
        <w:t>otvaranju stečajnog postupka</w:t>
      </w:r>
      <w:r w:rsidR="0083392B" w:rsidRPr="0034570F">
        <w:rPr>
          <w:rFonts w:hAnsi="Times New Roman" w:ascii="Times New Roman"/>
          <w:sz w:val="24"/>
        </w:rPr>
        <w:t xml:space="preserve"> na</w:t>
      </w:r>
      <w:r w:rsidR="00074766" w:rsidRPr="0034570F">
        <w:rPr>
          <w:rFonts w:hAnsi="Times New Roman" w:ascii="Times New Roman"/>
          <w:sz w:val="24"/>
        </w:rPr>
        <w:t xml:space="preserve"> nekretninama </w:t>
      </w:r>
      <w:r w:rsidR="0083392B" w:rsidRPr="0034570F">
        <w:rPr>
          <w:rFonts w:hAnsi="Times New Roman" w:ascii="Times New Roman"/>
          <w:sz w:val="24"/>
        </w:rPr>
        <w:t xml:space="preserve">stečajnog dužnika: </w:t>
      </w:r>
    </w:p>
    <w:p w:rsidRDefault="0083392B" w:rsidP="0083392B" w:rsidR="0083392B" w:rsidRPr="0034570F">
      <w:pPr>
        <w:pStyle w:val="Tijeloteksta"/>
        <w:ind w:firstLine="708"/>
        <w:jc w:val="both"/>
        <w:outlineLvl w:val="0"/>
        <w:rPr>
          <w:rFonts w:hAnsi="Times New Roman" w:ascii="Times New Roman"/>
          <w:sz w:val="24"/>
        </w:rPr>
      </w:pPr>
    </w:p>
    <w:p w:rsidRDefault="0083392B" w:rsidP="0083392B" w:rsidR="0083392B" w:rsidRPr="0034570F">
      <w:pPr>
        <w:pStyle w:val="Odlomakpopisa"/>
        <w:numPr>
          <w:ilvl w:val="0"/>
          <w:numId w:val="23"/>
        </w:numPr>
        <w:ind w:left="709"/>
        <w:contextualSpacing w:val="false"/>
        <w:jc w:val="both"/>
        <w:rPr>
          <w:rFonts w:hAnsi="Times New Roman" w:ascii="Times New Roman"/>
          <w:szCs w:val="24"/>
          <w:lang w:val="hr-HR"/>
        </w:rPr>
      </w:pPr>
      <w:r w:rsidRPr="0034570F">
        <w:rPr>
          <w:rFonts w:hAnsi="Times New Roman" w:ascii="Times New Roman"/>
          <w:szCs w:val="24"/>
          <w:lang w:val="hr-HR"/>
        </w:rPr>
        <w:t>1. ETAŽA 3115/10000 dijela, kat. čest. br. 2171/857 KUĆA BR. 8 ULICA NIKOLE ŠOPA, površine 169 m</w:t>
      </w:r>
      <w:r w:rsidRPr="0034570F">
        <w:rPr>
          <w:rFonts w:hAnsi="Times New Roman" w:ascii="Times New Roman"/>
          <w:szCs w:val="24"/>
          <w:vertAlign w:val="superscript"/>
          <w:lang w:val="hr-HR"/>
        </w:rPr>
        <w:t xml:space="preserve">2 </w:t>
      </w:r>
      <w:r w:rsidRPr="0034570F">
        <w:rPr>
          <w:rFonts w:hAnsi="Times New Roman" w:ascii="Times New Roman"/>
          <w:szCs w:val="24"/>
          <w:lang w:val="hr-HR"/>
        </w:rPr>
        <w:t>DVORIŠTE ULICA NIKOLE ŠOPA, površine 413 m</w:t>
      </w:r>
      <w:r w:rsidRPr="0034570F">
        <w:rPr>
          <w:rFonts w:hAnsi="Times New Roman" w:ascii="Times New Roman"/>
          <w:szCs w:val="24"/>
          <w:vertAlign w:val="superscript"/>
          <w:lang w:val="hr-HR"/>
        </w:rPr>
        <w:t>2</w:t>
      </w:r>
      <w:r w:rsidRPr="0034570F">
        <w:rPr>
          <w:rFonts w:hAnsi="Times New Roman" w:ascii="Times New Roman"/>
          <w:szCs w:val="24"/>
          <w:lang w:val="hr-HR"/>
        </w:rPr>
        <w:t xml:space="preserve"> (ukupno površine 582 m</w:t>
      </w:r>
      <w:r w:rsidRPr="0034570F">
        <w:rPr>
          <w:rFonts w:hAnsi="Times New Roman" w:ascii="Times New Roman"/>
          <w:szCs w:val="24"/>
          <w:vertAlign w:val="superscript"/>
          <w:lang w:val="hr-HR"/>
        </w:rPr>
        <w:t>2</w:t>
      </w:r>
      <w:r w:rsidRPr="0034570F">
        <w:rPr>
          <w:rFonts w:hAnsi="Times New Roman" w:ascii="Times New Roman"/>
          <w:szCs w:val="24"/>
          <w:lang w:val="hr-HR"/>
        </w:rPr>
        <w:t xml:space="preserve">) povezano s </w:t>
      </w:r>
      <w:r w:rsidRPr="0034570F">
        <w:rPr>
          <w:rFonts w:hAnsi="Times New Roman" w:ascii="Times New Roman"/>
          <w:lang w:val="hr-HR"/>
        </w:rPr>
        <w:t>vlasništvom</w:t>
      </w:r>
      <w:r w:rsidRPr="0034570F">
        <w:rPr>
          <w:rFonts w:hAnsi="Times New Roman" w:ascii="Times New Roman"/>
          <w:szCs w:val="24"/>
          <w:lang w:val="hr-HR"/>
        </w:rPr>
        <w:t xml:space="preserve"> četverosobnog troetažnog stana u prizemlju, katu i potkrovlju građevine, oznake Stan A1, unutarnje korisne površine od 104.68 m</w:t>
      </w:r>
      <w:r w:rsidRPr="0034570F">
        <w:rPr>
          <w:rFonts w:hAnsi="Times New Roman" w:ascii="Times New Roman"/>
          <w:szCs w:val="24"/>
          <w:vertAlign w:val="superscript"/>
          <w:lang w:val="hr-HR"/>
        </w:rPr>
        <w:t>2</w:t>
      </w:r>
      <w:r w:rsidRPr="0034570F">
        <w:rPr>
          <w:rFonts w:hAnsi="Times New Roman" w:ascii="Times New Roman"/>
          <w:szCs w:val="24"/>
          <w:lang w:val="hr-HR"/>
        </w:rPr>
        <w:t>, koji se sastoji od: hodnika sa stepeništem kroz etaže, wc, izbe, kuhinje, dnevnog boravka + blagavaonica, 3 sobe, 2 kupaonice, te terase u prizemlju oznake 7, korisne površine 7,50 m</w:t>
      </w:r>
      <w:r w:rsidRPr="0034570F">
        <w:rPr>
          <w:rFonts w:hAnsi="Times New Roman" w:ascii="Times New Roman"/>
          <w:szCs w:val="24"/>
          <w:vertAlign w:val="superscript"/>
          <w:lang w:val="hr-HR"/>
        </w:rPr>
        <w:t>2</w:t>
      </w:r>
      <w:r w:rsidRPr="0034570F">
        <w:rPr>
          <w:rFonts w:hAnsi="Times New Roman" w:ascii="Times New Roman"/>
          <w:szCs w:val="24"/>
          <w:lang w:val="hr-HR"/>
        </w:rPr>
        <w:t>, terase na katu oznake 3, korisne površine 12,50 m</w:t>
      </w:r>
      <w:r w:rsidRPr="0034570F">
        <w:rPr>
          <w:rFonts w:hAnsi="Times New Roman" w:ascii="Times New Roman"/>
          <w:szCs w:val="24"/>
          <w:vertAlign w:val="superscript"/>
          <w:lang w:val="hr-HR"/>
        </w:rPr>
        <w:t>2</w:t>
      </w:r>
      <w:r w:rsidRPr="0034570F">
        <w:rPr>
          <w:rFonts w:hAnsi="Times New Roman" w:ascii="Times New Roman"/>
          <w:szCs w:val="24"/>
          <w:lang w:val="hr-HR"/>
        </w:rPr>
        <w:t>, terase u potkrovlju oznake 4, korisne površine 14,80 m</w:t>
      </w:r>
      <w:r w:rsidRPr="0034570F">
        <w:rPr>
          <w:rFonts w:hAnsi="Times New Roman" w:ascii="Times New Roman"/>
          <w:szCs w:val="24"/>
          <w:vertAlign w:val="superscript"/>
          <w:lang w:val="hr-HR"/>
        </w:rPr>
        <w:t>2</w:t>
      </w:r>
      <w:r w:rsidRPr="0034570F">
        <w:rPr>
          <w:rFonts w:hAnsi="Times New Roman" w:ascii="Times New Roman"/>
          <w:szCs w:val="24"/>
          <w:lang w:val="hr-HR"/>
        </w:rPr>
        <w:t xml:space="preserve"> te kojemu pripadaju parkirališno mjesto na parceli, oznake A1, korisne površine 12.50 m</w:t>
      </w:r>
      <w:r w:rsidRPr="0034570F">
        <w:rPr>
          <w:rFonts w:hAnsi="Times New Roman" w:ascii="Times New Roman"/>
          <w:szCs w:val="24"/>
          <w:vertAlign w:val="superscript"/>
          <w:lang w:val="hr-HR"/>
        </w:rPr>
        <w:t>2</w:t>
      </w:r>
      <w:r w:rsidRPr="0034570F">
        <w:rPr>
          <w:rFonts w:hAnsi="Times New Roman" w:ascii="Times New Roman"/>
          <w:szCs w:val="24"/>
          <w:lang w:val="hr-HR"/>
        </w:rPr>
        <w:t xml:space="preserve"> i vrt na parceli, oznake Vrt A1, korisne površine 46,86 m</w:t>
      </w:r>
      <w:r w:rsidRPr="0034570F">
        <w:rPr>
          <w:rFonts w:hAnsi="Times New Roman" w:ascii="Times New Roman"/>
          <w:szCs w:val="24"/>
          <w:vertAlign w:val="superscript"/>
          <w:lang w:val="hr-HR"/>
        </w:rPr>
        <w:t>2</w:t>
      </w:r>
      <w:r w:rsidRPr="0034570F">
        <w:rPr>
          <w:rFonts w:hAnsi="Times New Roman" w:ascii="Times New Roman"/>
          <w:szCs w:val="24"/>
          <w:lang w:val="hr-HR"/>
        </w:rPr>
        <w:t xml:space="preserve">, sve upisano u </w:t>
      </w:r>
      <w:r w:rsidRPr="0034570F">
        <w:rPr>
          <w:rFonts w:hAnsi="Times New Roman" w:ascii="Times New Roman"/>
          <w:b/>
          <w:szCs w:val="24"/>
          <w:lang w:val="hr-HR"/>
        </w:rPr>
        <w:t xml:space="preserve">zk. ul. 9169 k.o. Sesvete, </w:t>
      </w:r>
      <w:r w:rsidRPr="0034570F">
        <w:rPr>
          <w:rFonts w:hAnsi="Times New Roman" w:ascii="Times New Roman"/>
          <w:szCs w:val="24"/>
          <w:lang w:val="hr-HR"/>
        </w:rPr>
        <w:t>koja nekretnina je fiducijarno prenesena na vjerovnika IMEX BANKA d.d., Split, Tolstojeva 6, OIB: 99326633206, odnosno pod brojem Z-1886/13, zabilježeno je da je prijenos vlasništva sa imena PARTING TRGOVINA d.o.o., obavljen radi osiguranja potraživanja navedenog vjerovnika kao predlagatelja osiguranja u iznosu od 938.370,00 € u kunskoj protuvrijednosti s naknadama i troškovima.</w:t>
      </w:r>
    </w:p>
    <w:p w:rsidRDefault="0083392B" w:rsidP="0083392B" w:rsidR="0083392B" w:rsidRPr="0034570F">
      <w:pPr>
        <w:pStyle w:val="Odlomakpopisa"/>
        <w:ind w:left="709"/>
        <w:jc w:val="both"/>
        <w:rPr>
          <w:rFonts w:hAnsi="Times New Roman" w:ascii="Times New Roman"/>
          <w:szCs w:val="24"/>
          <w:lang w:val="hr-HR"/>
        </w:rPr>
      </w:pPr>
    </w:p>
    <w:p w:rsidRDefault="0083392B" w:rsidP="0083392B" w:rsidR="0083392B" w:rsidRPr="0034570F">
      <w:pPr>
        <w:pStyle w:val="Odlomakpopisa"/>
        <w:numPr>
          <w:ilvl w:val="0"/>
          <w:numId w:val="23"/>
        </w:numPr>
        <w:ind w:left="709"/>
        <w:contextualSpacing w:val="false"/>
        <w:jc w:val="both"/>
        <w:rPr>
          <w:rFonts w:hAnsi="Times New Roman" w:ascii="Times New Roman"/>
          <w:szCs w:val="24"/>
          <w:lang w:val="hr-HR"/>
        </w:rPr>
      </w:pPr>
      <w:r w:rsidRPr="0034570F">
        <w:rPr>
          <w:rFonts w:hAnsi="Times New Roman" w:ascii="Times New Roman"/>
          <w:szCs w:val="24"/>
          <w:lang w:val="hr-HR"/>
        </w:rPr>
        <w:t>2. ETAŽA 3364/10000 dijela, kat. čest. br. 2171/857 KUĆA BR. 8 ULICA NIKOLE ŠOPA, površine 169 m</w:t>
      </w:r>
      <w:r w:rsidRPr="0034570F">
        <w:rPr>
          <w:rFonts w:hAnsi="Times New Roman" w:ascii="Times New Roman"/>
          <w:szCs w:val="24"/>
          <w:vertAlign w:val="superscript"/>
          <w:lang w:val="hr-HR"/>
        </w:rPr>
        <w:t xml:space="preserve">2 </w:t>
      </w:r>
      <w:r w:rsidRPr="0034570F">
        <w:rPr>
          <w:rFonts w:hAnsi="Times New Roman" w:ascii="Times New Roman"/>
          <w:szCs w:val="24"/>
          <w:lang w:val="hr-HR"/>
        </w:rPr>
        <w:t>DVORIŠTE ULICA NIKOLE ŠOPA, površine 413 m</w:t>
      </w:r>
      <w:r w:rsidRPr="0034570F">
        <w:rPr>
          <w:rFonts w:hAnsi="Times New Roman" w:ascii="Times New Roman"/>
          <w:szCs w:val="24"/>
          <w:vertAlign w:val="superscript"/>
          <w:lang w:val="hr-HR"/>
        </w:rPr>
        <w:t>2</w:t>
      </w:r>
      <w:r w:rsidRPr="0034570F">
        <w:rPr>
          <w:rFonts w:hAnsi="Times New Roman" w:ascii="Times New Roman"/>
          <w:szCs w:val="24"/>
          <w:lang w:val="hr-HR"/>
        </w:rPr>
        <w:t xml:space="preserve"> (ukupno površine 582 m</w:t>
      </w:r>
      <w:r w:rsidRPr="0034570F">
        <w:rPr>
          <w:rFonts w:hAnsi="Times New Roman" w:ascii="Times New Roman"/>
          <w:szCs w:val="24"/>
          <w:vertAlign w:val="superscript"/>
          <w:lang w:val="hr-HR"/>
        </w:rPr>
        <w:t>2</w:t>
      </w:r>
      <w:r w:rsidRPr="0034570F">
        <w:rPr>
          <w:rFonts w:hAnsi="Times New Roman" w:ascii="Times New Roman"/>
          <w:szCs w:val="24"/>
          <w:lang w:val="hr-HR"/>
        </w:rPr>
        <w:t xml:space="preserve">) povezano s </w:t>
      </w:r>
      <w:r w:rsidRPr="0034570F">
        <w:rPr>
          <w:rFonts w:hAnsi="Times New Roman" w:ascii="Times New Roman"/>
          <w:lang w:val="hr-HR"/>
        </w:rPr>
        <w:t>vlasništvom</w:t>
      </w:r>
      <w:r w:rsidRPr="0034570F">
        <w:rPr>
          <w:rFonts w:hAnsi="Times New Roman" w:ascii="Times New Roman"/>
          <w:szCs w:val="24"/>
          <w:lang w:val="hr-HR"/>
        </w:rPr>
        <w:t xml:space="preserve"> peterosobnog troetažnog stana u prizemlju, katu i potkrovlju građevine, oznake Stan A2, unutarnje korisne površine od 117.32 m</w:t>
      </w:r>
      <w:r w:rsidRPr="0034570F">
        <w:rPr>
          <w:rFonts w:hAnsi="Times New Roman" w:ascii="Times New Roman"/>
          <w:szCs w:val="24"/>
          <w:vertAlign w:val="superscript"/>
          <w:lang w:val="hr-HR"/>
        </w:rPr>
        <w:t>2</w:t>
      </w:r>
      <w:r w:rsidRPr="0034570F">
        <w:rPr>
          <w:rFonts w:hAnsi="Times New Roman" w:ascii="Times New Roman"/>
          <w:szCs w:val="24"/>
          <w:lang w:val="hr-HR"/>
        </w:rPr>
        <w:t>, koji se sastoji od: hodnika sa stepeništem kroz etaže, wc, izbe, kuhinje, dnevnog boravka + blagavaonica, 4 sobe, 2 kupaonice, te terase u prizemlju oznake 7, korisne površine 9,90 m</w:t>
      </w:r>
      <w:r w:rsidRPr="0034570F">
        <w:rPr>
          <w:rFonts w:hAnsi="Times New Roman" w:ascii="Times New Roman"/>
          <w:szCs w:val="24"/>
          <w:vertAlign w:val="superscript"/>
          <w:lang w:val="hr-HR"/>
        </w:rPr>
        <w:t>2</w:t>
      </w:r>
      <w:r w:rsidRPr="0034570F">
        <w:rPr>
          <w:rFonts w:hAnsi="Times New Roman" w:ascii="Times New Roman"/>
          <w:szCs w:val="24"/>
          <w:lang w:val="hr-HR"/>
        </w:rPr>
        <w:t>, terase u potkrovlju oznake 2, korisne površine 26,60 m</w:t>
      </w:r>
      <w:r w:rsidRPr="0034570F">
        <w:rPr>
          <w:rFonts w:hAnsi="Times New Roman" w:ascii="Times New Roman"/>
          <w:szCs w:val="24"/>
          <w:vertAlign w:val="superscript"/>
          <w:lang w:val="hr-HR"/>
        </w:rPr>
        <w:t>2</w:t>
      </w:r>
      <w:r w:rsidRPr="0034570F">
        <w:rPr>
          <w:rFonts w:hAnsi="Times New Roman" w:ascii="Times New Roman"/>
          <w:szCs w:val="24"/>
          <w:lang w:val="hr-HR"/>
        </w:rPr>
        <w:t>, te kojemu pripada parkirališno mjesto na parceli, oznake A2, korisne površine 12.50 m</w:t>
      </w:r>
      <w:r w:rsidRPr="0034570F">
        <w:rPr>
          <w:rFonts w:hAnsi="Times New Roman" w:ascii="Times New Roman"/>
          <w:szCs w:val="24"/>
          <w:vertAlign w:val="superscript"/>
          <w:lang w:val="hr-HR"/>
        </w:rPr>
        <w:t>2</w:t>
      </w:r>
      <w:r w:rsidRPr="0034570F">
        <w:rPr>
          <w:rFonts w:hAnsi="Times New Roman" w:ascii="Times New Roman"/>
          <w:szCs w:val="24"/>
          <w:lang w:val="hr-HR"/>
        </w:rPr>
        <w:t xml:space="preserve"> i vrt na parceli, oznake Vrt A2, korisne površine 36,79 m</w:t>
      </w:r>
      <w:r w:rsidRPr="0034570F">
        <w:rPr>
          <w:rFonts w:hAnsi="Times New Roman" w:ascii="Times New Roman"/>
          <w:szCs w:val="24"/>
          <w:vertAlign w:val="superscript"/>
          <w:lang w:val="hr-HR"/>
        </w:rPr>
        <w:t>2</w:t>
      </w:r>
      <w:r w:rsidRPr="0034570F">
        <w:rPr>
          <w:rFonts w:hAnsi="Times New Roman" w:ascii="Times New Roman"/>
          <w:szCs w:val="24"/>
          <w:lang w:val="hr-HR"/>
        </w:rPr>
        <w:t xml:space="preserve">, sve upisano u </w:t>
      </w:r>
      <w:r w:rsidRPr="0034570F">
        <w:rPr>
          <w:rFonts w:hAnsi="Times New Roman" w:ascii="Times New Roman"/>
          <w:b/>
          <w:szCs w:val="24"/>
          <w:lang w:val="hr-HR"/>
        </w:rPr>
        <w:t xml:space="preserve">zk. ul. 9169 </w:t>
      </w:r>
      <w:r w:rsidRPr="0034570F">
        <w:rPr>
          <w:rFonts w:hAnsi="Times New Roman" w:ascii="Times New Roman"/>
          <w:b/>
          <w:szCs w:val="24"/>
          <w:lang w:val="hr-HR"/>
        </w:rPr>
        <w:lastRenderedPageBreak/>
        <w:t xml:space="preserve">k.o. Sesvete, </w:t>
      </w:r>
      <w:r w:rsidRPr="0034570F">
        <w:rPr>
          <w:rFonts w:hAnsi="Times New Roman" w:ascii="Times New Roman"/>
          <w:szCs w:val="24"/>
          <w:lang w:val="hr-HR"/>
        </w:rPr>
        <w:t>koja nekretnina je fiducijarno prenesena na vjerovnika IMEX BANKA d.d., Split, Tolstojeva 6, OIB: 99326633206, odnosno pod brojem Z-1886/13, zabilježeno je da je prijenos vlasništva sa imena PARTING TRGOVINA d.o.o., obavljen radi osiguranja potraživanja navedenog vjerovnika kao predlagatelja osiguranja u iznosu od 938.370,00 € u kunskoj protuvrijednosti s naknadama i troškovima.</w:t>
      </w:r>
    </w:p>
    <w:p w:rsidRDefault="00641162" w:rsidP="00945848" w:rsidR="00641162" w:rsidRPr="0034570F">
      <w:pPr>
        <w:jc w:val="center"/>
        <w:rPr>
          <w:rFonts w:hAnsi="Times New Roman" w:ascii="Times New Roman"/>
          <w:lang w:val="hr-HR"/>
        </w:rPr>
      </w:pPr>
      <w:r w:rsidRPr="0034570F">
        <w:rPr>
          <w:rFonts w:hAnsi="Times New Roman" w:ascii="Times New Roman"/>
          <w:lang w:val="hr-HR"/>
        </w:rPr>
        <w:t>Obrazloženje</w:t>
      </w:r>
    </w:p>
    <w:p w:rsidRDefault="00641162" w:rsidP="00974B81" w:rsidR="00641162" w:rsidRPr="0034570F">
      <w:pPr>
        <w:rPr>
          <w:rFonts w:hAnsi="Times New Roman" w:ascii="Times New Roman"/>
          <w:lang w:val="hr-HR"/>
        </w:rPr>
      </w:pPr>
    </w:p>
    <w:p w:rsidRDefault="00641162" w:rsidP="003A740F" w:rsidR="00641162" w:rsidRPr="0034570F">
      <w:pPr>
        <w:jc w:val="both"/>
        <w:rPr>
          <w:rFonts w:hAnsi="Times New Roman" w:ascii="Times New Roman"/>
          <w:lang w:val="hr-HR"/>
        </w:rPr>
      </w:pPr>
      <w:r w:rsidRPr="0034570F">
        <w:rPr>
          <w:rFonts w:hAnsi="Times New Roman" w:ascii="Times New Roman"/>
          <w:lang w:val="hr-HR"/>
        </w:rPr>
        <w:tab/>
      </w:r>
      <w:r w:rsidR="0098337E" w:rsidRPr="0034570F">
        <w:rPr>
          <w:rFonts w:hAnsi="Times New Roman" w:ascii="Times New Roman"/>
          <w:lang w:val="hr-HR"/>
        </w:rPr>
        <w:t>Nad</w:t>
      </w:r>
      <w:r w:rsidR="00763483" w:rsidRPr="0034570F">
        <w:rPr>
          <w:rFonts w:hAnsi="Times New Roman" w:ascii="Times New Roman"/>
          <w:lang w:val="hr-HR"/>
        </w:rPr>
        <w:t xml:space="preserve"> gore navedenim</w:t>
      </w:r>
      <w:r w:rsidR="0098337E" w:rsidRPr="0034570F">
        <w:rPr>
          <w:rFonts w:hAnsi="Times New Roman" w:ascii="Times New Roman"/>
          <w:lang w:val="hr-HR"/>
        </w:rPr>
        <w:t xml:space="preserve"> stečajnim dužnikom </w:t>
      </w:r>
      <w:r w:rsidR="00763483" w:rsidRPr="0034570F">
        <w:rPr>
          <w:rFonts w:hAnsi="Times New Roman" w:ascii="Times New Roman"/>
          <w:lang w:val="hr-HR"/>
        </w:rPr>
        <w:t>o</w:t>
      </w:r>
      <w:r w:rsidR="0098337E" w:rsidRPr="0034570F">
        <w:rPr>
          <w:rFonts w:hAnsi="Times New Roman" w:ascii="Times New Roman"/>
          <w:lang w:val="hr-HR"/>
        </w:rPr>
        <w:t xml:space="preserve">tvoren je stečajni postupak rješenjem ovog suda </w:t>
      </w:r>
      <w:r w:rsidR="00945848" w:rsidRPr="0034570F">
        <w:rPr>
          <w:rFonts w:hAnsi="Times New Roman" w:ascii="Times New Roman"/>
          <w:lang w:val="hr-HR"/>
        </w:rPr>
        <w:t xml:space="preserve">gornjeg broja </w:t>
      </w:r>
      <w:r w:rsidR="0098337E" w:rsidRPr="0034570F">
        <w:rPr>
          <w:rFonts w:hAnsi="Times New Roman" w:ascii="Times New Roman"/>
          <w:lang w:val="hr-HR"/>
        </w:rPr>
        <w:t xml:space="preserve">dana </w:t>
      </w:r>
      <w:r w:rsidR="0083392B" w:rsidRPr="0034570F">
        <w:rPr>
          <w:rFonts w:hAnsi="Times New Roman" w:ascii="Times New Roman"/>
          <w:lang w:val="hr-HR"/>
        </w:rPr>
        <w:t>19</w:t>
      </w:r>
      <w:r w:rsidR="00945848" w:rsidRPr="0034570F">
        <w:rPr>
          <w:rFonts w:hAnsi="Times New Roman" w:ascii="Times New Roman"/>
          <w:lang w:val="hr-HR"/>
        </w:rPr>
        <w:t xml:space="preserve">. </w:t>
      </w:r>
      <w:r w:rsidR="0083392B" w:rsidRPr="0034570F">
        <w:rPr>
          <w:rFonts w:hAnsi="Times New Roman" w:ascii="Times New Roman"/>
          <w:lang w:val="hr-HR"/>
        </w:rPr>
        <w:t>veljače</w:t>
      </w:r>
      <w:r w:rsidR="00945848" w:rsidRPr="0034570F">
        <w:rPr>
          <w:rFonts w:hAnsi="Times New Roman" w:ascii="Times New Roman"/>
          <w:lang w:val="hr-HR"/>
        </w:rPr>
        <w:t xml:space="preserve"> </w:t>
      </w:r>
      <w:r w:rsidR="00F85F11" w:rsidRPr="0034570F">
        <w:rPr>
          <w:rFonts w:hAnsi="Times New Roman" w:ascii="Times New Roman"/>
          <w:lang w:val="hr-HR"/>
        </w:rPr>
        <w:t>201</w:t>
      </w:r>
      <w:r w:rsidR="0083392B" w:rsidRPr="0034570F">
        <w:rPr>
          <w:rFonts w:hAnsi="Times New Roman" w:ascii="Times New Roman"/>
          <w:lang w:val="hr-HR"/>
        </w:rPr>
        <w:t>6</w:t>
      </w:r>
      <w:r w:rsidR="0098337E" w:rsidRPr="0034570F">
        <w:rPr>
          <w:rFonts w:hAnsi="Times New Roman" w:ascii="Times New Roman"/>
          <w:lang w:val="hr-HR"/>
        </w:rPr>
        <w:t>.</w:t>
      </w:r>
      <w:r w:rsidR="00F85F11" w:rsidRPr="0034570F">
        <w:rPr>
          <w:rFonts w:hAnsi="Times New Roman" w:ascii="Times New Roman"/>
          <w:lang w:val="hr-HR"/>
        </w:rPr>
        <w:t xml:space="preserve"> </w:t>
      </w:r>
      <w:r w:rsidR="0098337E" w:rsidRPr="0034570F">
        <w:rPr>
          <w:rFonts w:hAnsi="Times New Roman" w:ascii="Times New Roman"/>
          <w:lang w:val="hr-HR"/>
        </w:rPr>
        <w:t>godine, kada je rješenje o otvaranju</w:t>
      </w:r>
      <w:r w:rsidR="0083392B" w:rsidRPr="0034570F">
        <w:rPr>
          <w:rFonts w:hAnsi="Times New Roman" w:ascii="Times New Roman"/>
          <w:lang w:val="hr-HR"/>
        </w:rPr>
        <w:t xml:space="preserve"> stečaja</w:t>
      </w:r>
      <w:r w:rsidR="0098337E" w:rsidRPr="0034570F">
        <w:rPr>
          <w:rFonts w:hAnsi="Times New Roman" w:ascii="Times New Roman"/>
          <w:lang w:val="hr-HR"/>
        </w:rPr>
        <w:t xml:space="preserve"> oglašeno na</w:t>
      </w:r>
      <w:r w:rsidR="0083392B" w:rsidRPr="0034570F">
        <w:rPr>
          <w:rFonts w:hAnsi="Times New Roman" w:ascii="Times New Roman"/>
          <w:lang w:val="hr-HR"/>
        </w:rPr>
        <w:t xml:space="preserve"> mrežnoj stranici e-O</w:t>
      </w:r>
      <w:r w:rsidR="0098337E" w:rsidRPr="0034570F">
        <w:rPr>
          <w:rFonts w:hAnsi="Times New Roman" w:ascii="Times New Roman"/>
          <w:lang w:val="hr-HR"/>
        </w:rPr>
        <w:t>glasn</w:t>
      </w:r>
      <w:r w:rsidR="0083392B" w:rsidRPr="0034570F">
        <w:rPr>
          <w:rFonts w:hAnsi="Times New Roman" w:ascii="Times New Roman"/>
          <w:lang w:val="hr-HR"/>
        </w:rPr>
        <w:t>a ploča</w:t>
      </w:r>
      <w:r w:rsidR="0098337E" w:rsidRPr="0034570F">
        <w:rPr>
          <w:rFonts w:hAnsi="Times New Roman" w:ascii="Times New Roman"/>
          <w:lang w:val="hr-HR"/>
        </w:rPr>
        <w:t xml:space="preserve"> ovog suda, kojim danom su nastupile i pravne posljedice otvaranja stečaja nad dužnikom.</w:t>
      </w:r>
      <w:r w:rsidR="002B50EF" w:rsidRPr="0034570F">
        <w:rPr>
          <w:rFonts w:hAnsi="Times New Roman" w:ascii="Times New Roman"/>
          <w:lang w:val="hr-HR"/>
        </w:rPr>
        <w:t xml:space="preserve"> Navedeno rješenje o otvaranju pravomoćno je s danom </w:t>
      </w:r>
      <w:r w:rsidR="0083392B" w:rsidRPr="0034570F">
        <w:rPr>
          <w:rFonts w:hAnsi="Times New Roman" w:ascii="Times New Roman"/>
          <w:lang w:val="hr-HR"/>
        </w:rPr>
        <w:t>7</w:t>
      </w:r>
      <w:r w:rsidR="002B50EF" w:rsidRPr="0034570F">
        <w:rPr>
          <w:rFonts w:hAnsi="Times New Roman" w:ascii="Times New Roman"/>
          <w:lang w:val="hr-HR"/>
        </w:rPr>
        <w:t xml:space="preserve">. </w:t>
      </w:r>
      <w:r w:rsidR="0083392B" w:rsidRPr="0034570F">
        <w:rPr>
          <w:rFonts w:hAnsi="Times New Roman" w:ascii="Times New Roman"/>
          <w:lang w:val="hr-HR"/>
        </w:rPr>
        <w:t>ožujka</w:t>
      </w:r>
      <w:r w:rsidR="002B50EF" w:rsidRPr="0034570F">
        <w:rPr>
          <w:rFonts w:hAnsi="Times New Roman" w:ascii="Times New Roman"/>
          <w:lang w:val="hr-HR"/>
        </w:rPr>
        <w:t xml:space="preserve"> 201</w:t>
      </w:r>
      <w:r w:rsidR="0083392B" w:rsidRPr="0034570F">
        <w:rPr>
          <w:rFonts w:hAnsi="Times New Roman" w:ascii="Times New Roman"/>
          <w:lang w:val="hr-HR"/>
        </w:rPr>
        <w:t>6</w:t>
      </w:r>
      <w:r w:rsidR="002B50EF" w:rsidRPr="0034570F">
        <w:rPr>
          <w:rFonts w:hAnsi="Times New Roman" w:ascii="Times New Roman"/>
          <w:lang w:val="hr-HR"/>
        </w:rPr>
        <w:t>. godine</w:t>
      </w:r>
    </w:p>
    <w:p w:rsidRDefault="004B7A1A" w:rsidP="003A740F" w:rsidR="004B7A1A" w:rsidRPr="0034570F">
      <w:pPr>
        <w:jc w:val="both"/>
        <w:rPr>
          <w:rFonts w:hAnsi="Times New Roman" w:ascii="Times New Roman"/>
          <w:lang w:val="hr-HR"/>
        </w:rPr>
      </w:pPr>
    </w:p>
    <w:p w:rsidRDefault="0098337E" w:rsidP="00EC5868" w:rsidR="0083392B" w:rsidRPr="0034570F">
      <w:pPr>
        <w:jc w:val="both"/>
        <w:rPr>
          <w:rFonts w:hAnsi="Times New Roman" w:ascii="Times New Roman"/>
          <w:lang w:val="hr-HR"/>
        </w:rPr>
      </w:pPr>
      <w:r w:rsidRPr="0034570F">
        <w:rPr>
          <w:rFonts w:hAnsi="Times New Roman" w:ascii="Times New Roman"/>
          <w:lang w:val="hr-HR"/>
        </w:rPr>
        <w:tab/>
      </w:r>
      <w:r w:rsidR="0083392B" w:rsidRPr="0034570F">
        <w:rPr>
          <w:rFonts w:hAnsi="Times New Roman" w:ascii="Times New Roman"/>
          <w:lang w:val="hr-HR"/>
        </w:rPr>
        <w:t>S</w:t>
      </w:r>
      <w:r w:rsidR="00ED171F" w:rsidRPr="0034570F">
        <w:rPr>
          <w:rFonts w:hAnsi="Times New Roman" w:ascii="Times New Roman"/>
          <w:lang w:val="hr-HR"/>
        </w:rPr>
        <w:t>tečajnu masu stečajnog dužnika čine i gore navedene nekretnine,</w:t>
      </w:r>
      <w:r w:rsidR="0083392B" w:rsidRPr="0034570F">
        <w:rPr>
          <w:rFonts w:hAnsi="Times New Roman" w:ascii="Times New Roman"/>
          <w:lang w:val="hr-HR"/>
        </w:rPr>
        <w:t xml:space="preserve"> vezano za koje je u zemljišnim knjigama nadležnog suda upisan kao fiducijarni vjerovnik IMEX BANKA d.d. Split.</w:t>
      </w:r>
    </w:p>
    <w:p w:rsidRDefault="0083392B" w:rsidP="00EC5868" w:rsidR="0083392B" w:rsidRPr="0034570F">
      <w:pPr>
        <w:jc w:val="both"/>
        <w:rPr>
          <w:rFonts w:hAnsi="Times New Roman" w:ascii="Times New Roman"/>
          <w:lang w:val="hr-HR"/>
        </w:rPr>
      </w:pPr>
    </w:p>
    <w:p w:rsidRDefault="0083392B" w:rsidP="009E6723" w:rsidR="0083392B" w:rsidRPr="0034570F">
      <w:pPr>
        <w:jc w:val="both"/>
        <w:rPr>
          <w:rFonts w:hAnsi="Times New Roman" w:ascii="Times New Roman"/>
          <w:szCs w:val="24"/>
          <w:lang w:val="hr-HR"/>
        </w:rPr>
      </w:pPr>
      <w:r w:rsidRPr="0034570F">
        <w:rPr>
          <w:rFonts w:hAnsi="Times New Roman" w:ascii="Times New Roman"/>
          <w:lang w:val="hr-HR"/>
        </w:rPr>
        <w:tab/>
        <w:t xml:space="preserve">Odredba članka 150 </w:t>
      </w:r>
      <w:r w:rsidRPr="0034570F">
        <w:rPr>
          <w:rFonts w:hAnsi="Times New Roman" w:ascii="Times New Roman"/>
          <w:szCs w:val="24"/>
          <w:lang w:val="hr-HR"/>
        </w:rPr>
        <w:t xml:space="preserve">Stečajnog zakona ("Narodne novine" 71/15; dalje u tekstu SZ), koji je stupio na snagu 1. rujna 2015. godine i čije odredbe se primjenjuju na provođenje </w:t>
      </w:r>
      <w:r w:rsidR="00A1187C">
        <w:rPr>
          <w:rFonts w:hAnsi="Times New Roman" w:ascii="Times New Roman"/>
          <w:szCs w:val="24"/>
          <w:lang w:val="hr-HR"/>
        </w:rPr>
        <w:t xml:space="preserve">ovog </w:t>
      </w:r>
      <w:r w:rsidRPr="0034570F">
        <w:rPr>
          <w:rFonts w:hAnsi="Times New Roman" w:ascii="Times New Roman"/>
          <w:szCs w:val="24"/>
          <w:lang w:val="hr-HR"/>
        </w:rPr>
        <w:t xml:space="preserve">stečajnog postupka budući da je prijedlog za pokretanjem stečajnog postupka podnesen 28. listopada 2015. godine, propisuje da vjerovnik čija prava proizlaze iz sudskog ili javnobilježničkoga osiguranja tražbine prijenosom vlasništva stvari ili prijenosom prava ima u stečajnom postupku </w:t>
      </w:r>
      <w:r w:rsidRPr="0034570F">
        <w:rPr>
          <w:rFonts w:hAnsi="Times New Roman" w:ascii="Times New Roman"/>
          <w:b/>
          <w:szCs w:val="24"/>
          <w:lang w:val="hr-HR"/>
        </w:rPr>
        <w:t>pravni</w:t>
      </w:r>
      <w:r w:rsidRPr="0034570F">
        <w:rPr>
          <w:rFonts w:hAnsi="Times New Roman" w:ascii="Times New Roman"/>
          <w:szCs w:val="24"/>
          <w:lang w:val="hr-HR"/>
        </w:rPr>
        <w:t xml:space="preserve"> </w:t>
      </w:r>
      <w:r w:rsidRPr="0034570F">
        <w:rPr>
          <w:rFonts w:hAnsi="Times New Roman" w:ascii="Times New Roman"/>
          <w:b/>
          <w:szCs w:val="24"/>
          <w:lang w:val="hr-HR"/>
        </w:rPr>
        <w:t>položaj razlučnog vjerovnika</w:t>
      </w:r>
      <w:r w:rsidRPr="0034570F">
        <w:rPr>
          <w:rFonts w:hAnsi="Times New Roman" w:ascii="Times New Roman"/>
          <w:szCs w:val="24"/>
          <w:lang w:val="hr-HR"/>
        </w:rPr>
        <w:t>.</w:t>
      </w:r>
      <w:r w:rsidR="00CA0CFB" w:rsidRPr="0034570F">
        <w:rPr>
          <w:rFonts w:hAnsi="Times New Roman" w:ascii="Times New Roman"/>
          <w:szCs w:val="24"/>
          <w:lang w:val="hr-HR"/>
        </w:rPr>
        <w:t xml:space="preserve"> To konkretno znači da fiducijarni vjerovnik, u slučaju otvaranja stečaja nad fiducijarnim dužnikom, </w:t>
      </w:r>
      <w:r w:rsidR="00A1187C">
        <w:rPr>
          <w:rFonts w:hAnsi="Times New Roman" w:ascii="Times New Roman"/>
          <w:szCs w:val="24"/>
          <w:lang w:val="hr-HR"/>
        </w:rPr>
        <w:t>gubi prava propisana odredbama O</w:t>
      </w:r>
      <w:r w:rsidR="00CA0CFB" w:rsidRPr="0034570F">
        <w:rPr>
          <w:rFonts w:hAnsi="Times New Roman" w:ascii="Times New Roman"/>
          <w:szCs w:val="24"/>
          <w:lang w:val="hr-HR"/>
        </w:rPr>
        <w:t>vršnog zakona vezano za fiducijarni prijenos vlasništva, a naročito pravo postati punopravni vlasnik nekretnine fiducijarnog dužnika nad kojim je otvoren stečajni postupak, već se takova nekretnina temeljem kogentnih odredbi Stečajnog zakona mora unovčiti odnosno prodati u stečajnom postupku sukladno odredbi članka 247. SZ-a, koja propisuje da se nekretnina na kojoj postoji razlučno pravo prodaje u stečajnom postupku, na prijedlog stečajnog upravitelja ili razlučnog vjerovnika uz odgovarajuću primjenu pravila ovršnog postupka o ovrsi na nekretnini, s time da se pravila o obustavi postupka ne primjenjuju.</w:t>
      </w:r>
    </w:p>
    <w:p w:rsidRDefault="00CA0CFB" w:rsidP="009E6723" w:rsidR="00CA0CFB" w:rsidRPr="0034570F">
      <w:pPr>
        <w:jc w:val="both"/>
        <w:rPr>
          <w:rFonts w:hAnsi="Times New Roman" w:ascii="Times New Roman"/>
          <w:szCs w:val="24"/>
          <w:lang w:val="hr-HR"/>
        </w:rPr>
      </w:pPr>
    </w:p>
    <w:p w:rsidRDefault="00CA0CFB" w:rsidP="009E6723" w:rsidR="00CA0CFB" w:rsidRPr="0034570F">
      <w:pPr>
        <w:jc w:val="both"/>
        <w:rPr>
          <w:rFonts w:hAnsi="Times New Roman" w:ascii="Times New Roman"/>
          <w:szCs w:val="24"/>
          <w:lang w:val="hr-HR"/>
        </w:rPr>
      </w:pPr>
      <w:r w:rsidRPr="0034570F">
        <w:rPr>
          <w:rFonts w:hAnsi="Times New Roman" w:ascii="Times New Roman"/>
          <w:szCs w:val="24"/>
          <w:lang w:val="hr-HR"/>
        </w:rPr>
        <w:tab/>
        <w:t>U ovom konkretnom slučaju, razlučni vjerovnik IMEX BANKA d.d. Split podnijela je stečajnom upravitelju prijedlog za unovčenjem gore navedenih nekretnina u stečajnom postupku, a stečajni upravitelj je takav zahtjev uputio sudu, koji je dužan držati se odredbi članak 247. SZ-a u bitnom nakon donošenja rješenja o prodaji, zaključka o utvrđenju vrijednosti i zaključka o prodaji, prepustiti elektroničku javnu dražbu FINA-i te u konačnosti donijeti rješenje o dosudi te po primitku novčanih sredstava izvršiti namirenje po pravilima SZ-a (član 248. SZ-a).</w:t>
      </w:r>
    </w:p>
    <w:p w:rsidRDefault="00CA0CFB" w:rsidP="009E6723" w:rsidR="00CA0CFB" w:rsidRPr="0034570F">
      <w:pPr>
        <w:jc w:val="both"/>
        <w:rPr>
          <w:rFonts w:hAnsi="Times New Roman" w:ascii="Times New Roman"/>
          <w:szCs w:val="24"/>
          <w:lang w:val="hr-HR"/>
        </w:rPr>
      </w:pPr>
    </w:p>
    <w:p w:rsidRDefault="00CA0CFB" w:rsidP="009E6723" w:rsidR="00CA0CFB" w:rsidRPr="0034570F">
      <w:pPr>
        <w:jc w:val="both"/>
        <w:rPr>
          <w:rFonts w:hAnsi="Times New Roman" w:ascii="Times New Roman"/>
          <w:szCs w:val="24"/>
          <w:lang w:val="hr-HR"/>
        </w:rPr>
      </w:pPr>
      <w:r w:rsidRPr="0034570F">
        <w:rPr>
          <w:rFonts w:hAnsi="Times New Roman" w:ascii="Times New Roman"/>
          <w:szCs w:val="24"/>
          <w:lang w:val="hr-HR"/>
        </w:rPr>
        <w:tab/>
        <w:t>Kako se, dakle, otvaranjem stečajnog postupka, za unovčenje nekretnine fiducijarno prenesene na fiducijarnog vjerovnika trebaju primijeniti kogentne odredbe SZ-a o unovčenju istih temeljem odredbe članka 149., 150., 247. te 248.-254. SZ-a, a stvarno je nadležan sud koji vodi stečajni postupak (a ne više javni bilježnik po odredbama Ovršnog zakona</w:t>
      </w:r>
      <w:r w:rsidR="00A1187C">
        <w:rPr>
          <w:rFonts w:hAnsi="Times New Roman" w:ascii="Times New Roman"/>
          <w:szCs w:val="24"/>
          <w:lang w:val="hr-HR"/>
        </w:rPr>
        <w:t>)</w:t>
      </w:r>
      <w:r w:rsidRPr="0034570F">
        <w:rPr>
          <w:rFonts w:hAnsi="Times New Roman" w:ascii="Times New Roman"/>
          <w:szCs w:val="24"/>
          <w:lang w:val="hr-HR"/>
        </w:rPr>
        <w:t>, to se ponovno upućuje zahtjev Općinskom građanskom sudu u Zagrebu, Stalna služba Sesvete, izvršiti</w:t>
      </w:r>
      <w:r w:rsidR="00E77EE3" w:rsidRPr="0034570F">
        <w:rPr>
          <w:rFonts w:hAnsi="Times New Roman" w:ascii="Times New Roman"/>
          <w:szCs w:val="24"/>
          <w:lang w:val="hr-HR"/>
        </w:rPr>
        <w:t xml:space="preserve"> upis zabilježbe</w:t>
      </w:r>
      <w:r w:rsidRPr="0034570F">
        <w:rPr>
          <w:rFonts w:hAnsi="Times New Roman" w:ascii="Times New Roman"/>
          <w:szCs w:val="24"/>
          <w:lang w:val="hr-HR"/>
        </w:rPr>
        <w:t xml:space="preserve"> rješenja o otvaranju stečajnog postupka na</w:t>
      </w:r>
      <w:r w:rsidR="00E77EE3" w:rsidRPr="0034570F">
        <w:rPr>
          <w:rFonts w:hAnsi="Times New Roman" w:ascii="Times New Roman"/>
          <w:szCs w:val="24"/>
          <w:lang w:val="hr-HR"/>
        </w:rPr>
        <w:t>d dužnikom, na</w:t>
      </w:r>
      <w:r w:rsidR="00A1187C">
        <w:rPr>
          <w:rFonts w:hAnsi="Times New Roman" w:ascii="Times New Roman"/>
          <w:szCs w:val="24"/>
          <w:lang w:val="hr-HR"/>
        </w:rPr>
        <w:t xml:space="preserve"> gore</w:t>
      </w:r>
      <w:r w:rsidR="00E77EE3" w:rsidRPr="0034570F">
        <w:rPr>
          <w:rFonts w:hAnsi="Times New Roman" w:ascii="Times New Roman"/>
          <w:szCs w:val="24"/>
          <w:lang w:val="hr-HR"/>
        </w:rPr>
        <w:t xml:space="preserve"> </w:t>
      </w:r>
      <w:r w:rsidRPr="0034570F">
        <w:rPr>
          <w:rFonts w:hAnsi="Times New Roman" w:ascii="Times New Roman"/>
          <w:szCs w:val="24"/>
          <w:lang w:val="hr-HR"/>
        </w:rPr>
        <w:t xml:space="preserve"> nekretninama stečajnog dužnika temeljem odredbe članka 131. stav 2. SZ-a</w:t>
      </w:r>
      <w:r w:rsidR="00E77EE3" w:rsidRPr="0034570F">
        <w:rPr>
          <w:rFonts w:hAnsi="Times New Roman" w:ascii="Times New Roman"/>
          <w:szCs w:val="24"/>
          <w:lang w:val="hr-HR"/>
        </w:rPr>
        <w:t>.</w:t>
      </w:r>
    </w:p>
    <w:p w:rsidRDefault="0083392B" w:rsidP="009E6723" w:rsidR="0083392B" w:rsidRPr="0034570F">
      <w:pPr>
        <w:jc w:val="both"/>
        <w:rPr>
          <w:rFonts w:hAnsi="Times New Roman" w:ascii="Times New Roman"/>
          <w:szCs w:val="24"/>
          <w:lang w:val="hr-HR"/>
        </w:rPr>
      </w:pPr>
    </w:p>
    <w:p w:rsidRDefault="0083392B" w:rsidP="009E6723" w:rsidR="0083392B" w:rsidRPr="0034570F">
      <w:pPr>
        <w:jc w:val="both"/>
        <w:rPr>
          <w:rFonts w:hAnsi="Times New Roman" w:ascii="Times New Roman"/>
          <w:szCs w:val="24"/>
          <w:lang w:val="hr-HR"/>
        </w:rPr>
      </w:pPr>
      <w:r w:rsidRPr="0034570F">
        <w:rPr>
          <w:rFonts w:hAnsi="Times New Roman" w:ascii="Times New Roman"/>
          <w:szCs w:val="24"/>
          <w:lang w:val="hr-HR"/>
        </w:rPr>
        <w:tab/>
      </w:r>
      <w:r w:rsidRPr="0034570F">
        <w:rPr>
          <w:rFonts w:hAnsi="Times New Roman" w:ascii="Times New Roman"/>
          <w:szCs w:val="24"/>
          <w:lang w:val="hr-HR"/>
        </w:rPr>
        <w:tab/>
      </w:r>
    </w:p>
    <w:p w:rsidRDefault="00E77EE3" w:rsidP="003A740F" w:rsidR="00E77EE3" w:rsidRPr="0034570F">
      <w:pPr>
        <w:jc w:val="center"/>
        <w:rPr>
          <w:rFonts w:hAnsi="Times New Roman" w:ascii="Times New Roman"/>
          <w:lang w:val="hr-HR"/>
        </w:rPr>
      </w:pPr>
    </w:p>
    <w:p w:rsidRDefault="007E07B1" w:rsidP="003A740F" w:rsidR="008811CA" w:rsidRPr="0034570F">
      <w:pPr>
        <w:jc w:val="center"/>
        <w:rPr>
          <w:rFonts w:hAnsi="Times New Roman" w:ascii="Times New Roman"/>
          <w:lang w:val="hr-HR"/>
        </w:rPr>
      </w:pPr>
      <w:r w:rsidRPr="0034570F">
        <w:rPr>
          <w:rFonts w:hAnsi="Times New Roman" w:ascii="Times New Roman"/>
          <w:lang w:val="hr-HR"/>
        </w:rPr>
        <w:t xml:space="preserve">U </w:t>
      </w:r>
      <w:r w:rsidR="00641162" w:rsidRPr="0034570F">
        <w:rPr>
          <w:rFonts w:hAnsi="Times New Roman" w:ascii="Times New Roman"/>
          <w:lang w:val="hr-HR"/>
        </w:rPr>
        <w:t>Zagreb</w:t>
      </w:r>
      <w:r w:rsidRPr="0034570F">
        <w:rPr>
          <w:rFonts w:hAnsi="Times New Roman" w:ascii="Times New Roman"/>
          <w:lang w:val="hr-HR"/>
        </w:rPr>
        <w:t>u</w:t>
      </w:r>
      <w:r w:rsidR="003A740F" w:rsidRPr="0034570F">
        <w:rPr>
          <w:rFonts w:hAnsi="Times New Roman" w:ascii="Times New Roman"/>
          <w:lang w:val="hr-HR"/>
        </w:rPr>
        <w:t xml:space="preserve">, </w:t>
      </w:r>
      <w:r w:rsidR="0083392B" w:rsidRPr="0034570F">
        <w:rPr>
          <w:rFonts w:hAnsi="Times New Roman" w:ascii="Times New Roman"/>
          <w:lang w:val="hr-HR"/>
        </w:rPr>
        <w:t>17</w:t>
      </w:r>
      <w:r w:rsidR="00945848" w:rsidRPr="0034570F">
        <w:rPr>
          <w:rFonts w:hAnsi="Times New Roman" w:ascii="Times New Roman"/>
          <w:lang w:val="hr-HR"/>
        </w:rPr>
        <w:t xml:space="preserve">. </w:t>
      </w:r>
      <w:r w:rsidR="0083392B" w:rsidRPr="0034570F">
        <w:rPr>
          <w:rFonts w:hAnsi="Times New Roman" w:ascii="Times New Roman"/>
          <w:lang w:val="hr-HR"/>
        </w:rPr>
        <w:t>listopada</w:t>
      </w:r>
      <w:r w:rsidR="00190421" w:rsidRPr="0034570F">
        <w:rPr>
          <w:rFonts w:hAnsi="Times New Roman" w:ascii="Times New Roman"/>
          <w:lang w:val="hr-HR"/>
        </w:rPr>
        <w:t xml:space="preserve"> 2016</w:t>
      </w:r>
      <w:r w:rsidR="00641162" w:rsidRPr="0034570F">
        <w:rPr>
          <w:rFonts w:hAnsi="Times New Roman" w:ascii="Times New Roman"/>
          <w:lang w:val="hr-HR"/>
        </w:rPr>
        <w:t>.</w:t>
      </w:r>
    </w:p>
    <w:p w:rsidRDefault="0098337E" w:rsidP="00974B81" w:rsidR="00641162" w:rsidRPr="0034570F">
      <w:pPr>
        <w:rPr>
          <w:rFonts w:hAnsi="Times New Roman" w:ascii="Times New Roman"/>
          <w:lang w:val="hr-HR"/>
        </w:rPr>
      </w:pPr>
      <w:r w:rsidRPr="0034570F">
        <w:rPr>
          <w:rFonts w:hAnsi="Times New Roman" w:ascii="Times New Roman"/>
          <w:lang w:val="hr-HR"/>
        </w:rPr>
        <w:t xml:space="preserve"> </w:t>
      </w:r>
      <w:r w:rsidR="00974B81" w:rsidRPr="0034570F">
        <w:rPr>
          <w:rFonts w:hAnsi="Times New Roman" w:ascii="Times New Roman"/>
          <w:lang w:val="hr-HR"/>
        </w:rPr>
        <w:tab/>
      </w:r>
      <w:r w:rsidR="00974B81" w:rsidRPr="0034570F">
        <w:rPr>
          <w:rFonts w:hAnsi="Times New Roman" w:ascii="Times New Roman"/>
          <w:lang w:val="hr-HR"/>
        </w:rPr>
        <w:tab/>
      </w:r>
      <w:r w:rsidR="00974B81" w:rsidRPr="0034570F">
        <w:rPr>
          <w:rFonts w:hAnsi="Times New Roman" w:ascii="Times New Roman"/>
          <w:lang w:val="hr-HR"/>
        </w:rPr>
        <w:tab/>
      </w:r>
      <w:r w:rsidR="00974B81" w:rsidRPr="0034570F">
        <w:rPr>
          <w:rFonts w:hAnsi="Times New Roman" w:ascii="Times New Roman"/>
          <w:lang w:val="hr-HR"/>
        </w:rPr>
        <w:tab/>
      </w:r>
      <w:r w:rsidR="00974B81" w:rsidRPr="0034570F">
        <w:rPr>
          <w:rFonts w:hAnsi="Times New Roman" w:ascii="Times New Roman"/>
          <w:lang w:val="hr-HR"/>
        </w:rPr>
        <w:tab/>
      </w:r>
      <w:r w:rsidR="00974B81" w:rsidRPr="0034570F">
        <w:rPr>
          <w:rFonts w:hAnsi="Times New Roman" w:ascii="Times New Roman"/>
          <w:lang w:val="hr-HR"/>
        </w:rPr>
        <w:tab/>
      </w:r>
      <w:r w:rsidR="00974B81" w:rsidRPr="0034570F">
        <w:rPr>
          <w:rFonts w:hAnsi="Times New Roman" w:ascii="Times New Roman"/>
          <w:lang w:val="hr-HR"/>
        </w:rPr>
        <w:tab/>
      </w:r>
      <w:r w:rsidR="00974B81" w:rsidRPr="0034570F">
        <w:rPr>
          <w:rFonts w:hAnsi="Times New Roman" w:ascii="Times New Roman"/>
          <w:lang w:val="hr-HR"/>
        </w:rPr>
        <w:tab/>
      </w:r>
      <w:r w:rsidR="00974B81" w:rsidRPr="0034570F">
        <w:rPr>
          <w:rFonts w:hAnsi="Times New Roman" w:ascii="Times New Roman"/>
          <w:lang w:val="hr-HR"/>
        </w:rPr>
        <w:tab/>
      </w:r>
      <w:r w:rsidR="00B16687" w:rsidRPr="0034570F">
        <w:rPr>
          <w:rFonts w:hAnsi="Times New Roman" w:ascii="Times New Roman"/>
          <w:lang w:val="hr-HR"/>
        </w:rPr>
        <w:tab/>
      </w:r>
      <w:r w:rsidR="00C66F52" w:rsidRPr="0034570F">
        <w:rPr>
          <w:rFonts w:hAnsi="Times New Roman" w:ascii="Times New Roman"/>
          <w:lang w:val="hr-HR"/>
        </w:rPr>
        <w:t xml:space="preserve"> </w:t>
      </w:r>
      <w:r w:rsidR="00B16687" w:rsidRPr="0034570F">
        <w:rPr>
          <w:rFonts w:hAnsi="Times New Roman" w:ascii="Times New Roman"/>
          <w:lang w:val="hr-HR"/>
        </w:rPr>
        <w:t xml:space="preserve"> </w:t>
      </w:r>
      <w:r w:rsidR="00641162" w:rsidRPr="0034570F">
        <w:rPr>
          <w:rFonts w:hAnsi="Times New Roman" w:ascii="Times New Roman"/>
          <w:lang w:val="hr-HR"/>
        </w:rPr>
        <w:t xml:space="preserve"> SUDAC:</w:t>
      </w:r>
    </w:p>
    <w:p w:rsidRDefault="00641162" w:rsidP="00890248" w:rsidR="00890248" w:rsidRPr="0034570F">
      <w:pPr>
        <w:rPr>
          <w:rFonts w:hAnsi="Times New Roman" w:ascii="Times New Roman"/>
          <w:lang w:val="hr-HR"/>
        </w:rPr>
      </w:pPr>
      <w:r w:rsidRPr="0034570F">
        <w:rPr>
          <w:rFonts w:hAnsi="Times New Roman" w:ascii="Times New Roman"/>
          <w:lang w:val="hr-HR"/>
        </w:rPr>
        <w:tab/>
      </w:r>
      <w:r w:rsidRPr="0034570F">
        <w:rPr>
          <w:rFonts w:hAnsi="Times New Roman" w:ascii="Times New Roman"/>
          <w:lang w:val="hr-HR"/>
        </w:rPr>
        <w:tab/>
      </w:r>
      <w:r w:rsidRPr="0034570F">
        <w:rPr>
          <w:rFonts w:hAnsi="Times New Roman" w:ascii="Times New Roman"/>
          <w:lang w:val="hr-HR"/>
        </w:rPr>
        <w:tab/>
      </w:r>
      <w:r w:rsidRPr="0034570F">
        <w:rPr>
          <w:rFonts w:hAnsi="Times New Roman" w:ascii="Times New Roman"/>
          <w:lang w:val="hr-HR"/>
        </w:rPr>
        <w:tab/>
      </w:r>
      <w:r w:rsidRPr="0034570F">
        <w:rPr>
          <w:rFonts w:hAnsi="Times New Roman" w:ascii="Times New Roman"/>
          <w:lang w:val="hr-HR"/>
        </w:rPr>
        <w:tab/>
      </w:r>
      <w:r w:rsidRPr="0034570F">
        <w:rPr>
          <w:rFonts w:hAnsi="Times New Roman" w:ascii="Times New Roman"/>
          <w:lang w:val="hr-HR"/>
        </w:rPr>
        <w:tab/>
      </w:r>
      <w:r w:rsidRPr="0034570F">
        <w:rPr>
          <w:rFonts w:hAnsi="Times New Roman" w:ascii="Times New Roman"/>
          <w:lang w:val="hr-HR"/>
        </w:rPr>
        <w:tab/>
        <w:t xml:space="preserve">              </w:t>
      </w:r>
      <w:r w:rsidR="0083392B" w:rsidRPr="0034570F">
        <w:rPr>
          <w:rFonts w:hAnsi="Times New Roman" w:ascii="Times New Roman"/>
          <w:lang w:val="hr-HR"/>
        </w:rPr>
        <w:t xml:space="preserve">           Nevenka Siladi </w:t>
      </w:r>
      <w:r w:rsidR="00B16687" w:rsidRPr="0034570F">
        <w:rPr>
          <w:rFonts w:hAnsi="Times New Roman" w:ascii="Times New Roman"/>
          <w:lang w:val="hr-HR"/>
        </w:rPr>
        <w:t xml:space="preserve">Rstić, </w:t>
      </w:r>
      <w:r w:rsidR="00890248" w:rsidRPr="0034570F">
        <w:rPr>
          <w:rFonts w:hAnsi="Times New Roman" w:ascii="Times New Roman"/>
          <w:lang w:val="hr-HR"/>
        </w:rPr>
        <w:t>v.</w:t>
      </w:r>
      <w:r w:rsidR="00190421" w:rsidRPr="0034570F">
        <w:rPr>
          <w:rFonts w:hAnsi="Times New Roman" w:ascii="Times New Roman"/>
          <w:lang w:val="hr-HR"/>
        </w:rPr>
        <w:t xml:space="preserve"> </w:t>
      </w:r>
      <w:r w:rsidR="00890248" w:rsidRPr="0034570F">
        <w:rPr>
          <w:rFonts w:hAnsi="Times New Roman" w:ascii="Times New Roman"/>
          <w:lang w:val="hr-HR"/>
        </w:rPr>
        <w:t>r.</w:t>
      </w:r>
    </w:p>
    <w:p w:rsidRDefault="003A740F" w:rsidP="005E4478" w:rsidR="003A740F" w:rsidRPr="0034570F">
      <w:pPr>
        <w:jc w:val="both"/>
        <w:rPr>
          <w:rFonts w:hAnsi="Times New Roman" w:ascii="Times New Roman"/>
          <w:i/>
          <w:lang w:val="hr-HR"/>
        </w:rPr>
      </w:pPr>
      <w:r w:rsidRPr="0034570F">
        <w:rPr>
          <w:rFonts w:hAnsi="Times New Roman" w:ascii="Times New Roman"/>
          <w:i/>
          <w:lang w:val="hr-HR"/>
        </w:rPr>
        <w:t>Uputa o pravnom lijeku:</w:t>
      </w:r>
    </w:p>
    <w:p w:rsidRDefault="003A740F" w:rsidP="005E4478" w:rsidR="003A740F" w:rsidRPr="0034570F">
      <w:pPr>
        <w:jc w:val="both"/>
        <w:rPr>
          <w:rFonts w:hAnsi="Times New Roman" w:ascii="Times New Roman"/>
          <w:i/>
          <w:lang w:val="hr-HR"/>
        </w:rPr>
      </w:pPr>
      <w:r w:rsidRPr="0034570F">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EF0142" w:rsidP="005E4478" w:rsidR="00EF0142" w:rsidRPr="0034570F">
      <w:pPr>
        <w:jc w:val="both"/>
        <w:rPr>
          <w:rFonts w:hAnsi="Times New Roman" w:ascii="Times New Roman"/>
          <w:i/>
          <w:lang w:val="hr-HR"/>
        </w:rPr>
      </w:pPr>
    </w:p>
    <w:p w:rsidRDefault="00890248" w:rsidP="00EC5868" w:rsidR="00890248" w:rsidRPr="0034570F">
      <w:pPr>
        <w:rPr>
          <w:rFonts w:hAnsi="Times New Roman" w:ascii="Times New Roman"/>
          <w:lang w:val="hr-HR"/>
        </w:rPr>
      </w:pPr>
      <w:r w:rsidRPr="0034570F">
        <w:rPr>
          <w:rFonts w:hAnsi="Times New Roman" w:ascii="Times New Roman"/>
          <w:lang w:val="hr-HR"/>
        </w:rPr>
        <w:t>Za točnost otpravka – ovlašteni službenik:</w:t>
      </w:r>
    </w:p>
    <w:p w:rsidRDefault="00890248" w:rsidP="00890248" w:rsidR="00890248" w:rsidRPr="0034570F">
      <w:pPr>
        <w:rPr>
          <w:rFonts w:hAnsi="Times New Roman" w:ascii="Times New Roman"/>
          <w:lang w:val="hr-HR"/>
        </w:rPr>
      </w:pPr>
      <w:r w:rsidRPr="0034570F">
        <w:rPr>
          <w:rFonts w:hAnsi="Times New Roman" w:ascii="Times New Roman"/>
          <w:lang w:val="hr-HR"/>
        </w:rPr>
        <w:t xml:space="preserve">       </w:t>
      </w:r>
      <w:r w:rsidR="00EC5868" w:rsidRPr="0034570F">
        <w:rPr>
          <w:rFonts w:hAnsi="Times New Roman" w:ascii="Times New Roman"/>
          <w:lang w:val="hr-HR"/>
        </w:rPr>
        <w:t xml:space="preserve">                  </w:t>
      </w:r>
      <w:r w:rsidRPr="0034570F">
        <w:rPr>
          <w:rFonts w:hAnsi="Times New Roman" w:ascii="Times New Roman"/>
          <w:lang w:val="hr-HR"/>
        </w:rPr>
        <w:t xml:space="preserve"> </w:t>
      </w:r>
      <w:r w:rsidR="00945848" w:rsidRPr="0034570F">
        <w:rPr>
          <w:rFonts w:hAnsi="Times New Roman" w:ascii="Times New Roman"/>
          <w:lang w:val="hr-HR"/>
        </w:rPr>
        <w:t>Ana Brlek</w:t>
      </w:r>
    </w:p>
    <w:p w:rsidRDefault="002B50EF" w:rsidP="00890248" w:rsidR="002B50EF" w:rsidRPr="0034570F">
      <w:pPr>
        <w:rPr>
          <w:rFonts w:hAnsi="Times New Roman" w:ascii="Times New Roman"/>
          <w:lang w:val="hr-HR"/>
        </w:rPr>
      </w:pPr>
    </w:p>
    <w:p w:rsidRDefault="002B50EF" w:rsidP="00890248" w:rsidR="002B50EF" w:rsidRPr="0034570F">
      <w:pPr>
        <w:rPr>
          <w:rFonts w:hAnsi="Times New Roman" w:ascii="Times New Roman"/>
          <w:lang w:val="hr-HR"/>
        </w:rPr>
      </w:pPr>
    </w:p>
    <w:p w:rsidRDefault="0034570F" w:rsidP="0074742B" w:rsidR="0034570F" w:rsidRPr="0034570F">
      <w:pPr>
        <w:pStyle w:val="Odlomakpopisa"/>
        <w:ind w:right="-710" w:left="426"/>
        <w:jc w:val="both"/>
        <w:rPr>
          <w:rFonts w:hAnsi="Times New Roman" w:ascii="Times New Roman"/>
          <w:lang w:val="hr-HR"/>
        </w:rPr>
      </w:pPr>
    </w:p>
    <w:sectPr w:rsidSect="003A740F" w:rsidR="0034570F" w:rsidRPr="0034570F">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6EE0" w:rsidR="003D6EE0">
      <w:r>
        <w:separator/>
      </w:r>
    </w:p>
  </w:endnote>
  <w:endnote w:id="0" w:type="continuationSeparator">
    <w:p w:rsidRDefault="003D6EE0" w:rsidR="003D6E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Lucida Sans Unicode">
    <w:panose1 w:val="020B0602030504020204"/>
    <w:charset w:val="EE"/>
    <w:family w:val="swiss"/>
    <w:pitch w:val="variable"/>
    <w:sig w:csb1="00000000" w:csb0="000000BF" w:usb3="00000000" w:usb2="00000000" w:usb1="0000396B" w:usb0="80000AFF"/>
  </w:font>
  <w:font w:name="Arial">
    <w:panose1 w:val="020B0604020202020204"/>
    <w:charset w:val="EE"/>
    <w:family w:val="swiss"/>
    <w:pitch w:val="variable"/>
    <w:sig w:csb1="00000000" w:csb0="000001FF" w:usb3="00000000" w:usb2="00000009" w:usb1="C0007843" w:usb0="E0002AFF"/>
  </w:font>
  <w:font w:name="Anivers-Regular">
    <w:altName w:val="Times New Roman"/>
    <w:charset w:val="00"/>
    <w:family w:val="auto"/>
    <w:pitch w:val="default"/>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6EE0" w:rsidR="003D6EE0">
      <w:r>
        <w:separator/>
      </w:r>
    </w:p>
  </w:footnote>
  <w:footnote w:id="0" w:type="continuationSeparator">
    <w:p w:rsidRDefault="003D6EE0" w:rsidR="003D6E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0248" w:rsidR="0089024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90248" w:rsidR="0089024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ED7" w:rsidR="00392ED7" w:rsidRPr="00392ED7">
    <w:pPr>
      <w:pStyle w:val="Zaglavlje"/>
      <w:jc w:val="center"/>
      <w:rPr>
        <w:rFonts w:hAnsi="Times New Roman" w:ascii="Times New Roman"/>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74742B">
      <w:rPr>
        <w:rFonts w:hAnsi="Times New Roman" w:ascii="Times New Roman"/>
        <w:noProof/>
      </w:rPr>
      <w:t>- 3 -</w:t>
    </w:r>
    <w:r>
      <w:rPr>
        <w:rFonts w:hAnsi="Times New Roman" w:ascii="Times New Roman"/>
      </w:rPr>
      <w:fldChar w:fldCharType="end"/>
    </w:r>
  </w:p>
  <w:p w:rsidRDefault="00392ED7" w:rsidR="00890248" w:rsidRPr="00D901D4">
    <w:pPr>
      <w:pStyle w:val="Zaglavlje"/>
      <w:ind w:right="360"/>
      <w:rPr>
        <w:sz w:val="20"/>
      </w:rPr>
    </w:pPr>
    <w:r>
      <w:tab/>
    </w:r>
    <w:r>
      <w:tab/>
    </w:r>
    <w:r w:rsidR="0083392B">
      <w:rPr>
        <w:rFonts w:hAnsi="Times New Roman" w:ascii="Times New Roman"/>
        <w:lang w:val="hr-HR"/>
      </w:rPr>
      <w:t xml:space="preserve">Poslovni broj: </w:t>
    </w:r>
    <w:r w:rsidR="0083392B" w:rsidRPr="003A740F">
      <w:rPr>
        <w:rFonts w:hAnsi="Times New Roman" w:ascii="Times New Roman"/>
        <w:lang w:val="hr-HR"/>
      </w:rPr>
      <w:t>47.</w:t>
    </w:r>
    <w:r w:rsidR="0083392B">
      <w:rPr>
        <w:rFonts w:hAnsi="Times New Roman" w:ascii="Times New Roman"/>
        <w:lang w:val="hr-HR"/>
      </w:rPr>
      <w:t xml:space="preserve"> </w:t>
    </w:r>
    <w:r w:rsidR="0083392B" w:rsidRPr="003A740F">
      <w:rPr>
        <w:rFonts w:hAnsi="Times New Roman" w:ascii="Times New Roman"/>
        <w:lang w:val="hr-HR"/>
      </w:rPr>
      <w:t>St-</w:t>
    </w:r>
    <w:r w:rsidR="0083392B">
      <w:rPr>
        <w:rFonts w:hAnsi="Times New Roman" w:ascii="Times New Roman"/>
        <w:lang w:val="hr-HR"/>
      </w:rPr>
      <w:t>1589</w:t>
    </w:r>
    <w:r w:rsidR="0083392B" w:rsidRPr="003A740F">
      <w:rPr>
        <w:rFonts w:hAnsi="Times New Roman" w:ascii="Times New Roman"/>
        <w:lang w:val="hr-HR"/>
      </w:rPr>
      <w:t>/</w:t>
    </w:r>
    <w:r w:rsidR="0083392B">
      <w:rPr>
        <w:rFonts w:hAnsi="Times New Roman" w:ascii="Times New Roman"/>
        <w:lang w:val="hr-HR"/>
      </w:rPr>
      <w:t>15-</w:t>
    </w:r>
    <w:r w:rsidR="0083392B">
      <w:rPr>
        <w:rFonts w:hAnsi="Times New Roman" w:ascii="Times New Roman"/>
        <w:sz w:val="20"/>
        <w:lang w:val="hr-HR"/>
      </w:rPr>
      <w:t>40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740F" w:rsidR="00861633" w:rsidRPr="00190421">
    <w:pPr>
      <w:pStyle w:val="Zaglavlje"/>
      <w:rPr>
        <w:b/>
        <w:i/>
        <w:u w:val="single"/>
        <w:lang w:val="hr-HR"/>
      </w:rPr>
    </w:pPr>
    <w:r>
      <w:rPr>
        <w:rFonts w:hAnsi="Times New Roman" w:ascii="Times New Roman"/>
        <w:lang w:val="hr-HR"/>
      </w:rPr>
      <w:tab/>
    </w:r>
  </w:p>
  <w:p w:rsidRDefault="00861633" w:rsidR="002B50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t xml:space="preserve">   </w:t>
    </w:r>
  </w:p>
  <w:p w:rsidRDefault="002B50EF" w:rsidR="002B50EF">
    <w:pPr>
      <w:pStyle w:val="Zaglavlje"/>
      <w:rPr>
        <w:rFonts w:hAnsi="Times New Roman" w:ascii="Times New Roman"/>
        <w:sz w:val="20"/>
        <w:lang w:val="hr-HR"/>
      </w:rPr>
    </w:pPr>
    <w:r>
      <w:rPr>
        <w:rFonts w:hAnsi="Times New Roman" w:ascii="Times New Roman"/>
        <w:lang w:val="hr-HR"/>
      </w:rPr>
      <w:tab/>
    </w:r>
    <w:r>
      <w:rPr>
        <w:rFonts w:hAnsi="Times New Roman" w:ascii="Times New Roman"/>
        <w:lang w:val="hr-HR"/>
      </w:rPr>
      <w:tab/>
    </w:r>
    <w:r w:rsidR="0083392B">
      <w:rPr>
        <w:rFonts w:hAnsi="Times New Roman" w:ascii="Times New Roman"/>
        <w:lang w:val="hr-HR"/>
      </w:rPr>
      <w:t xml:space="preserve">Poslovni broj: </w:t>
    </w:r>
    <w:r w:rsidR="003A740F" w:rsidRPr="003A740F">
      <w:rPr>
        <w:rFonts w:hAnsi="Times New Roman" w:ascii="Times New Roman"/>
        <w:lang w:val="hr-HR"/>
      </w:rPr>
      <w:t>47.</w:t>
    </w:r>
    <w:r w:rsidR="00190421">
      <w:rPr>
        <w:rFonts w:hAnsi="Times New Roman" w:ascii="Times New Roman"/>
        <w:lang w:val="hr-HR"/>
      </w:rPr>
      <w:t xml:space="preserve"> </w:t>
    </w:r>
    <w:r w:rsidR="003A740F" w:rsidRPr="003A740F">
      <w:rPr>
        <w:rFonts w:hAnsi="Times New Roman" w:ascii="Times New Roman"/>
        <w:lang w:val="hr-HR"/>
      </w:rPr>
      <w:t>St-</w:t>
    </w:r>
    <w:r w:rsidR="0083392B">
      <w:rPr>
        <w:rFonts w:hAnsi="Times New Roman" w:ascii="Times New Roman"/>
        <w:lang w:val="hr-HR"/>
      </w:rPr>
      <w:t>1589</w:t>
    </w:r>
    <w:r w:rsidR="003A740F" w:rsidRPr="003A740F">
      <w:rPr>
        <w:rFonts w:hAnsi="Times New Roman" w:ascii="Times New Roman"/>
        <w:lang w:val="hr-HR"/>
      </w:rPr>
      <w:t>/</w:t>
    </w:r>
    <w:r w:rsidR="00861633">
      <w:rPr>
        <w:rFonts w:hAnsi="Times New Roman" w:ascii="Times New Roman"/>
        <w:lang w:val="hr-HR"/>
      </w:rPr>
      <w:t>1</w:t>
    </w:r>
    <w:r w:rsidR="0083392B">
      <w:rPr>
        <w:rFonts w:hAnsi="Times New Roman" w:ascii="Times New Roman"/>
        <w:lang w:val="hr-HR"/>
      </w:rPr>
      <w:t>5</w:t>
    </w:r>
    <w:r w:rsidR="00D901D4">
      <w:rPr>
        <w:rFonts w:hAnsi="Times New Roman" w:ascii="Times New Roman"/>
        <w:lang w:val="hr-HR"/>
      </w:rPr>
      <w:t>-</w:t>
    </w:r>
    <w:r w:rsidR="0083392B">
      <w:rPr>
        <w:rFonts w:hAnsi="Times New Roman" w:ascii="Times New Roman"/>
        <w:sz w:val="20"/>
        <w:lang w:val="hr-HR"/>
      </w:rPr>
      <w:t>40</w:t>
    </w:r>
  </w:p>
  <w:p w:rsidRDefault="002B50EF" w:rsidR="002B50EF">
    <w:pPr>
      <w:pStyle w:val="Zaglavlje"/>
      <w:rPr>
        <w:rFonts w:hAnsi="Times New Roman" w:ascii="Times New Roman"/>
        <w:sz w:val="20"/>
        <w:lang w:val="hr-HR"/>
      </w:rPr>
    </w:pPr>
  </w:p>
  <w:p w:rsidRDefault="002B50EF" w:rsidR="002B50EF">
    <w:pPr>
      <w:pStyle w:val="Zaglavlje"/>
      <w:rPr>
        <w:rFonts w:hAnsi="Times New Roman" w:ascii="Times New Roman"/>
        <w:sz w:val="20"/>
        <w:lang w:val="hr-HR"/>
      </w:rPr>
    </w:pPr>
  </w:p>
  <w:p w:rsidRDefault="00861633" w:rsidR="00861633">
    <w:pPr>
      <w:pStyle w:val="Zaglavlje"/>
      <w:rPr>
        <w:rFonts w:hAnsi="Times New Roman" w:ascii="Times New Roman"/>
        <w:sz w:val="20"/>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785495</wp:posOffset>
          </wp:positionH>
          <wp:positionV relativeFrom="paragraph">
            <wp:posOffset>52070</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B50EF" w:rsidR="002B50EF">
    <w:pPr>
      <w:pStyle w:val="Zaglavlje"/>
      <w:rPr>
        <w:rFonts w:hAnsi="Times New Roman" w:ascii="Times New Roman"/>
        <w:sz w:val="20"/>
        <w:lang w:val="hr-HR"/>
      </w:rPr>
    </w:pPr>
  </w:p>
  <w:p w:rsidRDefault="00861633" w:rsidR="00861633">
    <w:pPr>
      <w:pStyle w:val="Zaglavlje"/>
      <w:rPr>
        <w:rFonts w:hAnsi="Times New Roman" w:ascii="Times New Roman"/>
        <w:sz w:val="20"/>
        <w:lang w:val="hr-HR"/>
      </w:rPr>
    </w:pPr>
  </w:p>
  <w:p w:rsidRDefault="00861633" w:rsidP="00861633" w:rsidR="00861633">
    <w:pPr>
      <w:ind w:left="426"/>
      <w:jc w:val="both"/>
      <w:rPr>
        <w:rFonts w:hAnsi="Times New Roman" w:ascii="Times New Roman"/>
        <w:szCs w:val="24"/>
        <w:lang w:val="hr-HR"/>
      </w:rPr>
    </w:pPr>
  </w:p>
  <w:p w:rsidRDefault="00861633" w:rsidP="00861633" w:rsidR="00861633">
    <w:pPr>
      <w:ind w:left="426"/>
      <w:jc w:val="both"/>
      <w:rPr>
        <w:rFonts w:hAnsi="Times New Roman" w:ascii="Times New Roman"/>
        <w:szCs w:val="24"/>
        <w:lang w:val="hr-HR"/>
      </w:rPr>
    </w:pPr>
  </w:p>
  <w:p w:rsidRDefault="00861633" w:rsidP="00861633" w:rsidR="00861633">
    <w:pPr>
      <w:ind w:left="426"/>
      <w:jc w:val="both"/>
      <w:rPr>
        <w:rFonts w:hAnsi="Times New Roman" w:ascii="Times New Roman"/>
        <w:szCs w:val="24"/>
        <w:lang w:val="hr-HR"/>
      </w:rPr>
    </w:pPr>
  </w:p>
  <w:p w:rsidRDefault="00861633" w:rsidP="00861633" w:rsidR="00861633" w:rsidRPr="003A740F">
    <w:pPr>
      <w:ind w:left="426"/>
      <w:jc w:val="both"/>
      <w:rPr>
        <w:rFonts w:hAnsi="Times New Roman" w:ascii="Times New Roman"/>
        <w:szCs w:val="24"/>
        <w:lang w:val="hr-HR"/>
      </w:rPr>
    </w:pPr>
    <w:r w:rsidRPr="003A740F">
      <w:rPr>
        <w:rFonts w:hAnsi="Times New Roman" w:ascii="Times New Roman"/>
        <w:szCs w:val="24"/>
        <w:lang w:val="hr-HR"/>
      </w:rPr>
      <w:t>REPUBLIKA HRVATSKA</w:t>
    </w:r>
  </w:p>
  <w:p w:rsidRDefault="00861633" w:rsidP="00861633" w:rsidR="00861633">
    <w:pPr>
      <w:ind w:left="426"/>
      <w:jc w:val="both"/>
      <w:rPr>
        <w:rFonts w:hAnsi="Times New Roman" w:ascii="Times New Roman"/>
        <w:szCs w:val="24"/>
        <w:lang w:val="hr-HR"/>
      </w:rPr>
    </w:pPr>
    <w:r w:rsidRPr="003A740F">
      <w:rPr>
        <w:rFonts w:hAnsi="Times New Roman" w:ascii="Times New Roman"/>
        <w:szCs w:val="24"/>
        <w:lang w:val="hr-HR"/>
      </w:rPr>
      <w:t>Trgovački sud u Zagrebu</w:t>
    </w:r>
  </w:p>
  <w:p w:rsidRDefault="00861633" w:rsidP="00861633" w:rsidR="00861633" w:rsidRPr="00861633">
    <w:pPr>
      <w:ind w:left="426"/>
      <w:jc w:val="both"/>
      <w:rPr>
        <w:rFonts w:hAnsi="Times New Roman" w:ascii="Times New Roman"/>
        <w:szCs w:val="24"/>
        <w:lang w:val="hr-HR"/>
      </w:rPr>
    </w:pPr>
    <w:r w:rsidRPr="003A740F">
      <w:rPr>
        <w:rFonts w:hAnsi="Times New Roman" w:ascii="Times New Roman"/>
        <w:szCs w:val="24"/>
        <w:lang w:val="hr-HR"/>
      </w:rPr>
      <w:t>Zagreb, Amruševa 2/II</w:t>
    </w:r>
    <w:r w:rsidR="0083392B">
      <w:rPr>
        <w:rFonts w:hAnsi="Times New Roman" w:ascii="Times New Roman"/>
        <w:szCs w:val="24"/>
        <w:lang w:val="hr-HR"/>
      </w:rPr>
      <w:t>, desno (p.p. 432</w:t>
    </w:r>
    <w:r>
      <w:rPr>
        <w:rFonts w:hAnsi="Times New Roman" w:ascii="Times New Roman"/>
        <w:szCs w:val="24"/>
        <w:lang w:val="hr-HR"/>
      </w:rPr>
      <w:t>)</w:t>
    </w:r>
    <w:r w:rsidRPr="003A740F">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lvl w:ilvl="0">
      <w:start w:val="2"/>
      <w:numFmt w:val="decimal"/>
      <w:lvlText w:val="%1."/>
      <w:lvlJc w:val="left"/>
      <w:pPr>
        <w:tabs>
          <w:tab w:pos="720" w:val="num"/>
        </w:tabs>
        <w:ind w:hanging="360" w:left="720"/>
      </w:pPr>
      <w:rPr>
        <w:b/>
      </w:rPr>
    </w:lvl>
  </w:abstractNum>
  <w:abstractNum w:abstractNumId="1">
    <w:nsid w:val="00000004"/>
    <w:multiLevelType w:val="multilevel"/>
    <w:tmpl w:val="00000004"/>
    <w:name w:val="WW8Num4"/>
    <w:lvl w:ilvl="0">
      <w:start w:val="1"/>
      <w:numFmt w:val="lowerLetter"/>
      <w:lvlText w:val="%1)"/>
      <w:lvlJc w:val="left"/>
      <w:pPr>
        <w:tabs>
          <w:tab w:pos="1140" w:val="num"/>
        </w:tabs>
        <w:ind w:hanging="360" w:left="1140"/>
      </w:pPr>
    </w:lvl>
    <w:lvl w:ilvl="1">
      <w:numFmt w:val="bullet"/>
      <w:lvlText w:val="-"/>
      <w:lvlJc w:val="left"/>
      <w:pPr>
        <w:tabs>
          <w:tab w:pos="1860" w:val="num"/>
        </w:tabs>
        <w:ind w:hanging="360" w:left="1860"/>
      </w:pPr>
      <w:rPr>
        <w:rFonts w:cs="Times New Roman" w:hAnsi="Times New Roman" w:ascii="Times New Roman"/>
      </w:rPr>
    </w:lvl>
    <w:lvl w:ilvl="2">
      <w:start w:val="1"/>
      <w:numFmt w:val="lowerRoman"/>
      <w:lvlText w:val="%3."/>
      <w:lvlJc w:val="right"/>
      <w:pPr>
        <w:tabs>
          <w:tab w:pos="2580" w:val="num"/>
        </w:tabs>
        <w:ind w:hanging="180" w:left="2580"/>
      </w:pPr>
    </w:lvl>
    <w:lvl w:ilvl="3">
      <w:start w:val="1"/>
      <w:numFmt w:val="decimal"/>
      <w:lvlText w:val="%4."/>
      <w:lvlJc w:val="left"/>
      <w:pPr>
        <w:tabs>
          <w:tab w:pos="3300" w:val="num"/>
        </w:tabs>
        <w:ind w:hanging="360" w:left="3300"/>
      </w:pPr>
    </w:lvl>
    <w:lvl w:ilvl="4">
      <w:start w:val="1"/>
      <w:numFmt w:val="lowerLetter"/>
      <w:lvlText w:val="%5."/>
      <w:lvlJc w:val="left"/>
      <w:pPr>
        <w:tabs>
          <w:tab w:pos="4020" w:val="num"/>
        </w:tabs>
        <w:ind w:hanging="360" w:left="4020"/>
      </w:pPr>
    </w:lvl>
    <w:lvl w:ilvl="5">
      <w:start w:val="1"/>
      <w:numFmt w:val="lowerRoman"/>
      <w:lvlText w:val="%6."/>
      <w:lvlJc w:val="right"/>
      <w:pPr>
        <w:tabs>
          <w:tab w:pos="4740" w:val="num"/>
        </w:tabs>
        <w:ind w:hanging="180" w:left="4740"/>
      </w:pPr>
    </w:lvl>
    <w:lvl w:ilvl="6">
      <w:start w:val="1"/>
      <w:numFmt w:val="decimal"/>
      <w:lvlText w:val="%7."/>
      <w:lvlJc w:val="left"/>
      <w:pPr>
        <w:tabs>
          <w:tab w:pos="5460" w:val="num"/>
        </w:tabs>
        <w:ind w:hanging="360" w:left="5460"/>
      </w:pPr>
    </w:lvl>
    <w:lvl w:ilvl="7">
      <w:start w:val="1"/>
      <w:numFmt w:val="lowerLetter"/>
      <w:lvlText w:val="%8."/>
      <w:lvlJc w:val="left"/>
      <w:pPr>
        <w:tabs>
          <w:tab w:pos="6180" w:val="num"/>
        </w:tabs>
        <w:ind w:hanging="360" w:left="6180"/>
      </w:pPr>
    </w:lvl>
    <w:lvl w:ilvl="8">
      <w:start w:val="1"/>
      <w:numFmt w:val="lowerRoman"/>
      <w:lvlText w:val="%9."/>
      <w:lvlJc w:val="right"/>
      <w:pPr>
        <w:tabs>
          <w:tab w:pos="6900" w:val="num"/>
        </w:tabs>
        <w:ind w:hanging="180" w:left="6900"/>
      </w:pPr>
    </w:lvl>
  </w:abstractNum>
  <w:abstractNum w:abstractNumId="2">
    <w:nsid w:val="05CB5D86"/>
    <w:multiLevelType w:val="hybridMultilevel"/>
    <w:tmpl w:val="9B467C68"/>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CE6555C"/>
    <w:multiLevelType w:val="hybridMultilevel"/>
    <w:tmpl w:val="5B80C226"/>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2D75D52"/>
    <w:multiLevelType w:val="hybridMultilevel"/>
    <w:tmpl w:val="0C5A2C6E"/>
    <w:lvl w:tplc="2F60ECAC" w:ilvl="0">
      <w:start w:val="4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251F56A9"/>
    <w:multiLevelType w:val="hybridMultilevel"/>
    <w:tmpl w:val="A8F07444"/>
    <w:lvl w:tplc="EB641EAE" w:ilvl="0">
      <w:start w:val="1"/>
      <w:numFmt w:val="lowerLetter"/>
      <w:lvlText w:val="%1)"/>
      <w:lvlJc w:val="left"/>
      <w:pPr>
        <w:tabs>
          <w:tab w:pos="1440" w:val="num"/>
        </w:tabs>
        <w:ind w:hanging="360" w:left="1440"/>
      </w:pPr>
      <w:rPr>
        <w:rFonts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abstractNum w:abstractNumId="6">
    <w:nsid w:val="29FB3C67"/>
    <w:multiLevelType w:val="hybridMultilevel"/>
    <w:tmpl w:val="665AF37C"/>
    <w:lvl w:tplc="D11EFAA6" w:ilvl="0">
      <w:start w:val="1"/>
      <w:numFmt w:val="lowerLetter"/>
      <w:lvlText w:val="%1)"/>
      <w:lvlJc w:val="left"/>
      <w:pPr>
        <w:tabs>
          <w:tab w:pos="2118" w:val="num"/>
        </w:tabs>
        <w:ind w:hanging="1410" w:left="211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2C4B7BF9"/>
    <w:multiLevelType w:val="hybridMultilevel"/>
    <w:tmpl w:val="3766A090"/>
    <w:lvl w:tplc="FB0CC4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63413D"/>
    <w:multiLevelType w:val="hybridMultilevel"/>
    <w:tmpl w:val="742E83A2"/>
    <w:lvl w:tplc="451487D4" w:ilvl="0">
      <w:start w:val="1"/>
      <w:numFmt w:val="low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3C8614C3"/>
    <w:multiLevelType w:val="hybridMultilevel"/>
    <w:tmpl w:val="68D406FC"/>
    <w:lvl w:tplc="A34ABC18" w:ilvl="0">
      <w:start w:val="1"/>
      <w:numFmt w:val="lowerLetter"/>
      <w:lvlText w:val="%1)"/>
      <w:lvlJc w:val="left"/>
      <w:pPr>
        <w:tabs>
          <w:tab w:pos="371" w:val="num"/>
        </w:tabs>
        <w:ind w:hanging="360" w:left="371"/>
      </w:pPr>
      <w:rPr>
        <w:rFonts w:hint="default"/>
      </w:rPr>
    </w:lvl>
    <w:lvl w:tentative="true" w:tplc="041A0019" w:ilvl="1">
      <w:start w:val="1"/>
      <w:numFmt w:val="lowerLetter"/>
      <w:lvlText w:val="%2."/>
      <w:lvlJc w:val="left"/>
      <w:pPr>
        <w:tabs>
          <w:tab w:pos="1091" w:val="num"/>
        </w:tabs>
        <w:ind w:hanging="360" w:left="1091"/>
      </w:pPr>
    </w:lvl>
    <w:lvl w:tentative="true" w:tplc="041A001B" w:ilvl="2">
      <w:start w:val="1"/>
      <w:numFmt w:val="lowerRoman"/>
      <w:lvlText w:val="%3."/>
      <w:lvlJc w:val="right"/>
      <w:pPr>
        <w:tabs>
          <w:tab w:pos="1811" w:val="num"/>
        </w:tabs>
        <w:ind w:hanging="180" w:left="1811"/>
      </w:pPr>
    </w:lvl>
    <w:lvl w:tentative="true" w:tplc="041A000F" w:ilvl="3">
      <w:start w:val="1"/>
      <w:numFmt w:val="decimal"/>
      <w:lvlText w:val="%4."/>
      <w:lvlJc w:val="left"/>
      <w:pPr>
        <w:tabs>
          <w:tab w:pos="2531" w:val="num"/>
        </w:tabs>
        <w:ind w:hanging="360" w:left="2531"/>
      </w:pPr>
    </w:lvl>
    <w:lvl w:tentative="true" w:tplc="041A0019" w:ilvl="4">
      <w:start w:val="1"/>
      <w:numFmt w:val="lowerLetter"/>
      <w:lvlText w:val="%5."/>
      <w:lvlJc w:val="left"/>
      <w:pPr>
        <w:tabs>
          <w:tab w:pos="3251" w:val="num"/>
        </w:tabs>
        <w:ind w:hanging="360" w:left="3251"/>
      </w:pPr>
    </w:lvl>
    <w:lvl w:tentative="true" w:tplc="041A001B" w:ilvl="5">
      <w:start w:val="1"/>
      <w:numFmt w:val="lowerRoman"/>
      <w:lvlText w:val="%6."/>
      <w:lvlJc w:val="right"/>
      <w:pPr>
        <w:tabs>
          <w:tab w:pos="3971" w:val="num"/>
        </w:tabs>
        <w:ind w:hanging="180" w:left="3971"/>
      </w:pPr>
    </w:lvl>
    <w:lvl w:tentative="true" w:tplc="041A000F" w:ilvl="6">
      <w:start w:val="1"/>
      <w:numFmt w:val="decimal"/>
      <w:lvlText w:val="%7."/>
      <w:lvlJc w:val="left"/>
      <w:pPr>
        <w:tabs>
          <w:tab w:pos="4691" w:val="num"/>
        </w:tabs>
        <w:ind w:hanging="360" w:left="4691"/>
      </w:pPr>
    </w:lvl>
    <w:lvl w:tentative="true" w:tplc="041A0019" w:ilvl="7">
      <w:start w:val="1"/>
      <w:numFmt w:val="lowerLetter"/>
      <w:lvlText w:val="%8."/>
      <w:lvlJc w:val="left"/>
      <w:pPr>
        <w:tabs>
          <w:tab w:pos="5411" w:val="num"/>
        </w:tabs>
        <w:ind w:hanging="360" w:left="5411"/>
      </w:pPr>
    </w:lvl>
    <w:lvl w:tentative="true" w:tplc="041A001B" w:ilvl="8">
      <w:start w:val="1"/>
      <w:numFmt w:val="lowerRoman"/>
      <w:lvlText w:val="%9."/>
      <w:lvlJc w:val="right"/>
      <w:pPr>
        <w:tabs>
          <w:tab w:pos="6131" w:val="num"/>
        </w:tabs>
        <w:ind w:hanging="180" w:left="6131"/>
      </w:pPr>
    </w:lvl>
  </w:abstractNum>
  <w:abstractNum w:abstractNumId="11">
    <w:nsid w:val="4765223A"/>
    <w:multiLevelType w:val="hybridMultilevel"/>
    <w:tmpl w:val="D234B2CC"/>
    <w:lvl w:tplc="ADEE176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86805D7"/>
    <w:multiLevelType w:val="hybridMultilevel"/>
    <w:tmpl w:val="22FC7C4C"/>
    <w:lvl w:tplc="E1A4DFBE" w:ilvl="0">
      <w:start w:val="1"/>
      <w:numFmt w:val="decimal"/>
      <w:lvlText w:val="%1.)"/>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35E74C6"/>
    <w:multiLevelType w:val="hybridMultilevel"/>
    <w:tmpl w:val="B742E9EC"/>
    <w:lvl w:tplc="19F075EE" w:ilvl="0">
      <w:start w:val="1"/>
      <w:numFmt w:val="decimal"/>
      <w:lvlText w:val="%1)"/>
      <w:lvlJc w:val="left"/>
      <w:pPr>
        <w:tabs>
          <w:tab w:pos="2055" w:val="num"/>
        </w:tabs>
        <w:ind w:hanging="1335" w:left="205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54260BB7"/>
    <w:multiLevelType w:val="hybridMultilevel"/>
    <w:tmpl w:val="5944EFA6"/>
    <w:lvl w:tplc="4B6C0724" w:ilvl="0">
      <w:start w:val="1"/>
      <w:numFmt w:val="lowerLetter"/>
      <w:lvlText w:val="%1)"/>
      <w:lvlJc w:val="left"/>
      <w:pPr>
        <w:tabs>
          <w:tab w:pos="1440" w:val="num"/>
        </w:tabs>
        <w:ind w:hanging="360" w:left="1440"/>
      </w:pPr>
      <w:rPr>
        <w:rFonts w:hint="default"/>
        <w:b/>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5">
    <w:nsid w:val="54F46915"/>
    <w:multiLevelType w:val="hybridMultilevel"/>
    <w:tmpl w:val="2942210E"/>
    <w:lvl w:tplc="AACE1C6E" w:ilvl="0">
      <w:start w:val="1"/>
      <w:numFmt w:val="lowerLetter"/>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600C7C21"/>
    <w:multiLevelType w:val="hybridMultilevel"/>
    <w:tmpl w:val="0348348E"/>
    <w:lvl w:tplc="4CE8EBBA" w:ilvl="0">
      <w:start w:val="1"/>
      <w:numFmt w:val="lowerLetter"/>
      <w:lvlText w:val="%1)"/>
      <w:lvlJc w:val="left"/>
      <w:pPr>
        <w:tabs>
          <w:tab w:pos="1440" w:val="num"/>
        </w:tabs>
        <w:ind w:hanging="360" w:left="1440"/>
      </w:pPr>
      <w:rPr>
        <w:rFonts w:hint="default"/>
        <w:b/>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7">
    <w:nsid w:val="63E52560"/>
    <w:multiLevelType w:val="hybridMultilevel"/>
    <w:tmpl w:val="3AD43F96"/>
    <w:lvl w:tplc="86CA7F68" w:ilvl="0">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8">
    <w:nsid w:val="6F196DB0"/>
    <w:multiLevelType w:val="hybridMultilevel"/>
    <w:tmpl w:val="7AAA3D4E"/>
    <w:lvl w:tplc="3D36A92C" w:ilvl="0">
      <w:start w:val="4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9">
    <w:nsid w:val="72D22042"/>
    <w:multiLevelType w:val="hybridMultilevel"/>
    <w:tmpl w:val="3490CEB0"/>
    <w:lvl w:tplc="0C7441A8" w:ilvl="0">
      <w:start w:val="1"/>
      <w:numFmt w:val="bullet"/>
      <w:lvlText w:val="-"/>
      <w:lvlJc w:val="left"/>
      <w:pPr>
        <w:tabs>
          <w:tab w:pos="1440" w:val="num"/>
        </w:tabs>
        <w:ind w:hanging="360" w:left="1440"/>
      </w:pPr>
      <w:rPr>
        <w:rFonts w:cs="Times New Roman" w:eastAsia="Lucida Sans Unicode" w:hAnsi="Times New Roman" w:ascii="Times New Roman"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abstractNum w:abstractNumId="20">
    <w:nsid w:val="76B83DB7"/>
    <w:multiLevelType w:val="hybridMultilevel"/>
    <w:tmpl w:val="7A9AFAFE"/>
    <w:lvl w:tplc="7C0C4FA2" w:ilvl="0">
      <w:start w:val="1"/>
      <w:numFmt w:val="lowerLetter"/>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7EA1450C"/>
    <w:multiLevelType w:val="hybridMultilevel"/>
    <w:tmpl w:val="42366E86"/>
    <w:lvl w:tplc="041A0011"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9"/>
  </w:num>
  <w:num w:numId="2">
    <w:abstractNumId w:val="13"/>
  </w:num>
  <w:num w:numId="3">
    <w:abstractNumId w:val="6"/>
  </w:num>
  <w:num w:numId="4">
    <w:abstractNumId w:val="8"/>
  </w:num>
  <w:num w:numId="5">
    <w:abstractNumId w:val="0"/>
  </w:num>
  <w:num w:numId="6">
    <w:abstractNumId w:val="5"/>
  </w:num>
  <w:num w:numId="7">
    <w:abstractNumId w:val="0"/>
  </w:num>
  <w:num w:numId="8">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4"/>
  </w:num>
  <w:num w:numId="11">
    <w:abstractNumId w:val="16"/>
  </w:num>
  <w:num w:numId="12">
    <w:abstractNumId w:val="15"/>
  </w:num>
  <w:num w:numId="13">
    <w:abstractNumId w:val="20"/>
  </w:num>
  <w:num w:numId="14">
    <w:abstractNumId w:val="10"/>
  </w:num>
  <w:num w:numId="15">
    <w:abstractNumId w:val="2"/>
  </w:num>
  <w:num w:numId="16">
    <w:abstractNumId w:val="3"/>
  </w:num>
  <w:num w:numId="17">
    <w:abstractNumId w:val="4"/>
  </w:num>
  <w:num w:numId="18">
    <w:abstractNumId w:val="12"/>
  </w:num>
  <w:num w:numId="19">
    <w:abstractNumId w:val="11"/>
  </w:num>
  <w:num w:numId="20">
    <w:abstractNumId w:val="18"/>
  </w:num>
  <w:num w:numId="21">
    <w:abstractNumId w:val="7"/>
  </w:num>
  <w:num w:numId="22">
    <w:abstractNumId w:val="21"/>
  </w:num>
  <w:num w:numId="23">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96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20FA2"/>
    <w:rsid w:val="000223F8"/>
    <w:rsid w:val="00033811"/>
    <w:rsid w:val="00033B90"/>
    <w:rsid w:val="000363A8"/>
    <w:rsid w:val="000448CC"/>
    <w:rsid w:val="00045336"/>
    <w:rsid w:val="0004612F"/>
    <w:rsid w:val="00054622"/>
    <w:rsid w:val="0005693E"/>
    <w:rsid w:val="00057F89"/>
    <w:rsid w:val="00074766"/>
    <w:rsid w:val="00086014"/>
    <w:rsid w:val="00092557"/>
    <w:rsid w:val="00093FFD"/>
    <w:rsid w:val="000A4C4F"/>
    <w:rsid w:val="000A58A5"/>
    <w:rsid w:val="000A78D7"/>
    <w:rsid w:val="000B18BB"/>
    <w:rsid w:val="000C09D8"/>
    <w:rsid w:val="000C0DC7"/>
    <w:rsid w:val="000C1A8A"/>
    <w:rsid w:val="000D2B7A"/>
    <w:rsid w:val="000D4B7B"/>
    <w:rsid w:val="000D4B7E"/>
    <w:rsid w:val="000E0825"/>
    <w:rsid w:val="000E19E7"/>
    <w:rsid w:val="000E32AE"/>
    <w:rsid w:val="00106318"/>
    <w:rsid w:val="0010798E"/>
    <w:rsid w:val="00132E9B"/>
    <w:rsid w:val="00133E82"/>
    <w:rsid w:val="00134620"/>
    <w:rsid w:val="00134E42"/>
    <w:rsid w:val="00142AE6"/>
    <w:rsid w:val="0014346E"/>
    <w:rsid w:val="00154540"/>
    <w:rsid w:val="0015582A"/>
    <w:rsid w:val="00157E41"/>
    <w:rsid w:val="00164151"/>
    <w:rsid w:val="001716CF"/>
    <w:rsid w:val="00171938"/>
    <w:rsid w:val="0017236D"/>
    <w:rsid w:val="00180739"/>
    <w:rsid w:val="0018718B"/>
    <w:rsid w:val="00190421"/>
    <w:rsid w:val="00190D32"/>
    <w:rsid w:val="00192091"/>
    <w:rsid w:val="0019447F"/>
    <w:rsid w:val="001A4D8C"/>
    <w:rsid w:val="001B16B9"/>
    <w:rsid w:val="001B2D5E"/>
    <w:rsid w:val="001B7C99"/>
    <w:rsid w:val="001C15C0"/>
    <w:rsid w:val="001C3CC8"/>
    <w:rsid w:val="001C4A7B"/>
    <w:rsid w:val="001C6013"/>
    <w:rsid w:val="001D722A"/>
    <w:rsid w:val="001D7342"/>
    <w:rsid w:val="001E280A"/>
    <w:rsid w:val="001E74FF"/>
    <w:rsid w:val="001F346B"/>
    <w:rsid w:val="001F5360"/>
    <w:rsid w:val="00200509"/>
    <w:rsid w:val="0020310C"/>
    <w:rsid w:val="00205159"/>
    <w:rsid w:val="0020707B"/>
    <w:rsid w:val="002104E9"/>
    <w:rsid w:val="00212A5E"/>
    <w:rsid w:val="00212B6D"/>
    <w:rsid w:val="00220568"/>
    <w:rsid w:val="0022375B"/>
    <w:rsid w:val="00227DCA"/>
    <w:rsid w:val="00233F52"/>
    <w:rsid w:val="00242BF3"/>
    <w:rsid w:val="002507C1"/>
    <w:rsid w:val="00253898"/>
    <w:rsid w:val="0025441F"/>
    <w:rsid w:val="002558D3"/>
    <w:rsid w:val="002663B6"/>
    <w:rsid w:val="002702AA"/>
    <w:rsid w:val="00272871"/>
    <w:rsid w:val="00284F76"/>
    <w:rsid w:val="00287DDF"/>
    <w:rsid w:val="002915D1"/>
    <w:rsid w:val="00293E2C"/>
    <w:rsid w:val="002940FB"/>
    <w:rsid w:val="00295AA0"/>
    <w:rsid w:val="002A12CC"/>
    <w:rsid w:val="002B2E3C"/>
    <w:rsid w:val="002B4A74"/>
    <w:rsid w:val="002B50EF"/>
    <w:rsid w:val="002B69EA"/>
    <w:rsid w:val="002B7EC0"/>
    <w:rsid w:val="002C349E"/>
    <w:rsid w:val="002D03A2"/>
    <w:rsid w:val="002D0A57"/>
    <w:rsid w:val="002D61BB"/>
    <w:rsid w:val="002D7EA5"/>
    <w:rsid w:val="002E501D"/>
    <w:rsid w:val="002F2A18"/>
    <w:rsid w:val="002F4295"/>
    <w:rsid w:val="002F7A49"/>
    <w:rsid w:val="003002DC"/>
    <w:rsid w:val="003014C5"/>
    <w:rsid w:val="00304FD4"/>
    <w:rsid w:val="003114A1"/>
    <w:rsid w:val="003137CE"/>
    <w:rsid w:val="00320A79"/>
    <w:rsid w:val="00325721"/>
    <w:rsid w:val="00331511"/>
    <w:rsid w:val="00333643"/>
    <w:rsid w:val="003375B4"/>
    <w:rsid w:val="00340586"/>
    <w:rsid w:val="003405B9"/>
    <w:rsid w:val="00342913"/>
    <w:rsid w:val="00344DBD"/>
    <w:rsid w:val="0034570F"/>
    <w:rsid w:val="003518E7"/>
    <w:rsid w:val="0035528F"/>
    <w:rsid w:val="0036128E"/>
    <w:rsid w:val="0036763D"/>
    <w:rsid w:val="003771A0"/>
    <w:rsid w:val="0037763C"/>
    <w:rsid w:val="00383241"/>
    <w:rsid w:val="00383B4B"/>
    <w:rsid w:val="00384561"/>
    <w:rsid w:val="0038673A"/>
    <w:rsid w:val="00392ED7"/>
    <w:rsid w:val="0039304E"/>
    <w:rsid w:val="00397F88"/>
    <w:rsid w:val="003A0DAE"/>
    <w:rsid w:val="003A1A33"/>
    <w:rsid w:val="003A1D13"/>
    <w:rsid w:val="003A740F"/>
    <w:rsid w:val="003B2EC1"/>
    <w:rsid w:val="003B53AD"/>
    <w:rsid w:val="003C2DAE"/>
    <w:rsid w:val="003C3021"/>
    <w:rsid w:val="003C503D"/>
    <w:rsid w:val="003C5395"/>
    <w:rsid w:val="003C611C"/>
    <w:rsid w:val="003D510A"/>
    <w:rsid w:val="003D6EE0"/>
    <w:rsid w:val="003E471F"/>
    <w:rsid w:val="003E498B"/>
    <w:rsid w:val="003E5EF6"/>
    <w:rsid w:val="003E6003"/>
    <w:rsid w:val="003F0E59"/>
    <w:rsid w:val="003F260E"/>
    <w:rsid w:val="003F462E"/>
    <w:rsid w:val="00402C63"/>
    <w:rsid w:val="00412375"/>
    <w:rsid w:val="00415CFD"/>
    <w:rsid w:val="004171A6"/>
    <w:rsid w:val="00432D08"/>
    <w:rsid w:val="00436A60"/>
    <w:rsid w:val="004457F5"/>
    <w:rsid w:val="00454952"/>
    <w:rsid w:val="0045701C"/>
    <w:rsid w:val="004570FE"/>
    <w:rsid w:val="00460E56"/>
    <w:rsid w:val="00466674"/>
    <w:rsid w:val="00476870"/>
    <w:rsid w:val="00481B26"/>
    <w:rsid w:val="00485CBD"/>
    <w:rsid w:val="00491B23"/>
    <w:rsid w:val="00496C00"/>
    <w:rsid w:val="004A29A3"/>
    <w:rsid w:val="004A4135"/>
    <w:rsid w:val="004B0D0A"/>
    <w:rsid w:val="004B2704"/>
    <w:rsid w:val="004B7A1A"/>
    <w:rsid w:val="004C1393"/>
    <w:rsid w:val="004C22F2"/>
    <w:rsid w:val="004C5B28"/>
    <w:rsid w:val="004C7461"/>
    <w:rsid w:val="004C7D4A"/>
    <w:rsid w:val="004D55E7"/>
    <w:rsid w:val="004D641C"/>
    <w:rsid w:val="004D76A1"/>
    <w:rsid w:val="004E66C8"/>
    <w:rsid w:val="004F1235"/>
    <w:rsid w:val="004F3D33"/>
    <w:rsid w:val="004F3F9D"/>
    <w:rsid w:val="004F4030"/>
    <w:rsid w:val="00501276"/>
    <w:rsid w:val="005072D1"/>
    <w:rsid w:val="00510B96"/>
    <w:rsid w:val="00513886"/>
    <w:rsid w:val="005146CC"/>
    <w:rsid w:val="00524796"/>
    <w:rsid w:val="005252EB"/>
    <w:rsid w:val="005267F2"/>
    <w:rsid w:val="00530649"/>
    <w:rsid w:val="00535B53"/>
    <w:rsid w:val="00537753"/>
    <w:rsid w:val="005443ED"/>
    <w:rsid w:val="0055535C"/>
    <w:rsid w:val="00556CF6"/>
    <w:rsid w:val="00557075"/>
    <w:rsid w:val="005720A2"/>
    <w:rsid w:val="0057728D"/>
    <w:rsid w:val="005813C5"/>
    <w:rsid w:val="00582E07"/>
    <w:rsid w:val="00593301"/>
    <w:rsid w:val="00593584"/>
    <w:rsid w:val="005A4774"/>
    <w:rsid w:val="005A5245"/>
    <w:rsid w:val="005A7000"/>
    <w:rsid w:val="005A7501"/>
    <w:rsid w:val="005B4C8E"/>
    <w:rsid w:val="005B7E92"/>
    <w:rsid w:val="005C58CA"/>
    <w:rsid w:val="005C7BDA"/>
    <w:rsid w:val="005D07C0"/>
    <w:rsid w:val="005D56B7"/>
    <w:rsid w:val="005D7AA9"/>
    <w:rsid w:val="005E083B"/>
    <w:rsid w:val="005E13C6"/>
    <w:rsid w:val="005E221A"/>
    <w:rsid w:val="005E4478"/>
    <w:rsid w:val="005F7E0F"/>
    <w:rsid w:val="00602209"/>
    <w:rsid w:val="00602F57"/>
    <w:rsid w:val="0061075E"/>
    <w:rsid w:val="0061300C"/>
    <w:rsid w:val="00622AE8"/>
    <w:rsid w:val="00626377"/>
    <w:rsid w:val="006276E0"/>
    <w:rsid w:val="00632AD5"/>
    <w:rsid w:val="00636A27"/>
    <w:rsid w:val="006377E2"/>
    <w:rsid w:val="0064092A"/>
    <w:rsid w:val="00641162"/>
    <w:rsid w:val="006412EF"/>
    <w:rsid w:val="006637D6"/>
    <w:rsid w:val="006703C1"/>
    <w:rsid w:val="006726A9"/>
    <w:rsid w:val="006734CA"/>
    <w:rsid w:val="00674259"/>
    <w:rsid w:val="00680573"/>
    <w:rsid w:val="00680867"/>
    <w:rsid w:val="00681038"/>
    <w:rsid w:val="006829DB"/>
    <w:rsid w:val="00692B24"/>
    <w:rsid w:val="00693577"/>
    <w:rsid w:val="00697794"/>
    <w:rsid w:val="006A09F8"/>
    <w:rsid w:val="006A1C75"/>
    <w:rsid w:val="006A25D5"/>
    <w:rsid w:val="006A674C"/>
    <w:rsid w:val="006B01FB"/>
    <w:rsid w:val="006B055B"/>
    <w:rsid w:val="006C2E6F"/>
    <w:rsid w:val="006C32B1"/>
    <w:rsid w:val="006C5B01"/>
    <w:rsid w:val="006C61FB"/>
    <w:rsid w:val="006D5E38"/>
    <w:rsid w:val="006E75E7"/>
    <w:rsid w:val="00700CA7"/>
    <w:rsid w:val="00704AE2"/>
    <w:rsid w:val="00706CE5"/>
    <w:rsid w:val="00716992"/>
    <w:rsid w:val="00721192"/>
    <w:rsid w:val="00725962"/>
    <w:rsid w:val="00727354"/>
    <w:rsid w:val="00727EF8"/>
    <w:rsid w:val="00732A86"/>
    <w:rsid w:val="00740628"/>
    <w:rsid w:val="007457C0"/>
    <w:rsid w:val="0074742B"/>
    <w:rsid w:val="00752928"/>
    <w:rsid w:val="007535F2"/>
    <w:rsid w:val="00763483"/>
    <w:rsid w:val="007644FB"/>
    <w:rsid w:val="00764D91"/>
    <w:rsid w:val="007650F9"/>
    <w:rsid w:val="00770AED"/>
    <w:rsid w:val="0077554D"/>
    <w:rsid w:val="007768AD"/>
    <w:rsid w:val="00783298"/>
    <w:rsid w:val="00786AF3"/>
    <w:rsid w:val="00786F13"/>
    <w:rsid w:val="0079123E"/>
    <w:rsid w:val="007A2767"/>
    <w:rsid w:val="007A3EB6"/>
    <w:rsid w:val="007A6379"/>
    <w:rsid w:val="007A69EF"/>
    <w:rsid w:val="007A6B5B"/>
    <w:rsid w:val="007B0F0D"/>
    <w:rsid w:val="007B182D"/>
    <w:rsid w:val="007B7C9B"/>
    <w:rsid w:val="007C03AF"/>
    <w:rsid w:val="007C206E"/>
    <w:rsid w:val="007C4A63"/>
    <w:rsid w:val="007C53E7"/>
    <w:rsid w:val="007D211A"/>
    <w:rsid w:val="007D2AA9"/>
    <w:rsid w:val="007D76F9"/>
    <w:rsid w:val="007E07B1"/>
    <w:rsid w:val="007F2207"/>
    <w:rsid w:val="007F7513"/>
    <w:rsid w:val="0080284D"/>
    <w:rsid w:val="00802A45"/>
    <w:rsid w:val="008032BC"/>
    <w:rsid w:val="00803557"/>
    <w:rsid w:val="00813ECE"/>
    <w:rsid w:val="008162E0"/>
    <w:rsid w:val="008303E6"/>
    <w:rsid w:val="0083392B"/>
    <w:rsid w:val="00834DFA"/>
    <w:rsid w:val="00837786"/>
    <w:rsid w:val="0084437F"/>
    <w:rsid w:val="00853210"/>
    <w:rsid w:val="008560F4"/>
    <w:rsid w:val="00860C7D"/>
    <w:rsid w:val="00861633"/>
    <w:rsid w:val="00863B92"/>
    <w:rsid w:val="008722A1"/>
    <w:rsid w:val="00874415"/>
    <w:rsid w:val="00877D25"/>
    <w:rsid w:val="008811CA"/>
    <w:rsid w:val="00890248"/>
    <w:rsid w:val="00892C86"/>
    <w:rsid w:val="00893CD3"/>
    <w:rsid w:val="00894B08"/>
    <w:rsid w:val="00896643"/>
    <w:rsid w:val="008B17A3"/>
    <w:rsid w:val="008B185C"/>
    <w:rsid w:val="008B559E"/>
    <w:rsid w:val="008B55DE"/>
    <w:rsid w:val="008B5B0B"/>
    <w:rsid w:val="008C07B9"/>
    <w:rsid w:val="008C624D"/>
    <w:rsid w:val="008C6D46"/>
    <w:rsid w:val="008C7A64"/>
    <w:rsid w:val="008D0AA7"/>
    <w:rsid w:val="008D6E92"/>
    <w:rsid w:val="008E062C"/>
    <w:rsid w:val="008E2FDA"/>
    <w:rsid w:val="008E547D"/>
    <w:rsid w:val="008E575D"/>
    <w:rsid w:val="008F1073"/>
    <w:rsid w:val="008F23AB"/>
    <w:rsid w:val="008F6834"/>
    <w:rsid w:val="00900AD1"/>
    <w:rsid w:val="009017F7"/>
    <w:rsid w:val="009023DB"/>
    <w:rsid w:val="00912F97"/>
    <w:rsid w:val="00916877"/>
    <w:rsid w:val="00920A62"/>
    <w:rsid w:val="00925E1C"/>
    <w:rsid w:val="00933FC6"/>
    <w:rsid w:val="00941B53"/>
    <w:rsid w:val="0094202C"/>
    <w:rsid w:val="00945848"/>
    <w:rsid w:val="00945AE8"/>
    <w:rsid w:val="0095677C"/>
    <w:rsid w:val="00956E9E"/>
    <w:rsid w:val="00970AA9"/>
    <w:rsid w:val="00971C38"/>
    <w:rsid w:val="00974B81"/>
    <w:rsid w:val="009752B0"/>
    <w:rsid w:val="00980D42"/>
    <w:rsid w:val="009811BC"/>
    <w:rsid w:val="0098337E"/>
    <w:rsid w:val="00986574"/>
    <w:rsid w:val="009866F4"/>
    <w:rsid w:val="009934F5"/>
    <w:rsid w:val="0099793A"/>
    <w:rsid w:val="009B2AD7"/>
    <w:rsid w:val="009B68B7"/>
    <w:rsid w:val="009C17D2"/>
    <w:rsid w:val="009C5253"/>
    <w:rsid w:val="009C5395"/>
    <w:rsid w:val="009C5FFB"/>
    <w:rsid w:val="009C6009"/>
    <w:rsid w:val="009D32B8"/>
    <w:rsid w:val="009D3370"/>
    <w:rsid w:val="009E2458"/>
    <w:rsid w:val="009E52DE"/>
    <w:rsid w:val="009E5EC7"/>
    <w:rsid w:val="009F0176"/>
    <w:rsid w:val="009F187D"/>
    <w:rsid w:val="009F2492"/>
    <w:rsid w:val="00A0280D"/>
    <w:rsid w:val="00A0591B"/>
    <w:rsid w:val="00A1187C"/>
    <w:rsid w:val="00A21F80"/>
    <w:rsid w:val="00A22BFA"/>
    <w:rsid w:val="00A276F6"/>
    <w:rsid w:val="00A305F4"/>
    <w:rsid w:val="00A307D7"/>
    <w:rsid w:val="00A421CD"/>
    <w:rsid w:val="00A43B8D"/>
    <w:rsid w:val="00A53351"/>
    <w:rsid w:val="00A615C2"/>
    <w:rsid w:val="00A67709"/>
    <w:rsid w:val="00A71D26"/>
    <w:rsid w:val="00A80FE8"/>
    <w:rsid w:val="00A85943"/>
    <w:rsid w:val="00A94C58"/>
    <w:rsid w:val="00A97E0D"/>
    <w:rsid w:val="00AA10A7"/>
    <w:rsid w:val="00AC6DD8"/>
    <w:rsid w:val="00AD0F34"/>
    <w:rsid w:val="00AD4212"/>
    <w:rsid w:val="00AD4785"/>
    <w:rsid w:val="00AD6762"/>
    <w:rsid w:val="00AE0120"/>
    <w:rsid w:val="00AE0E9D"/>
    <w:rsid w:val="00AE3ADB"/>
    <w:rsid w:val="00AE7BD4"/>
    <w:rsid w:val="00AF595B"/>
    <w:rsid w:val="00B0157F"/>
    <w:rsid w:val="00B107F2"/>
    <w:rsid w:val="00B16687"/>
    <w:rsid w:val="00B1783A"/>
    <w:rsid w:val="00B22DD3"/>
    <w:rsid w:val="00B2542A"/>
    <w:rsid w:val="00B31906"/>
    <w:rsid w:val="00B33891"/>
    <w:rsid w:val="00B34DDB"/>
    <w:rsid w:val="00B375D3"/>
    <w:rsid w:val="00B4571B"/>
    <w:rsid w:val="00B468CF"/>
    <w:rsid w:val="00B47D99"/>
    <w:rsid w:val="00B5258F"/>
    <w:rsid w:val="00B53DA8"/>
    <w:rsid w:val="00B55483"/>
    <w:rsid w:val="00B611F1"/>
    <w:rsid w:val="00B721FC"/>
    <w:rsid w:val="00B753DD"/>
    <w:rsid w:val="00B75D50"/>
    <w:rsid w:val="00B778B4"/>
    <w:rsid w:val="00B81088"/>
    <w:rsid w:val="00B817C4"/>
    <w:rsid w:val="00B842A9"/>
    <w:rsid w:val="00B8444E"/>
    <w:rsid w:val="00B845D3"/>
    <w:rsid w:val="00B86FF5"/>
    <w:rsid w:val="00B927D7"/>
    <w:rsid w:val="00BB6C1F"/>
    <w:rsid w:val="00BB7C97"/>
    <w:rsid w:val="00BC1A10"/>
    <w:rsid w:val="00BD198F"/>
    <w:rsid w:val="00BE63A1"/>
    <w:rsid w:val="00BE7B7D"/>
    <w:rsid w:val="00BF158C"/>
    <w:rsid w:val="00BF26FC"/>
    <w:rsid w:val="00BF3CFD"/>
    <w:rsid w:val="00BF5576"/>
    <w:rsid w:val="00BF664F"/>
    <w:rsid w:val="00BF68A5"/>
    <w:rsid w:val="00C14B79"/>
    <w:rsid w:val="00C168EC"/>
    <w:rsid w:val="00C17E85"/>
    <w:rsid w:val="00C2759A"/>
    <w:rsid w:val="00C41D92"/>
    <w:rsid w:val="00C4518F"/>
    <w:rsid w:val="00C47687"/>
    <w:rsid w:val="00C51FE8"/>
    <w:rsid w:val="00C53BCA"/>
    <w:rsid w:val="00C62217"/>
    <w:rsid w:val="00C65179"/>
    <w:rsid w:val="00C65939"/>
    <w:rsid w:val="00C66F52"/>
    <w:rsid w:val="00C677CE"/>
    <w:rsid w:val="00C7170D"/>
    <w:rsid w:val="00C754BD"/>
    <w:rsid w:val="00C75BAF"/>
    <w:rsid w:val="00C8299E"/>
    <w:rsid w:val="00C85EDA"/>
    <w:rsid w:val="00C93B25"/>
    <w:rsid w:val="00C966B9"/>
    <w:rsid w:val="00C9694A"/>
    <w:rsid w:val="00CA0CFB"/>
    <w:rsid w:val="00CC05B0"/>
    <w:rsid w:val="00CC0DDF"/>
    <w:rsid w:val="00CC2BED"/>
    <w:rsid w:val="00CC4A5A"/>
    <w:rsid w:val="00CD232C"/>
    <w:rsid w:val="00CD696B"/>
    <w:rsid w:val="00CD6FD2"/>
    <w:rsid w:val="00CE2CC5"/>
    <w:rsid w:val="00CE6185"/>
    <w:rsid w:val="00CF36C9"/>
    <w:rsid w:val="00D01FD0"/>
    <w:rsid w:val="00D01FF9"/>
    <w:rsid w:val="00D16509"/>
    <w:rsid w:val="00D2254F"/>
    <w:rsid w:val="00D226F9"/>
    <w:rsid w:val="00D31067"/>
    <w:rsid w:val="00D31154"/>
    <w:rsid w:val="00D3316C"/>
    <w:rsid w:val="00D3694B"/>
    <w:rsid w:val="00D370B4"/>
    <w:rsid w:val="00D4049A"/>
    <w:rsid w:val="00D406FB"/>
    <w:rsid w:val="00D4431A"/>
    <w:rsid w:val="00D508F9"/>
    <w:rsid w:val="00D567C7"/>
    <w:rsid w:val="00D63135"/>
    <w:rsid w:val="00D75C6C"/>
    <w:rsid w:val="00D901D4"/>
    <w:rsid w:val="00D90465"/>
    <w:rsid w:val="00DA09AC"/>
    <w:rsid w:val="00DA2D83"/>
    <w:rsid w:val="00DA7612"/>
    <w:rsid w:val="00DB5026"/>
    <w:rsid w:val="00DB7D0D"/>
    <w:rsid w:val="00DC0415"/>
    <w:rsid w:val="00DC1807"/>
    <w:rsid w:val="00DC33F6"/>
    <w:rsid w:val="00DD19A3"/>
    <w:rsid w:val="00DD3F80"/>
    <w:rsid w:val="00DE4A40"/>
    <w:rsid w:val="00E002FE"/>
    <w:rsid w:val="00E03D11"/>
    <w:rsid w:val="00E04AB6"/>
    <w:rsid w:val="00E062C4"/>
    <w:rsid w:val="00E1472C"/>
    <w:rsid w:val="00E151B6"/>
    <w:rsid w:val="00E15496"/>
    <w:rsid w:val="00E22A86"/>
    <w:rsid w:val="00E24C27"/>
    <w:rsid w:val="00E24EC9"/>
    <w:rsid w:val="00E25F59"/>
    <w:rsid w:val="00E3029C"/>
    <w:rsid w:val="00E30A48"/>
    <w:rsid w:val="00E33719"/>
    <w:rsid w:val="00E371B1"/>
    <w:rsid w:val="00E40B2E"/>
    <w:rsid w:val="00E446E2"/>
    <w:rsid w:val="00E50150"/>
    <w:rsid w:val="00E51689"/>
    <w:rsid w:val="00E54B64"/>
    <w:rsid w:val="00E5638A"/>
    <w:rsid w:val="00E564EB"/>
    <w:rsid w:val="00E63D27"/>
    <w:rsid w:val="00E66430"/>
    <w:rsid w:val="00E75460"/>
    <w:rsid w:val="00E77073"/>
    <w:rsid w:val="00E77EE3"/>
    <w:rsid w:val="00E81621"/>
    <w:rsid w:val="00E8210B"/>
    <w:rsid w:val="00E82669"/>
    <w:rsid w:val="00E84D8B"/>
    <w:rsid w:val="00E86A39"/>
    <w:rsid w:val="00E91E37"/>
    <w:rsid w:val="00E926C6"/>
    <w:rsid w:val="00E94719"/>
    <w:rsid w:val="00E96BCB"/>
    <w:rsid w:val="00E96EE8"/>
    <w:rsid w:val="00E9779C"/>
    <w:rsid w:val="00EA0491"/>
    <w:rsid w:val="00EA7565"/>
    <w:rsid w:val="00EB01AE"/>
    <w:rsid w:val="00EB471E"/>
    <w:rsid w:val="00EC49EE"/>
    <w:rsid w:val="00EC5868"/>
    <w:rsid w:val="00EC6C2F"/>
    <w:rsid w:val="00ED171F"/>
    <w:rsid w:val="00ED360A"/>
    <w:rsid w:val="00ED5B21"/>
    <w:rsid w:val="00ED64A2"/>
    <w:rsid w:val="00ED791E"/>
    <w:rsid w:val="00EE0083"/>
    <w:rsid w:val="00EE15AC"/>
    <w:rsid w:val="00EF0142"/>
    <w:rsid w:val="00F00F91"/>
    <w:rsid w:val="00F05D49"/>
    <w:rsid w:val="00F05EC0"/>
    <w:rsid w:val="00F06F35"/>
    <w:rsid w:val="00F070A5"/>
    <w:rsid w:val="00F07AC2"/>
    <w:rsid w:val="00F12CCE"/>
    <w:rsid w:val="00F12F85"/>
    <w:rsid w:val="00F20EC5"/>
    <w:rsid w:val="00F25534"/>
    <w:rsid w:val="00F33E42"/>
    <w:rsid w:val="00F3542F"/>
    <w:rsid w:val="00F369C4"/>
    <w:rsid w:val="00F41A8C"/>
    <w:rsid w:val="00F41FB7"/>
    <w:rsid w:val="00F42934"/>
    <w:rsid w:val="00F55808"/>
    <w:rsid w:val="00F5584F"/>
    <w:rsid w:val="00F56463"/>
    <w:rsid w:val="00F62973"/>
    <w:rsid w:val="00F631F4"/>
    <w:rsid w:val="00F63F37"/>
    <w:rsid w:val="00F75D6C"/>
    <w:rsid w:val="00F77713"/>
    <w:rsid w:val="00F81BDE"/>
    <w:rsid w:val="00F82D63"/>
    <w:rsid w:val="00F85F11"/>
    <w:rsid w:val="00F95288"/>
    <w:rsid w:val="00FA01DA"/>
    <w:rsid w:val="00FA5138"/>
    <w:rsid w:val="00FB7D3F"/>
    <w:rsid w:val="00FD1EC1"/>
    <w:rsid w:val="00FE76AC"/>
    <w:rsid w:val="00FF1C2F"/>
    <w:rsid w:val="00FF1D13"/>
    <w:rsid w:val="00FF463F"/>
    <w:rsid w:val="00FF55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uiPriority="22" w:name="Strong"/>
    <w:lsdException w:qFormat="true" w:uiPriority="20" w:name="Emphasis"/>
    <w:lsdException w:uiPriority="99" w:name="Normal (Web)"/>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Variable"/>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lang w:val="en-GB"/>
    </w:rPr>
  </w:style>
  <w:style w:styleId="Naslov1" w:type="paragraph">
    <w:name w:val="heading 1"/>
    <w:basedOn w:val="Normal"/>
    <w:link w:val="Naslov1Char"/>
    <w:uiPriority w:val="9"/>
    <w:qFormat/>
    <w:rsid w:val="006C5B01"/>
    <w:pPr>
      <w:spacing w:afterAutospacing="true" w:after="100" w:beforeAutospacing="true" w:before="100"/>
      <w:outlineLvl w:val="0"/>
    </w:pPr>
    <w:rPr>
      <w:rFonts w:hAnsi="Anivers-Regular" w:ascii="Anivers-Regular"/>
      <w:color w:val="A6A6A6"/>
      <w:kern w:val="36"/>
      <w:szCs w:val="24"/>
      <w:lang w:val="hr-HR"/>
    </w:rPr>
  </w:style>
  <w:style w:styleId="Naslov2" w:type="paragraph">
    <w:name w:val="heading 2"/>
    <w:basedOn w:val="Normal"/>
    <w:link w:val="Naslov2Char"/>
    <w:uiPriority w:val="9"/>
    <w:qFormat/>
    <w:rsid w:val="006C5B01"/>
    <w:pPr>
      <w:spacing w:afterAutospacing="true" w:after="100" w:beforeAutospacing="true" w:before="100"/>
      <w:outlineLvl w:val="1"/>
    </w:pPr>
    <w:rPr>
      <w:rFonts w:hAnsi="Anivers-Regular" w:ascii="Anivers-Regular"/>
      <w:color w:val="A6A6A6"/>
      <w:szCs w:val="24"/>
      <w:lang w:val="hr-HR"/>
    </w:rPr>
  </w:style>
  <w:style w:styleId="Naslov3" w:type="paragraph">
    <w:name w:val="heading 3"/>
    <w:basedOn w:val="Normal"/>
    <w:link w:val="Naslov3Char"/>
    <w:uiPriority w:val="9"/>
    <w:qFormat/>
    <w:rsid w:val="006C5B01"/>
    <w:pPr>
      <w:spacing w:afterAutospacing="true" w:after="100" w:beforeAutospacing="true" w:before="100"/>
      <w:outlineLvl w:val="2"/>
    </w:pPr>
    <w:rPr>
      <w:rFonts w:hAnsi="Anivers-Regular" w:ascii="Anivers-Regular"/>
      <w:color w:val="A6A6A6"/>
      <w:szCs w:val="24"/>
      <w:lang w:val="hr-HR"/>
    </w:rPr>
  </w:style>
  <w:style w:styleId="Naslov4" w:type="paragraph">
    <w:name w:val="heading 4"/>
    <w:basedOn w:val="Normal"/>
    <w:link w:val="Naslov4Char"/>
    <w:uiPriority w:val="9"/>
    <w:qFormat/>
    <w:rsid w:val="006C5B01"/>
    <w:pPr>
      <w:spacing w:afterAutospacing="true" w:after="100" w:beforeAutospacing="true" w:before="100"/>
      <w:outlineLvl w:val="3"/>
    </w:pPr>
    <w:rPr>
      <w:rFonts w:hAnsi="Anivers-Regular" w:ascii="Anivers-Regular"/>
      <w:color w:val="A6A6A6"/>
      <w:szCs w:val="24"/>
      <w:lang w:val="hr-HR"/>
    </w:rPr>
  </w:style>
  <w:style w:styleId="Naslov5" w:type="paragraph">
    <w:name w:val="heading 5"/>
    <w:basedOn w:val="Normal"/>
    <w:link w:val="Naslov5Char"/>
    <w:uiPriority w:val="9"/>
    <w:qFormat/>
    <w:rsid w:val="006C5B01"/>
    <w:pPr>
      <w:spacing w:afterAutospacing="true" w:after="100" w:beforeAutospacing="true" w:before="100"/>
      <w:outlineLvl w:val="4"/>
    </w:pPr>
    <w:rPr>
      <w:rFonts w:hAnsi="Anivers-Regular" w:ascii="Anivers-Regular"/>
      <w:color w:val="A6A6A6"/>
      <w:szCs w:val="24"/>
      <w:lang w:val="hr-HR"/>
    </w:rPr>
  </w:style>
  <w:style w:styleId="Naslov6" w:type="paragraph">
    <w:name w:val="heading 6"/>
    <w:basedOn w:val="Normal"/>
    <w:link w:val="Naslov6Char"/>
    <w:uiPriority w:val="9"/>
    <w:qFormat/>
    <w:rsid w:val="006C5B01"/>
    <w:pPr>
      <w:spacing w:afterAutospacing="true" w:after="100" w:beforeAutospacing="true" w:before="100"/>
      <w:outlineLvl w:val="5"/>
    </w:pPr>
    <w:rPr>
      <w:rFonts w:hAnsi="Anivers-Regular" w:ascii="Anivers-Regular"/>
      <w:color w:val="A6A6A6"/>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692B24"/>
    <w:rPr>
      <w:rFonts w:cs="Tahoma" w:hAnsi="Tahoma" w:ascii="Tahoma"/>
      <w:sz w:val="16"/>
      <w:szCs w:val="16"/>
    </w:rPr>
  </w:style>
  <w:style w:styleId="Podnoje" w:type="paragraph">
    <w:name w:val="footer"/>
    <w:basedOn w:val="Normal"/>
    <w:link w:val="PodnojeChar"/>
    <w:rsid w:val="003A740F"/>
    <w:pPr>
      <w:tabs>
        <w:tab w:pos="4536" w:val="center"/>
        <w:tab w:pos="9072" w:val="right"/>
      </w:tabs>
    </w:pPr>
  </w:style>
  <w:style w:customStyle="true" w:styleId="PodnojeChar" w:type="character">
    <w:name w:val="Podnožje Char"/>
    <w:link w:val="Podnoje"/>
    <w:rsid w:val="003A740F"/>
    <w:rPr>
      <w:rFonts w:hAnsi="Arial" w:ascii="Arial"/>
      <w:sz w:val="24"/>
      <w:lang w:val="en-GB"/>
    </w:rPr>
  </w:style>
  <w:style w:customStyle="true" w:styleId="ZaglavljeChar" w:type="character">
    <w:name w:val="Zaglavlje Char"/>
    <w:link w:val="Zaglavlje"/>
    <w:uiPriority w:val="99"/>
    <w:rsid w:val="00392ED7"/>
    <w:rPr>
      <w:rFonts w:hAnsi="Arial" w:ascii="Arial"/>
      <w:sz w:val="24"/>
      <w:lang w:val="en-GB"/>
    </w:rPr>
  </w:style>
  <w:style w:styleId="Odlomakpopisa" w:type="paragraph">
    <w:name w:val="List Paragraph"/>
    <w:basedOn w:val="Normal"/>
    <w:uiPriority w:val="34"/>
    <w:qFormat/>
    <w:rsid w:val="00EC5868"/>
    <w:pPr>
      <w:ind w:left="720"/>
      <w:contextualSpacing/>
    </w:pPr>
  </w:style>
  <w:style w:customStyle="true" w:styleId="Naslov1Char" w:type="character">
    <w:name w:val="Naslov 1 Char"/>
    <w:basedOn w:val="Zadanifontodlomka"/>
    <w:link w:val="Naslov1"/>
    <w:uiPriority w:val="9"/>
    <w:rsid w:val="006C5B01"/>
    <w:rPr>
      <w:rFonts w:hAnsi="Anivers-Regular" w:ascii="Anivers-Regular"/>
      <w:color w:val="A6A6A6"/>
      <w:kern w:val="36"/>
      <w:sz w:val="24"/>
      <w:szCs w:val="24"/>
    </w:rPr>
  </w:style>
  <w:style w:customStyle="true" w:styleId="Naslov2Char" w:type="character">
    <w:name w:val="Naslov 2 Char"/>
    <w:basedOn w:val="Zadanifontodlomka"/>
    <w:link w:val="Naslov2"/>
    <w:uiPriority w:val="9"/>
    <w:rsid w:val="006C5B01"/>
    <w:rPr>
      <w:rFonts w:hAnsi="Anivers-Regular" w:ascii="Anivers-Regular"/>
      <w:color w:val="A6A6A6"/>
      <w:sz w:val="24"/>
      <w:szCs w:val="24"/>
    </w:rPr>
  </w:style>
  <w:style w:customStyle="true" w:styleId="Naslov3Char" w:type="character">
    <w:name w:val="Naslov 3 Char"/>
    <w:basedOn w:val="Zadanifontodlomka"/>
    <w:link w:val="Naslov3"/>
    <w:uiPriority w:val="9"/>
    <w:rsid w:val="006C5B01"/>
    <w:rPr>
      <w:rFonts w:hAnsi="Anivers-Regular" w:ascii="Anivers-Regular"/>
      <w:color w:val="A6A6A6"/>
      <w:sz w:val="24"/>
      <w:szCs w:val="24"/>
    </w:rPr>
  </w:style>
  <w:style w:customStyle="true" w:styleId="Naslov4Char" w:type="character">
    <w:name w:val="Naslov 4 Char"/>
    <w:basedOn w:val="Zadanifontodlomka"/>
    <w:link w:val="Naslov4"/>
    <w:uiPriority w:val="9"/>
    <w:rsid w:val="006C5B01"/>
    <w:rPr>
      <w:rFonts w:hAnsi="Anivers-Regular" w:ascii="Anivers-Regular"/>
      <w:color w:val="A6A6A6"/>
      <w:sz w:val="24"/>
      <w:szCs w:val="24"/>
    </w:rPr>
  </w:style>
  <w:style w:customStyle="true" w:styleId="Naslov5Char" w:type="character">
    <w:name w:val="Naslov 5 Char"/>
    <w:basedOn w:val="Zadanifontodlomka"/>
    <w:link w:val="Naslov5"/>
    <w:uiPriority w:val="9"/>
    <w:rsid w:val="006C5B01"/>
    <w:rPr>
      <w:rFonts w:hAnsi="Anivers-Regular" w:ascii="Anivers-Regular"/>
      <w:color w:val="A6A6A6"/>
      <w:sz w:val="24"/>
      <w:szCs w:val="24"/>
    </w:rPr>
  </w:style>
  <w:style w:customStyle="true" w:styleId="Naslov6Char" w:type="character">
    <w:name w:val="Naslov 6 Char"/>
    <w:basedOn w:val="Zadanifontodlomka"/>
    <w:link w:val="Naslov6"/>
    <w:uiPriority w:val="9"/>
    <w:rsid w:val="006C5B01"/>
    <w:rPr>
      <w:rFonts w:hAnsi="Anivers-Regular" w:ascii="Anivers-Regular"/>
      <w:color w:val="A6A6A6"/>
      <w:sz w:val="24"/>
      <w:szCs w:val="24"/>
    </w:rPr>
  </w:style>
  <w:style w:styleId="Hiperveza" w:type="character">
    <w:name w:val="Hyperlink"/>
    <w:basedOn w:val="Zadanifontodlomka"/>
    <w:uiPriority w:val="99"/>
    <w:unhideWhenUsed/>
    <w:rsid w:val="006C5B01"/>
    <w:rPr>
      <w:strike w:val="false"/>
      <w:dstrike w:val="false"/>
      <w:color w:val="AA0000"/>
      <w:u w:val="none"/>
      <w:effect w:val="none"/>
    </w:rPr>
  </w:style>
  <w:style w:styleId="SlijeenaHiperveza" w:type="character">
    <w:name w:val="FollowedHyperlink"/>
    <w:basedOn w:val="Zadanifontodlomka"/>
    <w:uiPriority w:val="99"/>
    <w:unhideWhenUsed/>
    <w:rsid w:val="006C5B01"/>
    <w:rPr>
      <w:strike w:val="false"/>
      <w:dstrike w:val="false"/>
      <w:color w:val="660000"/>
      <w:u w:val="none"/>
      <w:effect w:val="none"/>
    </w:rPr>
  </w:style>
  <w:style w:styleId="HTML-adresa" w:type="paragraph">
    <w:name w:val="HTML Address"/>
    <w:basedOn w:val="Normal"/>
    <w:link w:val="HTML-adresaChar"/>
    <w:uiPriority w:val="99"/>
    <w:unhideWhenUsed/>
    <w:rsid w:val="006C5B01"/>
    <w:rPr>
      <w:rFonts w:hAnsi="Times New Roman" w:ascii="Times New Roman"/>
      <w:szCs w:val="24"/>
      <w:lang w:val="hr-HR"/>
    </w:rPr>
  </w:style>
  <w:style w:customStyle="true" w:styleId="HTML-adresaChar" w:type="character">
    <w:name w:val="HTML-adresa Char"/>
    <w:basedOn w:val="Zadanifontodlomka"/>
    <w:link w:val="HTML-adresa"/>
    <w:uiPriority w:val="99"/>
    <w:rsid w:val="006C5B01"/>
    <w:rPr>
      <w:sz w:val="24"/>
      <w:szCs w:val="24"/>
    </w:rPr>
  </w:style>
  <w:style w:styleId="HTML-navod" w:type="character">
    <w:name w:val="HTML Cite"/>
    <w:basedOn w:val="Zadanifontodlomka"/>
    <w:uiPriority w:val="99"/>
    <w:unhideWhenUsed/>
    <w:rsid w:val="006C5B01"/>
    <w:rPr>
      <w:b w:val="false"/>
      <w:bCs w:val="false"/>
      <w:i w:val="false"/>
      <w:iCs w:val="false"/>
    </w:rPr>
  </w:style>
  <w:style w:styleId="HTML-kod" w:type="character">
    <w:name w:val="HTML Code"/>
    <w:basedOn w:val="Zadanifontodlomka"/>
    <w:uiPriority w:val="99"/>
    <w:unhideWhenUsed/>
    <w:rsid w:val="006C5B01"/>
    <w:rPr>
      <w:rFonts w:cs="Courier New" w:eastAsia="Times New Roman" w:hAnsi="Courier New" w:ascii="Courier New" w:hint="default"/>
      <w:b w:val="false"/>
      <w:bCs w:val="false"/>
      <w:i w:val="false"/>
      <w:iCs w:val="false"/>
      <w:sz w:val="24"/>
      <w:szCs w:val="24"/>
    </w:rPr>
  </w:style>
  <w:style w:styleId="HTML-definicija" w:type="character">
    <w:name w:val="HTML Definition"/>
    <w:basedOn w:val="Zadanifontodlomka"/>
    <w:uiPriority w:val="99"/>
    <w:unhideWhenUsed/>
    <w:rsid w:val="006C5B01"/>
    <w:rPr>
      <w:b w:val="false"/>
      <w:bCs w:val="false"/>
      <w:i w:val="false"/>
      <w:iCs w:val="false"/>
    </w:rPr>
  </w:style>
  <w:style w:styleId="Istaknuto" w:type="character">
    <w:name w:val="Emphasis"/>
    <w:basedOn w:val="Zadanifontodlomka"/>
    <w:uiPriority w:val="20"/>
    <w:qFormat/>
    <w:rsid w:val="006C5B01"/>
    <w:rPr>
      <w:b w:val="false"/>
      <w:bCs w:val="false"/>
      <w:i w:val="false"/>
      <w:iCs w:val="false"/>
    </w:rPr>
  </w:style>
  <w:style w:styleId="HTML-tipkovnica" w:type="character">
    <w:name w:val="HTML Keyboard"/>
    <w:basedOn w:val="Zadanifontodlomka"/>
    <w:uiPriority w:val="99"/>
    <w:unhideWhenUsed/>
    <w:rsid w:val="006C5B01"/>
    <w:rPr>
      <w:rFonts w:cs="Courier New" w:eastAsia="Times New Roman" w:hAnsi="Courier New" w:ascii="Courier New" w:hint="default"/>
      <w:sz w:val="24"/>
      <w:szCs w:val="24"/>
    </w:rPr>
  </w:style>
  <w:style w:styleId="HTMLunaprijedoblikovano" w:type="paragraph">
    <w:name w:val="HTML Preformatted"/>
    <w:basedOn w:val="Normal"/>
    <w:link w:val="HTMLunaprijedoblikovanoChar"/>
    <w:uiPriority w:val="99"/>
    <w:unhideWhenUsed/>
    <w:rsid w:val="006C5B01"/>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cs="Courier New" w:hAnsi="Courier New" w:ascii="Courier New"/>
      <w:szCs w:val="24"/>
      <w:lang w:val="hr-HR"/>
    </w:rPr>
  </w:style>
  <w:style w:customStyle="true" w:styleId="HTMLunaprijedoblikovanoChar" w:type="character">
    <w:name w:val="HTML unaprijed oblikovano Char"/>
    <w:basedOn w:val="Zadanifontodlomka"/>
    <w:link w:val="HTMLunaprijedoblikovano"/>
    <w:uiPriority w:val="99"/>
    <w:rsid w:val="006C5B01"/>
    <w:rPr>
      <w:rFonts w:cs="Courier New" w:hAnsi="Courier New" w:ascii="Courier New"/>
      <w:sz w:val="24"/>
      <w:szCs w:val="24"/>
    </w:rPr>
  </w:style>
  <w:style w:styleId="HTML-primjer" w:type="character">
    <w:name w:val="HTML Sample"/>
    <w:basedOn w:val="Zadanifontodlomka"/>
    <w:uiPriority w:val="99"/>
    <w:unhideWhenUsed/>
    <w:rsid w:val="006C5B01"/>
    <w:rPr>
      <w:rFonts w:cs="Courier New" w:eastAsia="Times New Roman" w:hAnsi="Courier New" w:ascii="Courier New" w:hint="default"/>
      <w:sz w:val="24"/>
      <w:szCs w:val="24"/>
    </w:rPr>
  </w:style>
  <w:style w:styleId="Naglaeno" w:type="character">
    <w:name w:val="Strong"/>
    <w:basedOn w:val="Zadanifontodlomka"/>
    <w:uiPriority w:val="22"/>
    <w:qFormat/>
    <w:rsid w:val="006C5B01"/>
    <w:rPr>
      <w:b w:val="false"/>
      <w:bCs w:val="false"/>
      <w:i w:val="false"/>
      <w:iCs w:val="false"/>
    </w:rPr>
  </w:style>
  <w:style w:styleId="HTML-varijabla" w:type="character">
    <w:name w:val="HTML Variable"/>
    <w:basedOn w:val="Zadanifontodlomka"/>
    <w:uiPriority w:val="99"/>
    <w:unhideWhenUsed/>
    <w:rsid w:val="006C5B01"/>
    <w:rPr>
      <w:b w:val="false"/>
      <w:bCs w:val="false"/>
      <w:i w:val="false"/>
      <w:iCs w:val="false"/>
    </w:rPr>
  </w:style>
  <w:style w:styleId="StandardWeb" w:type="paragraph">
    <w:name w:val="Normal (Web)"/>
    <w:basedOn w:val="Normal"/>
    <w:uiPriority w:val="99"/>
    <w:unhideWhenUsed/>
    <w:rsid w:val="006C5B01"/>
    <w:pPr>
      <w:spacing w:lineRule="atLeast" w:line="432" w:afterAutospacing="true" w:after="100" w:beforeAutospacing="true" w:before="100"/>
    </w:pPr>
    <w:rPr>
      <w:rFonts w:hAnsi="Times New Roman" w:ascii="Times New Roman"/>
      <w:sz w:val="26"/>
      <w:szCs w:val="26"/>
      <w:lang w:val="hr-HR"/>
    </w:rPr>
  </w:style>
  <w:style w:customStyle="true" w:styleId="chromeframe" w:type="paragraph">
    <w:name w:val="chromeframe"/>
    <w:basedOn w:val="Normal"/>
    <w:rsid w:val="006C5B01"/>
    <w:pPr>
      <w:shd w:fill="CCCCCC" w:color="auto" w:val="clear"/>
      <w:spacing w:lineRule="atLeast" w:line="432" w:after="48" w:before="48"/>
    </w:pPr>
    <w:rPr>
      <w:rFonts w:hAnsi="Times New Roman" w:ascii="Times New Roman"/>
      <w:color w:val="000000"/>
      <w:sz w:val="26"/>
      <w:szCs w:val="26"/>
      <w:lang w:val="hr-HR"/>
    </w:rPr>
  </w:style>
  <w:style w:customStyle="true" w:styleId="container12" w:type="paragraph">
    <w:name w:val="container_1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grid1" w:type="paragraph">
    <w:name w:val="grid_1"/>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2" w:type="paragraph">
    <w:name w:val="grid_2"/>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3" w:type="paragraph">
    <w:name w:val="grid_3"/>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4" w:type="paragraph">
    <w:name w:val="grid_4"/>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5" w:type="paragraph">
    <w:name w:val="grid_5"/>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6" w:type="paragraph">
    <w:name w:val="grid_6"/>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7" w:type="paragraph">
    <w:name w:val="grid_7"/>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8" w:type="paragraph">
    <w:name w:val="grid_8"/>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9" w:type="paragraph">
    <w:name w:val="grid_9"/>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10" w:type="paragraph">
    <w:name w:val="grid_10"/>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11" w:type="paragraph">
    <w:name w:val="grid_11"/>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12" w:type="paragraph">
    <w:name w:val="grid_12"/>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alpha" w:type="paragraph">
    <w:name w:val="alpha"/>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omega" w:type="paragraph">
    <w:name w:val="omega"/>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clear" w:type="paragraph">
    <w:name w:val="clea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label" w:type="paragraph">
    <w:name w:val="label"/>
    <w:basedOn w:val="Normal"/>
    <w:rsid w:val="006C5B01"/>
    <w:pPr>
      <w:spacing w:lineRule="atLeast" w:line="432" w:afterAutospacing="true" w:after="100" w:beforeAutospacing="true" w:before="100"/>
    </w:pPr>
    <w:rPr>
      <w:rFonts w:hAnsi="Times New Roman" w:ascii="Times New Roman"/>
      <w:color w:val="666666"/>
      <w:sz w:val="26"/>
      <w:szCs w:val="26"/>
      <w:lang w:val="hr-HR"/>
    </w:rPr>
  </w:style>
  <w:style w:customStyle="true" w:styleId="error" w:type="paragraph">
    <w:name w:val="error"/>
    <w:basedOn w:val="Normal"/>
    <w:rsid w:val="006C5B01"/>
    <w:pPr>
      <w:spacing w:lineRule="atLeast" w:line="432" w:afterAutospacing="true" w:after="100" w:beforeAutospacing="true" w:before="100"/>
    </w:pPr>
    <w:rPr>
      <w:rFonts w:hAnsi="Times New Roman" w:ascii="Times New Roman"/>
      <w:color w:val="FF0000"/>
      <w:sz w:val="26"/>
      <w:szCs w:val="26"/>
      <w:lang w:val="hr-HR"/>
    </w:rPr>
  </w:style>
  <w:style w:customStyle="true" w:styleId="testimonial" w:type="paragraph">
    <w:name w:val="testimonial"/>
    <w:basedOn w:val="Normal"/>
    <w:rsid w:val="006C5B01"/>
    <w:pPr>
      <w:spacing w:lineRule="atLeast" w:line="432" w:after="300" w:before="300"/>
    </w:pPr>
    <w:rPr>
      <w:rFonts w:hAnsi="Times New Roman" w:ascii="Times New Roman"/>
      <w:sz w:val="26"/>
      <w:szCs w:val="26"/>
      <w:lang w:val="hr-HR"/>
    </w:rPr>
  </w:style>
  <w:style w:customStyle="true" w:styleId="galleria-container" w:type="paragraph">
    <w:name w:val="galleria-container"/>
    <w:basedOn w:val="Normal"/>
    <w:rsid w:val="006C5B01"/>
    <w:pPr>
      <w:shd w:fill="EEEEEE" w:color="auto" w:val="clear"/>
      <w:spacing w:lineRule="atLeast" w:line="432" w:afterAutospacing="true" w:after="100" w:beforeAutospacing="true" w:before="100"/>
    </w:pPr>
    <w:rPr>
      <w:rFonts w:hAnsi="Times New Roman" w:ascii="Times New Roman"/>
      <w:sz w:val="26"/>
      <w:szCs w:val="26"/>
      <w:lang w:val="hr-HR"/>
    </w:rPr>
  </w:style>
  <w:style w:customStyle="true" w:styleId="ir" w:type="paragraph">
    <w:name w:val="ir"/>
    <w:basedOn w:val="Normal"/>
    <w:rsid w:val="006C5B01"/>
    <w:pPr>
      <w:spacing w:lineRule="atLeast" w:line="432" w:afterAutospacing="true" w:after="100" w:beforeAutospacing="true" w:before="100"/>
      <w:ind w:firstLine="22384"/>
    </w:pPr>
    <w:rPr>
      <w:rFonts w:hAnsi="Times New Roman" w:ascii="Times New Roman"/>
      <w:sz w:val="26"/>
      <w:szCs w:val="26"/>
      <w:lang w:val="hr-HR"/>
    </w:rPr>
  </w:style>
  <w:style w:customStyle="true" w:styleId="visuallyhidden" w:type="paragraph">
    <w:name w:val="visuallyhidden"/>
    <w:basedOn w:val="Normal"/>
    <w:rsid w:val="006C5B01"/>
    <w:pPr>
      <w:spacing w:lineRule="atLeast" w:line="432"/>
      <w:ind w:right="-15" w:left="-15"/>
    </w:pPr>
    <w:rPr>
      <w:rFonts w:hAnsi="Times New Roman" w:ascii="Times New Roman"/>
      <w:sz w:val="26"/>
      <w:szCs w:val="26"/>
      <w:lang w:val="hr-HR"/>
    </w:rPr>
  </w:style>
  <w:style w:customStyle="true" w:styleId="ext-el-mask" w:type="paragraph">
    <w:name w:val="ext-el-mask"/>
    <w:basedOn w:val="Normal"/>
    <w:rsid w:val="006C5B01"/>
    <w:pPr>
      <w:shd w:fill="CCCCCC" w:color="auto" w:val="clear"/>
      <w:spacing w:lineRule="atLeast" w:line="432" w:afterAutospacing="true" w:after="100" w:beforeAutospacing="true" w:before="100"/>
    </w:pPr>
    <w:rPr>
      <w:rFonts w:hAnsi="Times New Roman" w:ascii="Times New Roman"/>
      <w:sz w:val="26"/>
      <w:szCs w:val="26"/>
      <w:lang w:val="hr-HR"/>
    </w:rPr>
  </w:style>
  <w:style w:customStyle="true" w:styleId="ext-el-mask-msg" w:type="paragraph">
    <w:name w:val="ext-el-mask-msg"/>
    <w:basedOn w:val="Normal"/>
    <w:rsid w:val="006C5B01"/>
    <w:pPr>
      <w:pBdr>
        <w:top w:space="2" w:sz="6" w:color="6593CF" w:val="single"/>
        <w:left w:space="2" w:sz="6" w:color="6593CF" w:val="single"/>
        <w:bottom w:space="2" w:sz="6" w:color="6593CF" w:val="single"/>
        <w:right w:space="2" w:sz="6" w:color="6593CF" w:val="single"/>
      </w:pBdr>
      <w:shd w:fill="C3DAF9" w:color="auto" w:val="clear"/>
      <w:spacing w:lineRule="atLeast" w:line="432" w:afterAutospacing="true" w:after="100" w:beforeAutospacing="true" w:before="100"/>
    </w:pPr>
    <w:rPr>
      <w:rFonts w:hAnsi="Times New Roman" w:ascii="Times New Roman"/>
      <w:sz w:val="26"/>
      <w:szCs w:val="26"/>
      <w:lang w:val="hr-HR"/>
    </w:rPr>
  </w:style>
  <w:style w:customStyle="true" w:styleId="x-repaint" w:type="paragraph">
    <w:name w:val="x-repain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item-disabled" w:type="paragraph">
    <w:name w:val="x-item-disabled"/>
    <w:basedOn w:val="Normal"/>
    <w:rsid w:val="006C5B01"/>
    <w:pPr>
      <w:spacing w:lineRule="atLeast" w:line="432" w:afterAutospacing="true" w:after="100" w:beforeAutospacing="true" w:before="100"/>
    </w:pPr>
    <w:rPr>
      <w:rFonts w:hAnsi="Times New Roman" w:ascii="Times New Roman"/>
      <w:color w:val="808080"/>
      <w:sz w:val="26"/>
      <w:szCs w:val="26"/>
      <w:lang w:val="hr-HR"/>
    </w:rPr>
  </w:style>
  <w:style w:customStyle="true" w:styleId="x-splitbar-proxy" w:type="paragraph">
    <w:name w:val="x-splitbar-proxy"/>
    <w:basedOn w:val="Normal"/>
    <w:rsid w:val="006C5B01"/>
    <w:pPr>
      <w:shd w:fill="929090" w:color="auto" w:val="clear"/>
      <w:spacing w:lineRule="atLeast" w:line="15" w:afterAutospacing="true" w:after="100" w:beforeAutospacing="true" w:before="100"/>
    </w:pPr>
    <w:rPr>
      <w:rFonts w:hAnsi="Times New Roman" w:ascii="Times New Roman"/>
      <w:sz w:val="2"/>
      <w:szCs w:val="2"/>
      <w:lang w:val="hr-HR"/>
    </w:rPr>
  </w:style>
  <w:style w:customStyle="true" w:styleId="x-color-palette" w:type="paragraph">
    <w:name w:val="x-color-palett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ie-shadow" w:type="paragraph">
    <w:name w:val="x-ie-shadow"/>
    <w:basedOn w:val="Normal"/>
    <w:rsid w:val="006C5B01"/>
    <w:pPr>
      <w:shd w:fill="777777" w:color="auto" w:val="clear"/>
      <w:spacing w:lineRule="atLeast" w:line="432" w:afterAutospacing="true" w:after="100" w:beforeAutospacing="true" w:before="100"/>
    </w:pPr>
    <w:rPr>
      <w:rFonts w:hAnsi="Times New Roman" w:ascii="Times New Roman"/>
      <w:vanish/>
      <w:sz w:val="26"/>
      <w:szCs w:val="26"/>
      <w:lang w:val="hr-HR"/>
    </w:rPr>
  </w:style>
  <w:style w:customStyle="true" w:styleId="x-shadow" w:type="paragraph">
    <w:name w:val="x-shadow"/>
    <w:basedOn w:val="Normal"/>
    <w:rsid w:val="006C5B01"/>
    <w:pPr>
      <w:spacing w:lineRule="atLeast" w:line="432" w:afterAutospacing="true" w:after="100" w:beforeAutospacing="true" w:before="100"/>
    </w:pPr>
    <w:rPr>
      <w:rFonts w:hAnsi="Times New Roman" w:ascii="Times New Roman"/>
      <w:vanish/>
      <w:sz w:val="26"/>
      <w:szCs w:val="26"/>
      <w:lang w:val="hr-HR"/>
    </w:rPr>
  </w:style>
  <w:style w:customStyle="true" w:styleId="loading-indicator" w:type="paragraph">
    <w:name w:val="loading-indicator"/>
    <w:basedOn w:val="Normal"/>
    <w:rsid w:val="006C5B01"/>
    <w:pPr>
      <w:spacing w:lineRule="atLeast" w:line="240" w:after="45" w:before="45"/>
      <w:ind w:right="45" w:left="45"/>
    </w:pPr>
    <w:rPr>
      <w:rFonts w:hAnsi="Times New Roman" w:ascii="Times New Roman"/>
      <w:sz w:val="17"/>
      <w:szCs w:val="17"/>
      <w:lang w:val="hr-HR"/>
    </w:rPr>
  </w:style>
  <w:style w:customStyle="true" w:styleId="x-drag-overlay" w:type="paragraph">
    <w:name w:val="x-drag-overlay"/>
    <w:basedOn w:val="Normal"/>
    <w:rsid w:val="006C5B01"/>
    <w:pPr>
      <w:spacing w:lineRule="atLeast" w:line="432" w:afterAutospacing="true" w:after="100" w:beforeAutospacing="true" w:before="100"/>
    </w:pPr>
    <w:rPr>
      <w:rFonts w:hAnsi="Times New Roman" w:ascii="Times New Roman"/>
      <w:vanish/>
      <w:sz w:val="26"/>
      <w:szCs w:val="26"/>
      <w:lang w:val="hr-HR"/>
    </w:rPr>
  </w:style>
  <w:style w:customStyle="true" w:styleId="x-clear" w:type="paragraph">
    <w:name w:val="x-clear"/>
    <w:basedOn w:val="Normal"/>
    <w:rsid w:val="006C5B01"/>
    <w:pPr>
      <w:spacing w:lineRule="auto" w:line="0" w:afterAutospacing="true" w:after="100" w:beforeAutospacing="true" w:before="100"/>
    </w:pPr>
    <w:rPr>
      <w:rFonts w:hAnsi="Times New Roman" w:ascii="Times New Roman"/>
      <w:sz w:val="2"/>
      <w:szCs w:val="2"/>
      <w:lang w:val="hr-HR"/>
    </w:rPr>
  </w:style>
  <w:style w:customStyle="true" w:styleId="x-spotlight" w:type="paragraph">
    <w:name w:val="x-spotlight"/>
    <w:basedOn w:val="Normal"/>
    <w:rsid w:val="006C5B01"/>
    <w:pPr>
      <w:shd w:fill="CCCCCC" w:color="auto" w:val="clear"/>
      <w:spacing w:lineRule="atLeast" w:line="432" w:afterAutospacing="true" w:after="100" w:beforeAutospacing="true" w:before="100"/>
    </w:pPr>
    <w:rPr>
      <w:rFonts w:hAnsi="Times New Roman" w:ascii="Times New Roman"/>
      <w:sz w:val="26"/>
      <w:szCs w:val="26"/>
      <w:lang w:val="hr-HR"/>
    </w:rPr>
  </w:style>
  <w:style w:customStyle="true" w:styleId="x-tab-panel-header" w:type="paragraph">
    <w:name w:val="x-tab-panel-header"/>
    <w:basedOn w:val="Normal"/>
    <w:rsid w:val="006C5B01"/>
    <w:pPr>
      <w:pBdr>
        <w:top w:space="0" w:sz="6" w:color="D0D0D0" w:val="single"/>
        <w:left w:space="0" w:sz="6" w:color="D0D0D0" w:val="single"/>
        <w:bottom w:space="2" w:sz="6" w:color="D0D0D0" w:val="single"/>
        <w:right w:space="0" w:sz="6" w:color="D0D0D0" w:val="single"/>
      </w:pBdr>
      <w:shd w:fill="EAEAEA" w:color="auto" w:val="clear"/>
      <w:spacing w:lineRule="atLeast" w:line="432" w:afterAutospacing="true" w:after="100" w:beforeAutospacing="true" w:before="100"/>
    </w:pPr>
    <w:rPr>
      <w:rFonts w:hAnsi="Times New Roman" w:ascii="Times New Roman"/>
      <w:sz w:val="26"/>
      <w:szCs w:val="26"/>
      <w:lang w:val="hr-HR"/>
    </w:rPr>
  </w:style>
  <w:style w:customStyle="true" w:styleId="x-tab-panel-footer" w:type="paragraph">
    <w:name w:val="x-tab-panel-footer"/>
    <w:basedOn w:val="Normal"/>
    <w:rsid w:val="006C5B01"/>
    <w:pPr>
      <w:pBdr>
        <w:top w:space="2" w:sz="6" w:color="D0D0D0" w:val="single"/>
        <w:left w:space="0" w:sz="6" w:color="D0D0D0" w:val="single"/>
        <w:bottom w:space="0" w:sz="6" w:color="D0D0D0" w:val="single"/>
        <w:right w:space="0" w:sz="6" w:color="D0D0D0" w:val="single"/>
      </w:pBdr>
      <w:shd w:fill="EAEAEA" w:color="auto" w:val="clear"/>
      <w:spacing w:lineRule="atLeast" w:line="432" w:afterAutospacing="true" w:after="100" w:beforeAutospacing="true" w:before="100"/>
    </w:pPr>
    <w:rPr>
      <w:rFonts w:hAnsi="Times New Roman" w:ascii="Times New Roman"/>
      <w:sz w:val="26"/>
      <w:szCs w:val="26"/>
      <w:lang w:val="hr-HR"/>
    </w:rPr>
  </w:style>
  <w:style w:customStyle="true" w:styleId="x-tab-strip-wrap" w:type="paragraph">
    <w:name w:val="x-tab-strip-wrap"/>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panel-body" w:type="paragraph">
    <w:name w:val="x-tab-panel-body"/>
    <w:basedOn w:val="Normal"/>
    <w:rsid w:val="006C5B01"/>
    <w:pPr>
      <w:pBdr>
        <w:top w:space="0" w:sz="6" w:color="D0D0D0" w:val="single"/>
        <w:left w:space="0" w:sz="6" w:color="D0D0D0" w:val="single"/>
        <w:bottom w:space="0" w:sz="6" w:color="D0D0D0" w:val="single"/>
        <w:right w:space="0" w:sz="6" w:color="D0D0D0" w:val="single"/>
      </w:pBd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x-tab-panel-body-top" w:type="paragraph">
    <w:name w:val="x-tab-panel-body-top"/>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panel-body-bottom" w:type="paragraph">
    <w:name w:val="x-tab-panel-body-bottom"/>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scroller-left" w:type="paragraph">
    <w:name w:val="x-tab-scroller-left"/>
    <w:basedOn w:val="Normal"/>
    <w:rsid w:val="006C5B01"/>
    <w:pPr>
      <w:pBdr>
        <w:bottom w:space="0" w:sz="6" w:color="AEAEAE" w:val="single"/>
      </w:pBdr>
      <w:spacing w:lineRule="atLeast" w:line="432" w:afterAutospacing="true" w:after="100" w:beforeAutospacing="true" w:before="100"/>
    </w:pPr>
    <w:rPr>
      <w:rFonts w:hAnsi="Times New Roman" w:ascii="Times New Roman"/>
      <w:sz w:val="26"/>
      <w:szCs w:val="26"/>
      <w:lang w:val="hr-HR"/>
    </w:rPr>
  </w:style>
  <w:style w:customStyle="true" w:styleId="x-tab-scroller-right" w:type="paragraph">
    <w:name w:val="x-tab-scroller-right"/>
    <w:basedOn w:val="Normal"/>
    <w:rsid w:val="006C5B01"/>
    <w:pPr>
      <w:pBdr>
        <w:bottom w:space="0" w:sz="6" w:color="AEAEAE" w:val="single"/>
      </w:pBdr>
      <w:spacing w:lineRule="atLeast" w:line="432" w:afterAutospacing="true" w:after="100" w:beforeAutospacing="true" w:before="100"/>
    </w:pPr>
    <w:rPr>
      <w:rFonts w:hAnsi="Times New Roman" w:ascii="Times New Roman"/>
      <w:sz w:val="26"/>
      <w:szCs w:val="26"/>
      <w:lang w:val="hr-HR"/>
    </w:rPr>
  </w:style>
  <w:style w:customStyle="true" w:styleId="x-form-field" w:type="paragraph">
    <w:name w:val="x-form-field"/>
    <w:basedOn w:val="Normal"/>
    <w:rsid w:val="006C5B01"/>
    <w:pPr>
      <w:spacing w:lineRule="atLeast" w:line="432"/>
    </w:pPr>
    <w:rPr>
      <w:rFonts w:cs="Tahoma" w:hAnsi="Tahoma" w:ascii="Tahoma"/>
      <w:sz w:val="18"/>
      <w:szCs w:val="18"/>
      <w:lang w:val="hr-HR"/>
    </w:rPr>
  </w:style>
  <w:style w:customStyle="true" w:styleId="x-form-text" w:type="paragraph">
    <w:name w:val="x-form-text"/>
    <w:basedOn w:val="Normal"/>
    <w:rsid w:val="006C5B01"/>
    <w:pPr>
      <w:pBdr>
        <w:top w:space="1" w:sz="6" w:color="B5B8C8" w:val="single"/>
        <w:left w:space="2" w:sz="6" w:color="B5B8C8" w:val="single"/>
        <w:bottom w:space="1" w:sz="6" w:color="B5B8C8" w:val="single"/>
        <w:right w:space="2" w:sz="6" w:color="B5B8C8" w:val="single"/>
      </w:pBdr>
      <w:shd w:fill="FFFFFF" w:color="auto" w:val="clear"/>
      <w:spacing w:lineRule="atLeast" w:line="270" w:afterAutospacing="true" w:after="100" w:beforeAutospacing="true" w:before="100"/>
      <w:textAlignment w:val="center"/>
    </w:pPr>
    <w:rPr>
      <w:rFonts w:hAnsi="Times New Roman" w:ascii="Times New Roman"/>
      <w:sz w:val="26"/>
      <w:szCs w:val="26"/>
      <w:lang w:val="hr-HR"/>
    </w:rPr>
  </w:style>
  <w:style w:customStyle="true" w:styleId="x-form-select-one" w:type="paragraph">
    <w:name w:val="x-form-select-one"/>
    <w:basedOn w:val="Normal"/>
    <w:rsid w:val="006C5B01"/>
    <w:pPr>
      <w:pBdr>
        <w:top w:space="0" w:sz="6" w:color="B5B8C8" w:val="single"/>
        <w:left w:space="0" w:sz="6" w:color="B5B8C8" w:val="single"/>
        <w:bottom w:space="0" w:sz="6" w:color="B5B8C8" w:val="single"/>
        <w:right w:space="0" w:sz="6" w:color="B5B8C8" w:val="single"/>
      </w:pBdr>
      <w:shd w:fill="FFFFFF" w:color="auto" w:val="clear"/>
      <w:spacing w:lineRule="atLeast" w:line="270" w:afterAutospacing="true" w:after="100" w:beforeAutospacing="true" w:before="100"/>
      <w:textAlignment w:val="center"/>
    </w:pPr>
    <w:rPr>
      <w:rFonts w:hAnsi="Times New Roman" w:ascii="Times New Roman"/>
      <w:sz w:val="26"/>
      <w:szCs w:val="26"/>
      <w:lang w:val="hr-HR"/>
    </w:rPr>
  </w:style>
  <w:style w:customStyle="true" w:styleId="x-form-check-group" w:type="paragraph">
    <w:name w:val="x-form-check-group"/>
    <w:basedOn w:val="Normal"/>
    <w:rsid w:val="006C5B01"/>
    <w:pPr>
      <w:spacing w:lineRule="atLeast" w:line="432" w:beforeAutospacing="true" w:before="100"/>
    </w:pPr>
    <w:rPr>
      <w:rFonts w:hAnsi="Times New Roman" w:ascii="Times New Roman"/>
      <w:sz w:val="26"/>
      <w:szCs w:val="26"/>
      <w:lang w:val="hr-HR"/>
    </w:rPr>
  </w:style>
  <w:style w:customStyle="true" w:styleId="x-form-radio-group" w:type="paragraph">
    <w:name w:val="x-form-radio-group"/>
    <w:basedOn w:val="Normal"/>
    <w:rsid w:val="006C5B01"/>
    <w:pPr>
      <w:spacing w:lineRule="atLeast" w:line="432" w:beforeAutospacing="true" w:before="100"/>
    </w:pPr>
    <w:rPr>
      <w:rFonts w:hAnsi="Times New Roman" w:ascii="Times New Roman"/>
      <w:sz w:val="26"/>
      <w:szCs w:val="26"/>
      <w:lang w:val="hr-HR"/>
    </w:rPr>
  </w:style>
  <w:style w:customStyle="true" w:styleId="x-form-check-wrap" w:type="paragraph">
    <w:name w:val="x-form-check-wrap"/>
    <w:basedOn w:val="Normal"/>
    <w:rsid w:val="006C5B01"/>
    <w:pPr>
      <w:spacing w:lineRule="atLeast" w:line="270" w:afterAutospacing="true" w:after="100" w:beforeAutospacing="true" w:before="100"/>
    </w:pPr>
    <w:rPr>
      <w:rFonts w:hAnsi="Times New Roman" w:ascii="Times New Roman"/>
      <w:sz w:val="26"/>
      <w:szCs w:val="26"/>
      <w:lang w:val="hr-HR"/>
    </w:rPr>
  </w:style>
  <w:style w:customStyle="true" w:styleId="x-form-radio-wrap" w:type="paragraph">
    <w:name w:val="x-form-radio-wrap"/>
    <w:basedOn w:val="Normal"/>
    <w:rsid w:val="006C5B01"/>
    <w:pPr>
      <w:spacing w:lineRule="atLeast" w:line="270" w:afterAutospacing="true" w:after="100" w:beforeAutospacing="true" w:before="100"/>
    </w:pPr>
    <w:rPr>
      <w:rFonts w:hAnsi="Times New Roman" w:ascii="Times New Roman"/>
      <w:sz w:val="26"/>
      <w:szCs w:val="26"/>
      <w:lang w:val="hr-HR"/>
    </w:rPr>
  </w:style>
  <w:style w:customStyle="true" w:styleId="x-form-check" w:type="paragraph">
    <w:name w:val="x-form-check"/>
    <w:basedOn w:val="Normal"/>
    <w:rsid w:val="006C5B01"/>
    <w:pPr>
      <w:spacing w:lineRule="atLeast" w:line="432" w:after="30" w:beforeAutospacing="true" w:before="100"/>
      <w:textAlignment w:val="bottom"/>
    </w:pPr>
    <w:rPr>
      <w:rFonts w:hAnsi="Times New Roman" w:ascii="Times New Roman"/>
      <w:sz w:val="26"/>
      <w:szCs w:val="26"/>
      <w:lang w:val="hr-HR"/>
    </w:rPr>
  </w:style>
  <w:style w:customStyle="true" w:styleId="x-form-radio" w:type="paragraph">
    <w:name w:val="x-form-radio"/>
    <w:basedOn w:val="Normal"/>
    <w:rsid w:val="006C5B01"/>
    <w:pPr>
      <w:spacing w:lineRule="atLeast" w:line="432" w:after="45" w:beforeAutospacing="true" w:before="100"/>
      <w:textAlignment w:val="bottom"/>
    </w:pPr>
    <w:rPr>
      <w:rFonts w:hAnsi="Times New Roman" w:ascii="Times New Roman"/>
      <w:sz w:val="26"/>
      <w:szCs w:val="26"/>
      <w:lang w:val="hr-HR"/>
    </w:rPr>
  </w:style>
  <w:style w:customStyle="true" w:styleId="x-form-check-wrap-inner" w:type="paragraph">
    <w:name w:val="x-form-check-wrap-inn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radio-wrap-inner" w:type="paragraph">
    <w:name w:val="x-form-radio-wrap-inn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check-group-label" w:type="paragraph">
    <w:name w:val="x-form-check-group-label"/>
    <w:basedOn w:val="Normal"/>
    <w:rsid w:val="006C5B01"/>
    <w:pPr>
      <w:pBdr>
        <w:bottom w:space="0" w:sz="6" w:color="99BBE8" w:val="single"/>
      </w:pBdr>
      <w:spacing w:lineRule="atLeast" w:line="432" w:after="75" w:beforeAutospacing="true" w:before="100"/>
    </w:pPr>
    <w:rPr>
      <w:rFonts w:hAnsi="Times New Roman" w:ascii="Times New Roman"/>
      <w:color w:val="15428B"/>
      <w:sz w:val="26"/>
      <w:szCs w:val="26"/>
      <w:lang w:val="hr-HR"/>
    </w:rPr>
  </w:style>
  <w:style w:customStyle="true" w:styleId="x-form-field-wrap" w:type="paragraph">
    <w:name w:val="x-form-field-wrap"/>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focus" w:type="paragraph">
    <w:name w:val="x-form-focus"/>
    <w:basedOn w:val="Normal"/>
    <w:rsid w:val="006C5B01"/>
    <w:pPr>
      <w:pBdr>
        <w:top w:space="0" w:sz="6" w:color="7EADD9" w:val="single"/>
        <w:left w:space="0" w:sz="6" w:color="7EADD9" w:val="single"/>
        <w:bottom w:space="0" w:sz="6" w:color="7EADD9" w:val="single"/>
        <w:right w:space="0" w:sz="6" w:color="7EADD9" w:val="single"/>
      </w:pBdr>
      <w:spacing w:lineRule="atLeast" w:line="432" w:afterAutospacing="true" w:after="100" w:beforeAutospacing="true" w:before="100"/>
    </w:pPr>
    <w:rPr>
      <w:rFonts w:hAnsi="Times New Roman" w:ascii="Times New Roman"/>
      <w:sz w:val="26"/>
      <w:szCs w:val="26"/>
      <w:lang w:val="hr-HR"/>
    </w:rPr>
  </w:style>
  <w:style w:customStyle="true" w:styleId="x-form-invalid" w:type="paragraph">
    <w:name w:val="x-form-invalid"/>
    <w:basedOn w:val="Normal"/>
    <w:rsid w:val="006C5B01"/>
    <w:pPr>
      <w:pBdr>
        <w:top w:space="0" w:sz="6" w:color="DD7870" w:val="single"/>
        <w:left w:space="0" w:sz="6" w:color="DD7870" w:val="single"/>
        <w:bottom w:space="0" w:sz="6" w:color="DD7870" w:val="single"/>
        <w:right w:space="0" w:sz="6" w:color="DD7870" w:val="single"/>
      </w:pBd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x-editor" w:type="paragraph">
    <w:name w:val="x-editor"/>
    <w:basedOn w:val="Normal"/>
    <w:rsid w:val="006C5B01"/>
    <w:pPr>
      <w:spacing w:lineRule="atLeast" w:line="432"/>
    </w:pPr>
    <w:rPr>
      <w:rFonts w:hAnsi="Times New Roman" w:ascii="Times New Roman"/>
      <w:sz w:val="26"/>
      <w:szCs w:val="26"/>
      <w:lang w:val="hr-HR"/>
    </w:rPr>
  </w:style>
  <w:style w:customStyle="true" w:styleId="x-form-grow-sizer" w:type="paragraph">
    <w:name w:val="x-form-grow-sizer"/>
    <w:basedOn w:val="Normal"/>
    <w:rsid w:val="006C5B01"/>
    <w:pPr>
      <w:spacing w:lineRule="atLeast" w:line="432" w:afterAutospacing="true" w:after="100" w:beforeAutospacing="true" w:before="100"/>
    </w:pPr>
    <w:rPr>
      <w:rFonts w:cs="Tahoma" w:hAnsi="Tahoma" w:ascii="Tahoma"/>
      <w:sz w:val="18"/>
      <w:szCs w:val="18"/>
      <w:lang w:val="hr-HR"/>
    </w:rPr>
  </w:style>
  <w:style w:customStyle="true" w:styleId="x-form-item" w:type="paragraph">
    <w:name w:val="x-form-item"/>
    <w:basedOn w:val="Normal"/>
    <w:rsid w:val="006C5B01"/>
    <w:pPr>
      <w:spacing w:lineRule="atLeast" w:line="432" w:after="120" w:beforeAutospacing="true" w:before="100"/>
    </w:pPr>
    <w:rPr>
      <w:rFonts w:cs="Tahoma" w:hAnsi="Tahoma" w:ascii="Tahoma"/>
      <w:sz w:val="18"/>
      <w:szCs w:val="18"/>
      <w:lang w:val="hr-HR"/>
    </w:rPr>
  </w:style>
  <w:style w:customStyle="true" w:styleId="x-form-element" w:type="paragraph">
    <w:name w:val="x-form-elemen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invalid-msg" w:type="paragraph">
    <w:name w:val="x-form-invalid-msg"/>
    <w:basedOn w:val="Normal"/>
    <w:rsid w:val="006C5B01"/>
    <w:pPr>
      <w:spacing w:lineRule="atLeast" w:line="240" w:afterAutospacing="true" w:after="100" w:beforeAutospacing="true" w:before="100"/>
    </w:pPr>
    <w:rPr>
      <w:rFonts w:cs="Tahoma" w:hAnsi="Tahoma" w:ascii="Tahoma"/>
      <w:color w:val="EE0000"/>
      <w:sz w:val="17"/>
      <w:szCs w:val="17"/>
      <w:lang w:val="hr-HR"/>
    </w:rPr>
  </w:style>
  <w:style w:customStyle="true" w:styleId="x-form-empty-field" w:type="paragraph">
    <w:name w:val="x-form-empty-field"/>
    <w:basedOn w:val="Normal"/>
    <w:rsid w:val="006C5B01"/>
    <w:pPr>
      <w:spacing w:lineRule="atLeast" w:line="432" w:afterAutospacing="true" w:after="100" w:beforeAutospacing="true" w:before="100"/>
    </w:pPr>
    <w:rPr>
      <w:rFonts w:hAnsi="Times New Roman" w:ascii="Times New Roman"/>
      <w:color w:val="808080"/>
      <w:sz w:val="26"/>
      <w:szCs w:val="26"/>
      <w:lang w:val="hr-HR"/>
    </w:rPr>
  </w:style>
  <w:style w:customStyle="true" w:styleId="x-form-clear" w:type="paragraph">
    <w:name w:val="x-form-clear"/>
    <w:basedOn w:val="Normal"/>
    <w:rsid w:val="006C5B01"/>
    <w:pPr>
      <w:spacing w:lineRule="auto" w:line="0" w:afterAutospacing="true" w:after="100" w:beforeAutospacing="true" w:before="100"/>
    </w:pPr>
    <w:rPr>
      <w:rFonts w:hAnsi="Times New Roman" w:ascii="Times New Roman"/>
      <w:sz w:val="2"/>
      <w:szCs w:val="2"/>
      <w:lang w:val="hr-HR"/>
    </w:rPr>
  </w:style>
  <w:style w:customStyle="true" w:styleId="x-form-clear-left" w:type="paragraph">
    <w:name w:val="x-form-clear-left"/>
    <w:basedOn w:val="Normal"/>
    <w:rsid w:val="006C5B01"/>
    <w:pPr>
      <w:spacing w:lineRule="auto" w:line="0" w:afterAutospacing="true" w:after="100" w:beforeAutospacing="true" w:before="100"/>
    </w:pPr>
    <w:rPr>
      <w:rFonts w:hAnsi="Times New Roman" w:ascii="Times New Roman"/>
      <w:sz w:val="2"/>
      <w:szCs w:val="2"/>
      <w:lang w:val="hr-HR"/>
    </w:rPr>
  </w:style>
  <w:style w:customStyle="true" w:styleId="x-form-cb-label" w:type="paragraph">
    <w:name w:val="x-form-cb-label"/>
    <w:basedOn w:val="Normal"/>
    <w:rsid w:val="006C5B01"/>
    <w:pPr>
      <w:spacing w:lineRule="atLeast" w:line="432" w:afterAutospacing="true" w:after="100" w:beforeAutospacing="true" w:before="100"/>
      <w:ind w:left="60"/>
    </w:pPr>
    <w:rPr>
      <w:rFonts w:cs="Tahoma" w:hAnsi="Tahoma" w:ascii="Tahoma"/>
      <w:sz w:val="18"/>
      <w:szCs w:val="18"/>
      <w:lang w:val="hr-HR"/>
    </w:rPr>
  </w:style>
  <w:style w:customStyle="true" w:styleId="x-form-column" w:type="paragraph">
    <w:name w:val="x-form-column"/>
    <w:basedOn w:val="Normal"/>
    <w:rsid w:val="006C5B01"/>
    <w:pPr>
      <w:spacing w:lineRule="atLeast" w:line="432"/>
    </w:pPr>
    <w:rPr>
      <w:rFonts w:hAnsi="Times New Roman" w:ascii="Times New Roman"/>
      <w:sz w:val="26"/>
      <w:szCs w:val="26"/>
      <w:lang w:val="hr-HR"/>
    </w:rPr>
  </w:style>
  <w:style w:customStyle="true" w:styleId="x-form-invalid-icon" w:type="paragraph">
    <w:name w:val="x-form-invalid-ico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ieldset" w:type="paragraph">
    <w:name w:val="x-fieldset"/>
    <w:basedOn w:val="Normal"/>
    <w:rsid w:val="006C5B01"/>
    <w:pPr>
      <w:pBdr>
        <w:top w:space="8" w:sz="6" w:color="D6D6D6" w:val="single"/>
        <w:left w:space="8" w:sz="6" w:color="D6D6D6" w:val="single"/>
        <w:bottom w:space="8" w:sz="6" w:color="D6D6D6" w:val="single"/>
        <w:right w:space="8" w:sz="6" w:color="D6D6D6" w:val="single"/>
      </w:pBdr>
      <w:spacing w:lineRule="atLeast" w:line="432" w:after="150" w:beforeAutospacing="true" w:before="100"/>
    </w:pPr>
    <w:rPr>
      <w:rFonts w:hAnsi="Times New Roman" w:ascii="Times New Roman"/>
      <w:sz w:val="26"/>
      <w:szCs w:val="26"/>
      <w:lang w:val="hr-HR"/>
    </w:rPr>
  </w:style>
  <w:style w:customStyle="true" w:styleId="x-btn" w:type="paragraph">
    <w:name w:val="x-btn"/>
    <w:basedOn w:val="Normal"/>
    <w:rsid w:val="006C5B01"/>
    <w:pPr>
      <w:spacing w:lineRule="atLeast" w:line="432" w:afterAutospacing="true" w:after="100" w:beforeAutospacing="true" w:before="100"/>
    </w:pPr>
    <w:rPr>
      <w:rFonts w:cs="Tahoma" w:hAnsi="Tahoma" w:ascii="Tahoma"/>
      <w:sz w:val="17"/>
      <w:szCs w:val="17"/>
      <w:lang w:val="hr-HR"/>
    </w:rPr>
  </w:style>
  <w:style w:customStyle="true" w:styleId="x-btn-left" w:type="paragraph">
    <w:name w:val="x-btn-left"/>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btn-right" w:type="paragraph">
    <w:name w:val="x-btn-right"/>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btn-center" w:type="paragraph">
    <w:name w:val="x-btn-center"/>
    <w:basedOn w:val="Normal"/>
    <w:rsid w:val="006C5B01"/>
    <w:pPr>
      <w:pBdr>
        <w:top w:space="2" w:sz="6" w:color="AAAAAA" w:val="single"/>
        <w:left w:space="5" w:sz="6" w:color="AAAAAA" w:val="single"/>
        <w:bottom w:space="2" w:sz="6" w:color="AAAAAA" w:val="single"/>
        <w:right w:space="5" w:sz="6" w:color="AAAAAA" w:val="single"/>
      </w:pBdr>
      <w:shd w:fill="DDDDDD" w:color="auto" w:val="clear"/>
      <w:spacing w:lineRule="atLeast" w:line="432" w:afterAutospacing="true" w:after="100" w:beforeAutospacing="true" w:before="100"/>
      <w:jc w:val="center"/>
      <w:textAlignment w:val="center"/>
    </w:pPr>
    <w:rPr>
      <w:rFonts w:hAnsi="Times New Roman" w:ascii="Times New Roman"/>
      <w:sz w:val="26"/>
      <w:szCs w:val="26"/>
      <w:lang w:val="hr-HR"/>
    </w:rPr>
  </w:style>
  <w:style w:customStyle="true" w:styleId="x-toolbar" w:type="paragraph">
    <w:name w:val="x-toolbar"/>
    <w:basedOn w:val="Normal"/>
    <w:rsid w:val="006C5B01"/>
    <w:pPr>
      <w:pBdr>
        <w:top w:space="2" w:sz="2" w:color="D0D0D0" w:val="single"/>
        <w:left w:space="2" w:sz="2" w:color="D0D0D0" w:val="single"/>
        <w:bottom w:space="2" w:sz="6" w:color="D0D0D0" w:val="single"/>
        <w:right w:space="2" w:sz="2"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tbar-page-number" w:type="paragraph">
    <w:name w:val="x-tbar-page-numb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ging-info" w:type="paragraph">
    <w:name w:val="x-paging-info"/>
    <w:basedOn w:val="Normal"/>
    <w:rsid w:val="006C5B01"/>
    <w:pPr>
      <w:spacing w:lineRule="atLeast" w:line="432" w:afterAutospacing="true" w:after="100" w:beforeAutospacing="true" w:before="100"/>
    </w:pPr>
    <w:rPr>
      <w:rFonts w:hAnsi="Times New Roman" w:ascii="Times New Roman"/>
      <w:color w:val="444444"/>
      <w:sz w:val="26"/>
      <w:szCs w:val="26"/>
      <w:lang w:val="hr-HR"/>
    </w:rPr>
  </w:style>
  <w:style w:customStyle="true" w:styleId="x-resizable-handle" w:type="paragraph">
    <w:name w:val="x-resizable-handle"/>
    <w:basedOn w:val="Normal"/>
    <w:rsid w:val="006C5B01"/>
    <w:pPr>
      <w:shd w:fill="FFFFFF" w:color="auto" w:val="clear"/>
      <w:spacing w:lineRule="atLeast" w:line="90" w:afterAutospacing="true" w:after="100" w:beforeAutospacing="true" w:before="100"/>
    </w:pPr>
    <w:rPr>
      <w:rFonts w:hAnsi="Times New Roman" w:ascii="Times New Roman"/>
      <w:sz w:val="2"/>
      <w:szCs w:val="2"/>
      <w:lang w:val="hr-HR"/>
    </w:rPr>
  </w:style>
  <w:style w:customStyle="true" w:styleId="x-resizable-handle-east" w:type="paragraph">
    <w:name w:val="x-resizable-handle-eas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south" w:type="paragraph">
    <w:name w:val="x-resizable-handle-south"/>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west" w:type="paragraph">
    <w:name w:val="x-resizable-handle-wes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north" w:type="paragraph">
    <w:name w:val="x-resizable-handle-north"/>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southeast" w:type="paragraph">
    <w:name w:val="x-resizable-handle-southeas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northwest" w:type="paragraph">
    <w:name w:val="x-resizable-handle-northwes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northeast" w:type="paragraph">
    <w:name w:val="x-resizable-handle-northeas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southwest" w:type="paragraph">
    <w:name w:val="x-resizable-handle-southwes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proxy" w:type="paragraph">
    <w:name w:val="x-resizable-proxy"/>
    <w:basedOn w:val="Normal"/>
    <w:rsid w:val="006C5B01"/>
    <w:pPr>
      <w:pBdr>
        <w:top w:space="0" w:sz="6" w:color="3B5A82" w:val="dashed"/>
        <w:left w:space="0" w:sz="6" w:color="3B5A82" w:val="dashed"/>
        <w:bottom w:space="0" w:sz="6" w:color="3B5A82" w:val="dashed"/>
        <w:right w:space="0" w:sz="6" w:color="3B5A82" w:val="dashed"/>
      </w:pBdr>
      <w:spacing w:lineRule="atLeast" w:line="432" w:afterAutospacing="true" w:after="100" w:beforeAutospacing="true" w:before="100"/>
    </w:pPr>
    <w:rPr>
      <w:rFonts w:hAnsi="Times New Roman" w:ascii="Times New Roman"/>
      <w:vanish/>
      <w:sz w:val="26"/>
      <w:szCs w:val="26"/>
      <w:lang w:val="hr-HR"/>
    </w:rPr>
  </w:style>
  <w:style w:customStyle="true" w:styleId="x-resizable-overlay" w:type="paragraph">
    <w:name w:val="x-resizable-overlay"/>
    <w:basedOn w:val="Normal"/>
    <w:rsid w:val="006C5B01"/>
    <w:pPr>
      <w:shd w:fill="FFFFFF" w:color="auto" w:val="clear"/>
      <w:spacing w:lineRule="atLeast" w:line="432" w:afterAutospacing="true" w:after="100" w:beforeAutospacing="true" w:before="100"/>
    </w:pPr>
    <w:rPr>
      <w:rFonts w:hAnsi="Times New Roman" w:ascii="Times New Roman"/>
      <w:vanish/>
      <w:sz w:val="26"/>
      <w:szCs w:val="26"/>
      <w:lang w:val="hr-HR"/>
    </w:rPr>
  </w:style>
  <w:style w:customStyle="true" w:styleId="x-grid3" w:type="paragraph">
    <w:name w:val="x-grid3"/>
    <w:basedOn w:val="Normal"/>
    <w:rsid w:val="006C5B01"/>
    <w:pP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x-grid3-cell-inner" w:type="paragraph">
    <w:name w:val="x-grid3-cell-inn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hd-inner" w:type="paragraph">
    <w:name w:val="x-grid3-hd-inn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row-body" w:type="paragraph">
    <w:name w:val="x-grid3-row-body"/>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row-loading" w:type="paragraph">
    <w:name w:val="x-grid-row-loading"/>
    <w:basedOn w:val="Normal"/>
    <w:rsid w:val="006C5B01"/>
    <w:pP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x-grid3-row" w:type="paragraph">
    <w:name w:val="x-grid3-row"/>
    <w:basedOn w:val="Normal"/>
    <w:rsid w:val="006C5B01"/>
    <w:pPr>
      <w:pBdr>
        <w:top w:space="0" w:sz="6" w:color="FFFFFF" w:val="single"/>
        <w:left w:space="0" w:sz="6" w:color="EDEDED" w:val="single"/>
        <w:bottom w:space="0" w:sz="6" w:color="EDEDED" w:val="single"/>
        <w:right w:space="0" w:sz="6" w:color="EDEDED" w:val="single"/>
      </w:pBdr>
      <w:spacing w:lineRule="atLeast" w:line="432" w:afterAutospacing="true" w:after="100" w:beforeAutospacing="true" w:before="100"/>
    </w:pPr>
    <w:rPr>
      <w:rFonts w:hAnsi="Times New Roman" w:ascii="Times New Roman"/>
      <w:sz w:val="26"/>
      <w:szCs w:val="26"/>
      <w:lang w:val="hr-HR"/>
    </w:rPr>
  </w:style>
  <w:style w:customStyle="true" w:styleId="x-grid3-row-alt" w:type="paragraph">
    <w:name w:val="x-grid3-row-alt"/>
    <w:basedOn w:val="Normal"/>
    <w:rsid w:val="006C5B01"/>
    <w:pPr>
      <w:shd w:fill="FAFAFA" w:color="auto" w:val="clear"/>
      <w:spacing w:lineRule="atLeast" w:line="432" w:afterAutospacing="true" w:after="100" w:beforeAutospacing="true" w:before="100"/>
    </w:pPr>
    <w:rPr>
      <w:rFonts w:hAnsi="Times New Roman" w:ascii="Times New Roman"/>
      <w:sz w:val="26"/>
      <w:szCs w:val="26"/>
      <w:lang w:val="hr-HR"/>
    </w:rPr>
  </w:style>
  <w:style w:customStyle="true" w:styleId="x-grid3-row-over" w:type="paragraph">
    <w:name w:val="x-grid3-row-over"/>
    <w:basedOn w:val="Normal"/>
    <w:rsid w:val="006C5B01"/>
    <w:pPr>
      <w:pBdr>
        <w:top w:space="0" w:sz="6" w:color="DDDDDD" w:val="single"/>
        <w:left w:space="0" w:sz="6" w:color="DDDDDD" w:val="single"/>
        <w:bottom w:space="0" w:sz="6" w:color="DDDDDD" w:val="single"/>
        <w:right w:space="0" w:sz="6" w:color="DDDDDD" w:val="single"/>
      </w:pBdr>
      <w:shd w:fill="EFEFEF" w:color="auto" w:val="clear"/>
      <w:spacing w:lineRule="atLeast" w:line="432" w:afterAutospacing="true" w:after="100" w:beforeAutospacing="true" w:before="100"/>
    </w:pPr>
    <w:rPr>
      <w:rFonts w:hAnsi="Times New Roman" w:ascii="Times New Roman"/>
      <w:sz w:val="26"/>
      <w:szCs w:val="26"/>
      <w:lang w:val="hr-HR"/>
    </w:rPr>
  </w:style>
  <w:style w:customStyle="true" w:styleId="x-grid3-resize-proxy" w:type="paragraph">
    <w:name w:val="x-grid3-resize-proxy"/>
    <w:basedOn w:val="Normal"/>
    <w:rsid w:val="006C5B01"/>
    <w:pPr>
      <w:shd w:fill="777777" w:color="auto" w:val="clear"/>
      <w:spacing w:lineRule="atLeast" w:line="432" w:afterAutospacing="true" w:after="100" w:beforeAutospacing="true" w:before="100"/>
    </w:pPr>
    <w:rPr>
      <w:rFonts w:hAnsi="Times New Roman" w:ascii="Times New Roman"/>
      <w:vanish/>
      <w:sz w:val="26"/>
      <w:szCs w:val="26"/>
      <w:lang w:val="hr-HR"/>
    </w:rPr>
  </w:style>
  <w:style w:customStyle="true" w:styleId="x-grid3-resize-marker" w:type="paragraph">
    <w:name w:val="x-grid3-resize-marker"/>
    <w:basedOn w:val="Normal"/>
    <w:rsid w:val="006C5B01"/>
    <w:pPr>
      <w:shd w:fill="777777" w:color="auto" w:val="clear"/>
      <w:spacing w:lineRule="atLeast" w:line="432" w:afterAutospacing="true" w:after="100" w:beforeAutospacing="true" w:before="100"/>
    </w:pPr>
    <w:rPr>
      <w:rFonts w:hAnsi="Times New Roman" w:ascii="Times New Roman"/>
      <w:vanish/>
      <w:sz w:val="26"/>
      <w:szCs w:val="26"/>
      <w:lang w:val="hr-HR"/>
    </w:rPr>
  </w:style>
  <w:style w:customStyle="true" w:styleId="x-grid3-focus" w:type="paragraph">
    <w:name w:val="x-grid3-focus"/>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grid3-header" w:type="paragraph">
    <w:name w:val="x-grid3-head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header-pop" w:type="paragraph">
    <w:name w:val="x-grid3-header-pop"/>
    <w:basedOn w:val="Normal"/>
    <w:rsid w:val="006C5B01"/>
    <w:pPr>
      <w:pBdr>
        <w:left w:space="0" w:sz="6" w:color="D0D0D0" w:val="single"/>
      </w:pBdr>
      <w:spacing w:lineRule="atLeast" w:line="432" w:afterAutospacing="true" w:after="100" w:beforeAutospacing="true" w:before="100"/>
    </w:pPr>
    <w:rPr>
      <w:rFonts w:hAnsi="Times New Roman" w:ascii="Times New Roman"/>
      <w:sz w:val="26"/>
      <w:szCs w:val="26"/>
      <w:lang w:val="hr-HR"/>
    </w:rPr>
  </w:style>
  <w:style w:customStyle="true" w:styleId="x-grid3-header-pop-inner" w:type="paragraph">
    <w:name w:val="x-grid3-header-pop-inner"/>
    <w:basedOn w:val="Normal"/>
    <w:rsid w:val="006C5B01"/>
    <w:pPr>
      <w:pBdr>
        <w:left w:space="0" w:sz="6" w:color="EEEEEE" w:val="single"/>
      </w:pBdr>
      <w:spacing w:lineRule="atLeast" w:line="432" w:afterAutospacing="true" w:after="100" w:beforeAutospacing="true" w:before="100"/>
    </w:pPr>
    <w:rPr>
      <w:rFonts w:hAnsi="Times New Roman" w:ascii="Times New Roman"/>
      <w:sz w:val="26"/>
      <w:szCs w:val="26"/>
      <w:lang w:val="hr-HR"/>
    </w:rPr>
  </w:style>
  <w:style w:customStyle="true" w:styleId="x-grid3-header-offset" w:type="paragraph">
    <w:name w:val="x-grid3-header-offse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sort-icon" w:type="paragraph">
    <w:name w:val="x-grid3-sort-icon"/>
    <w:basedOn w:val="Normal"/>
    <w:rsid w:val="006C5B01"/>
    <w:pPr>
      <w:spacing w:lineRule="atLeast" w:line="432" w:afterAutospacing="true" w:after="100" w:beforeAutospacing="true" w:before="100"/>
      <w:ind w:left="45"/>
      <w:textAlignment w:val="center"/>
    </w:pPr>
    <w:rPr>
      <w:rFonts w:hAnsi="Times New Roman" w:ascii="Times New Roman"/>
      <w:vanish/>
      <w:sz w:val="26"/>
      <w:szCs w:val="26"/>
      <w:lang w:val="hr-HR"/>
    </w:rPr>
  </w:style>
  <w:style w:customStyle="true" w:styleId="x-grid3-cell-text" w:type="paragraph">
    <w:name w:val="x-grid3-cell-text"/>
    <w:basedOn w:val="Normal"/>
    <w:rsid w:val="006C5B01"/>
    <w:pPr>
      <w:spacing w:lineRule="atLeast" w:line="432" w:afterAutospacing="true" w:after="100" w:beforeAutospacing="true" w:before="100"/>
    </w:pPr>
    <w:rPr>
      <w:rFonts w:hAnsi="Times New Roman" w:ascii="Times New Roman"/>
      <w:color w:val="000000"/>
      <w:sz w:val="26"/>
      <w:szCs w:val="26"/>
      <w:lang w:val="hr-HR"/>
    </w:rPr>
  </w:style>
  <w:style w:customStyle="true" w:styleId="x-grid3-hd-text" w:type="paragraph">
    <w:name w:val="x-grid3-hd-text"/>
    <w:basedOn w:val="Normal"/>
    <w:rsid w:val="006C5B01"/>
    <w:pPr>
      <w:spacing w:lineRule="atLeast" w:line="432" w:afterAutospacing="true" w:after="100" w:beforeAutospacing="true" w:before="100"/>
    </w:pPr>
    <w:rPr>
      <w:rFonts w:hAnsi="Times New Roman" w:ascii="Times New Roman"/>
      <w:color w:val="15428B"/>
      <w:sz w:val="26"/>
      <w:szCs w:val="26"/>
      <w:lang w:val="hr-HR"/>
    </w:rPr>
  </w:style>
  <w:style w:customStyle="true" w:styleId="x-grid3-split" w:type="paragraph">
    <w:name w:val="x-grid3-split"/>
    <w:basedOn w:val="Normal"/>
    <w:rsid w:val="006C5B01"/>
    <w:pPr>
      <w:spacing w:lineRule="atLeast" w:line="432" w:afterAutospacing="true" w:after="100" w:beforeAutospacing="true" w:before="100"/>
    </w:pPr>
    <w:rPr>
      <w:rFonts w:hAnsi="Times New Roman" w:ascii="Times New Roman"/>
      <w:sz w:val="2"/>
      <w:szCs w:val="2"/>
      <w:lang w:val="hr-HR"/>
    </w:rPr>
  </w:style>
  <w:style w:customStyle="true" w:styleId="col-move-top" w:type="paragraph">
    <w:name w:val="col-move-top"/>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col-move-bottom" w:type="paragraph">
    <w:name w:val="col-move-bottom"/>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grid3-row-selected" w:type="paragraph">
    <w:name w:val="x-grid3-row-selected"/>
    <w:basedOn w:val="Normal"/>
    <w:rsid w:val="006C5B01"/>
    <w:pPr>
      <w:pBdr>
        <w:top w:space="0" w:sz="6" w:color="A3BAE9" w:val="dotted"/>
        <w:left w:space="0" w:sz="6" w:color="A3BAE9" w:val="dotted"/>
        <w:bottom w:space="0" w:sz="6" w:color="A3BAE9" w:val="dotted"/>
        <w:right w:space="0" w:sz="6" w:color="A3BAE9" w:val="dotted"/>
      </w:pBdr>
      <w:spacing w:lineRule="atLeast" w:line="432" w:afterAutospacing="true" w:after="100" w:beforeAutospacing="true" w:before="100"/>
    </w:pPr>
    <w:rPr>
      <w:rFonts w:hAnsi="Times New Roman" w:ascii="Times New Roman"/>
      <w:sz w:val="26"/>
      <w:szCs w:val="26"/>
      <w:lang w:val="hr-HR"/>
    </w:rPr>
  </w:style>
  <w:style w:customStyle="true" w:styleId="x-grid3-cell-selected" w:type="paragraph">
    <w:name w:val="x-grid3-cell-selected"/>
    <w:basedOn w:val="Normal"/>
    <w:rsid w:val="006C5B01"/>
    <w:pPr>
      <w:spacing w:lineRule="atLeast" w:line="432" w:afterAutospacing="true" w:after="100" w:beforeAutospacing="true" w:before="100"/>
    </w:pPr>
    <w:rPr>
      <w:rFonts w:hAnsi="Times New Roman" w:ascii="Times New Roman"/>
      <w:color w:val="000000"/>
      <w:sz w:val="26"/>
      <w:szCs w:val="26"/>
      <w:lang w:val="hr-HR"/>
    </w:rPr>
  </w:style>
  <w:style w:customStyle="true" w:styleId="x-grid3-dirty-cell" w:type="paragraph">
    <w:name w:val="x-grid3-dirty-cel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topbar" w:type="paragraph">
    <w:name w:val="x-grid3-topbar"/>
    <w:basedOn w:val="Normal"/>
    <w:rsid w:val="006C5B01"/>
    <w:pPr>
      <w:spacing w:lineRule="atLeast" w:line="432" w:afterAutospacing="true" w:after="100" w:beforeAutospacing="true" w:before="100"/>
    </w:pPr>
    <w:rPr>
      <w:rFonts w:cs="Arial"/>
      <w:vanish/>
      <w:sz w:val="17"/>
      <w:szCs w:val="17"/>
      <w:lang w:val="hr-HR"/>
    </w:rPr>
  </w:style>
  <w:style w:customStyle="true" w:styleId="x-grid3-bottombar" w:type="paragraph">
    <w:name w:val="x-grid3-bottombar"/>
    <w:basedOn w:val="Normal"/>
    <w:rsid w:val="006C5B01"/>
    <w:pPr>
      <w:spacing w:lineRule="atLeast" w:line="432" w:afterAutospacing="true" w:after="100" w:beforeAutospacing="true" w:before="100"/>
    </w:pPr>
    <w:rPr>
      <w:rFonts w:cs="Arial"/>
      <w:vanish/>
      <w:sz w:val="17"/>
      <w:szCs w:val="17"/>
      <w:lang w:val="hr-HR"/>
    </w:rPr>
  </w:style>
  <w:style w:customStyle="true" w:styleId="x-grid3-col-dd" w:type="paragraph">
    <w:name w:val="x-grid3-col-d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hd-btn" w:type="paragraph">
    <w:name w:val="x-grid3-hd-btn"/>
    <w:basedOn w:val="Normal"/>
    <w:rsid w:val="006C5B01"/>
    <w:pPr>
      <w:shd w:fill="C3DAF9" w:color="auto" w:val="clear"/>
      <w:spacing w:lineRule="atLeast" w:line="432" w:afterAutospacing="true" w:after="100" w:beforeAutospacing="true" w:before="100"/>
    </w:pPr>
    <w:rPr>
      <w:rFonts w:hAnsi="Times New Roman" w:ascii="Times New Roman"/>
      <w:vanish/>
      <w:sz w:val="26"/>
      <w:szCs w:val="26"/>
      <w:lang w:val="hr-HR"/>
    </w:rPr>
  </w:style>
  <w:style w:customStyle="true" w:styleId="x-grid3-row-expander" w:type="paragraph">
    <w:name w:val="x-grid3-row-expand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row-checker" w:type="paragraph">
    <w:name w:val="x-grid3-row-check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hd-checker" w:type="paragraph">
    <w:name w:val="x-grid3-hd-check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check-col" w:type="paragraph">
    <w:name w:val="x-grid3-check-co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check-col-on" w:type="paragraph">
    <w:name w:val="x-grid3-check-col-o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group-hd" w:type="paragraph">
    <w:name w:val="x-grid-group-hd"/>
    <w:basedOn w:val="Normal"/>
    <w:rsid w:val="006C5B01"/>
    <w:pPr>
      <w:pBdr>
        <w:bottom w:space="0" w:sz="12" w:color="99BBE8" w:val="single"/>
      </w:pBdr>
      <w:spacing w:lineRule="atLeast" w:line="432" w:afterAutospacing="true" w:after="100" w:beforeAutospacing="true" w:before="100"/>
    </w:pPr>
    <w:rPr>
      <w:rFonts w:hAnsi="Times New Roman" w:ascii="Times New Roman"/>
      <w:sz w:val="26"/>
      <w:szCs w:val="26"/>
      <w:lang w:val="hr-HR"/>
    </w:rPr>
  </w:style>
  <w:style w:customStyle="true" w:styleId="x-group-by-icon" w:type="paragraph">
    <w:name w:val="x-group-by-ico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cols-icon" w:type="paragraph">
    <w:name w:val="x-cols-ico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how-groups-icon" w:type="paragraph">
    <w:name w:val="x-show-groups-ico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empty" w:type="paragraph">
    <w:name w:val="x-grid-empty"/>
    <w:basedOn w:val="Normal"/>
    <w:rsid w:val="006C5B01"/>
    <w:pPr>
      <w:spacing w:lineRule="atLeast" w:line="432" w:afterAutospacing="true" w:after="100" w:beforeAutospacing="true" w:before="100"/>
    </w:pPr>
    <w:rPr>
      <w:rFonts w:cs="Tahoma" w:hAnsi="Tahoma" w:ascii="Tahoma"/>
      <w:color w:val="808080"/>
      <w:sz w:val="17"/>
      <w:szCs w:val="17"/>
      <w:lang w:val="hr-HR"/>
    </w:rPr>
  </w:style>
  <w:style w:customStyle="true" w:styleId="x-dd-drag-ghost" w:type="paragraph">
    <w:name w:val="x-dd-drag-ghost"/>
    <w:basedOn w:val="Normal"/>
    <w:rsid w:val="006C5B01"/>
    <w:pPr>
      <w:pBdr>
        <w:top w:space="2" w:sz="6" w:color="DDDDDD" w:val="single"/>
        <w:left w:space="15" w:sz="6" w:color="DDDDDD" w:val="single"/>
        <w:bottom w:space="2" w:sz="6" w:color="BBBBBB" w:val="single"/>
        <w:right w:space="2" w:sz="6" w:color="BBBBBB" w:val="single"/>
      </w:pBdr>
      <w:shd w:fill="FFFFFF" w:color="auto" w:val="clear"/>
      <w:spacing w:lineRule="atLeast" w:line="432" w:afterAutospacing="true" w:after="100" w:beforeAutospacing="true" w:before="100"/>
    </w:pPr>
    <w:rPr>
      <w:rFonts w:cs="Arial"/>
      <w:color w:val="000000"/>
      <w:sz w:val="17"/>
      <w:szCs w:val="17"/>
      <w:lang w:val="hr-HR"/>
    </w:rPr>
  </w:style>
  <w:style w:customStyle="true" w:styleId="x-dd-drop-icon" w:type="paragraph">
    <w:name w:val="x-dd-drop-ico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view-selector" w:type="paragraph">
    <w:name w:val="x-view-selector"/>
    <w:basedOn w:val="Normal"/>
    <w:rsid w:val="006C5B01"/>
    <w:pPr>
      <w:pBdr>
        <w:top w:space="0" w:sz="6" w:color="3399BB" w:val="dotted"/>
        <w:left w:space="0" w:sz="6" w:color="3399BB" w:val="dotted"/>
        <w:bottom w:space="0" w:sz="6" w:color="3399BB" w:val="dotted"/>
        <w:right w:space="0" w:sz="6" w:color="3399BB" w:val="dotted"/>
      </w:pBdr>
      <w:shd w:fill="C3DAF9" w:color="auto" w:val="clear"/>
      <w:spacing w:lineRule="atLeast" w:line="432" w:afterAutospacing="true" w:after="100" w:beforeAutospacing="true" w:before="100"/>
    </w:pPr>
    <w:rPr>
      <w:rFonts w:hAnsi="Times New Roman" w:ascii="Times New Roman"/>
      <w:sz w:val="26"/>
      <w:szCs w:val="26"/>
      <w:lang w:val="hr-HR"/>
    </w:rPr>
  </w:style>
  <w:style w:customStyle="true" w:styleId="x-tree-icon" w:type="paragraph">
    <w:name w:val="x-tree-icon"/>
    <w:basedOn w:val="Normal"/>
    <w:rsid w:val="006C5B01"/>
    <w:pPr>
      <w:spacing w:lineRule="atLeast" w:line="432"/>
      <w:textAlignment w:val="top"/>
    </w:pPr>
    <w:rPr>
      <w:rFonts w:hAnsi="Times New Roman" w:ascii="Times New Roman"/>
      <w:sz w:val="26"/>
      <w:szCs w:val="26"/>
      <w:lang w:val="hr-HR"/>
    </w:rPr>
  </w:style>
  <w:style w:customStyle="true" w:styleId="x-tree-ec-icon" w:type="paragraph">
    <w:name w:val="x-tree-ec-icon"/>
    <w:basedOn w:val="Normal"/>
    <w:rsid w:val="006C5B01"/>
    <w:pPr>
      <w:spacing w:lineRule="atLeast" w:line="432"/>
      <w:textAlignment w:val="top"/>
    </w:pPr>
    <w:rPr>
      <w:rFonts w:hAnsi="Times New Roman" w:ascii="Times New Roman"/>
      <w:sz w:val="26"/>
      <w:szCs w:val="26"/>
      <w:lang w:val="hr-HR"/>
    </w:rPr>
  </w:style>
  <w:style w:customStyle="true" w:styleId="x-tree-elbow-line" w:type="paragraph">
    <w:name w:val="x-tree-elbow-line"/>
    <w:basedOn w:val="Normal"/>
    <w:rsid w:val="006C5B01"/>
    <w:pPr>
      <w:spacing w:lineRule="atLeast" w:line="432"/>
      <w:textAlignment w:val="top"/>
    </w:pPr>
    <w:rPr>
      <w:rFonts w:hAnsi="Times New Roman" w:ascii="Times New Roman"/>
      <w:sz w:val="26"/>
      <w:szCs w:val="26"/>
      <w:lang w:val="hr-HR"/>
    </w:rPr>
  </w:style>
  <w:style w:customStyle="true" w:styleId="x-tree-elbow" w:type="paragraph">
    <w:name w:val="x-tree-elbow"/>
    <w:basedOn w:val="Normal"/>
    <w:rsid w:val="006C5B01"/>
    <w:pPr>
      <w:spacing w:lineRule="atLeast" w:line="432"/>
      <w:textAlignment w:val="top"/>
    </w:pPr>
    <w:rPr>
      <w:rFonts w:hAnsi="Times New Roman" w:ascii="Times New Roman"/>
      <w:sz w:val="26"/>
      <w:szCs w:val="26"/>
      <w:lang w:val="hr-HR"/>
    </w:rPr>
  </w:style>
  <w:style w:customStyle="true" w:styleId="x-tree-elbow-end" w:type="paragraph">
    <w:name w:val="x-tree-elbow-end"/>
    <w:basedOn w:val="Normal"/>
    <w:rsid w:val="006C5B01"/>
    <w:pPr>
      <w:spacing w:lineRule="atLeast" w:line="432"/>
      <w:textAlignment w:val="top"/>
    </w:pPr>
    <w:rPr>
      <w:rFonts w:hAnsi="Times New Roman" w:ascii="Times New Roman"/>
      <w:sz w:val="26"/>
      <w:szCs w:val="26"/>
      <w:lang w:val="hr-HR"/>
    </w:rPr>
  </w:style>
  <w:style w:customStyle="true" w:styleId="x-tree-elbow-plus" w:type="paragraph">
    <w:name w:val="x-tree-elbow-plus"/>
    <w:basedOn w:val="Normal"/>
    <w:rsid w:val="006C5B01"/>
    <w:pPr>
      <w:spacing w:lineRule="atLeast" w:line="432"/>
      <w:textAlignment w:val="top"/>
    </w:pPr>
    <w:rPr>
      <w:rFonts w:hAnsi="Times New Roman" w:ascii="Times New Roman"/>
      <w:sz w:val="26"/>
      <w:szCs w:val="26"/>
      <w:lang w:val="hr-HR"/>
    </w:rPr>
  </w:style>
  <w:style w:customStyle="true" w:styleId="x-tree-elbow-minus" w:type="paragraph">
    <w:name w:val="x-tree-elbow-minus"/>
    <w:basedOn w:val="Normal"/>
    <w:rsid w:val="006C5B01"/>
    <w:pPr>
      <w:spacing w:lineRule="atLeast" w:line="432"/>
      <w:textAlignment w:val="top"/>
    </w:pPr>
    <w:rPr>
      <w:rFonts w:hAnsi="Times New Roman" w:ascii="Times New Roman"/>
      <w:sz w:val="26"/>
      <w:szCs w:val="26"/>
      <w:lang w:val="hr-HR"/>
    </w:rPr>
  </w:style>
  <w:style w:customStyle="true" w:styleId="x-tree-elbow-end-plus" w:type="paragraph">
    <w:name w:val="x-tree-elbow-end-plus"/>
    <w:basedOn w:val="Normal"/>
    <w:rsid w:val="006C5B01"/>
    <w:pPr>
      <w:spacing w:lineRule="atLeast" w:line="432"/>
      <w:textAlignment w:val="top"/>
    </w:pPr>
    <w:rPr>
      <w:rFonts w:hAnsi="Times New Roman" w:ascii="Times New Roman"/>
      <w:sz w:val="26"/>
      <w:szCs w:val="26"/>
      <w:lang w:val="hr-HR"/>
    </w:rPr>
  </w:style>
  <w:style w:customStyle="true" w:styleId="x-tree-elbow-end-minus" w:type="paragraph">
    <w:name w:val="x-tree-elbow-end-minus"/>
    <w:basedOn w:val="Normal"/>
    <w:rsid w:val="006C5B01"/>
    <w:pPr>
      <w:spacing w:lineRule="atLeast" w:line="432"/>
      <w:textAlignment w:val="top"/>
    </w:pPr>
    <w:rPr>
      <w:rFonts w:hAnsi="Times New Roman" w:ascii="Times New Roman"/>
      <w:sz w:val="26"/>
      <w:szCs w:val="26"/>
      <w:lang w:val="hr-HR"/>
    </w:rPr>
  </w:style>
  <w:style w:customStyle="true" w:styleId="x-tree-node" w:type="paragraph">
    <w:name w:val="x-tree-node"/>
    <w:basedOn w:val="Normal"/>
    <w:rsid w:val="006C5B01"/>
    <w:pPr>
      <w:spacing w:lineRule="atLeast" w:line="432" w:afterAutospacing="true" w:after="100" w:beforeAutospacing="true" w:before="100"/>
    </w:pPr>
    <w:rPr>
      <w:rFonts w:cs="Arial"/>
      <w:color w:val="000000"/>
      <w:sz w:val="17"/>
      <w:szCs w:val="17"/>
      <w:lang w:val="hr-HR"/>
    </w:rPr>
  </w:style>
  <w:style w:customStyle="true" w:styleId="x-tree-node-el" w:type="paragraph">
    <w:name w:val="x-tree-node-el"/>
    <w:basedOn w:val="Normal"/>
    <w:rsid w:val="006C5B01"/>
    <w:pPr>
      <w:spacing w:lineRule="atLeast" w:line="270" w:afterAutospacing="true" w:after="100" w:beforeAutospacing="true" w:before="100"/>
    </w:pPr>
    <w:rPr>
      <w:rFonts w:hAnsi="Times New Roman" w:ascii="Times New Roman"/>
      <w:sz w:val="26"/>
      <w:szCs w:val="26"/>
      <w:lang w:val="hr-HR"/>
    </w:rPr>
  </w:style>
  <w:style w:customStyle="true" w:styleId="x-date-picker" w:type="paragraph">
    <w:name w:val="x-date-picker"/>
    <w:basedOn w:val="Normal"/>
    <w:rsid w:val="006C5B01"/>
    <w:pPr>
      <w:pBdr>
        <w:left w:space="0" w:sz="6" w:color="1B376C" w:val="single"/>
        <w:bottom w:space="0" w:sz="6" w:color="1B376C" w:val="single"/>
        <w:right w:space="0" w:sz="6" w:color="1B376C" w:val="single"/>
      </w:pBdr>
      <w:shd w:fill="FFFFFF" w:color="auto" w:val="clear"/>
      <w:spacing w:lineRule="atLeast" w:line="432" w:afterAutospacing="true" w:after="100" w:beforeAutospacing="true" w:before="100"/>
    </w:pPr>
    <w:rPr>
      <w:rFonts w:hAnsi="Times New Roman" w:ascii="Times New Roman"/>
      <w:sz w:val="17"/>
      <w:szCs w:val="17"/>
      <w:lang w:val="hr-HR"/>
    </w:rPr>
  </w:style>
  <w:style w:customStyle="true" w:styleId="x-date-middle" w:type="paragraph">
    <w:name w:val="x-date-middle"/>
    <w:basedOn w:val="Normal"/>
    <w:rsid w:val="006C5B01"/>
    <w:pPr>
      <w:spacing w:lineRule="atLeast" w:line="432" w:afterAutospacing="true" w:after="100" w:beforeAutospacing="true" w:before="100"/>
    </w:pPr>
    <w:rPr>
      <w:rFonts w:cs="Tahoma" w:hAnsi="Tahoma" w:ascii="Tahoma"/>
      <w:b/>
      <w:bCs/>
      <w:color w:val="FFFFFF"/>
      <w:sz w:val="17"/>
      <w:szCs w:val="17"/>
      <w:lang w:val="hr-HR"/>
    </w:rPr>
  </w:style>
  <w:style w:customStyle="true" w:styleId="x-date-left" w:type="paragraph">
    <w:name w:val="x-date-left"/>
    <w:basedOn w:val="Normal"/>
    <w:rsid w:val="006C5B01"/>
    <w:pPr>
      <w:spacing w:afterAutospacing="true" w:after="100" w:beforeAutospacing="true" w:before="100"/>
    </w:pPr>
    <w:rPr>
      <w:rFonts w:cs="Tahoma" w:hAnsi="Tahoma" w:ascii="Tahoma"/>
      <w:b/>
      <w:bCs/>
      <w:color w:val="FFFFFF"/>
      <w:sz w:val="17"/>
      <w:szCs w:val="17"/>
      <w:lang w:val="hr-HR"/>
    </w:rPr>
  </w:style>
  <w:style w:customStyle="true" w:styleId="x-date-right" w:type="paragraph">
    <w:name w:val="x-date-right"/>
    <w:basedOn w:val="Normal"/>
    <w:rsid w:val="006C5B01"/>
    <w:pPr>
      <w:spacing w:lineRule="atLeast" w:line="432" w:afterAutospacing="true" w:after="100" w:beforeAutospacing="true" w:before="100"/>
      <w:jc w:val="right"/>
    </w:pPr>
    <w:rPr>
      <w:rFonts w:cs="Tahoma" w:hAnsi="Tahoma" w:ascii="Tahoma"/>
      <w:b/>
      <w:bCs/>
      <w:color w:val="FFFFFF"/>
      <w:sz w:val="17"/>
      <w:szCs w:val="17"/>
      <w:lang w:val="hr-HR"/>
    </w:rPr>
  </w:style>
  <w:style w:customStyle="true" w:styleId="x-date-bottom" w:type="paragraph">
    <w:name w:val="x-date-bottom"/>
    <w:basedOn w:val="Normal"/>
    <w:rsid w:val="006C5B01"/>
    <w:pPr>
      <w:pBdr>
        <w:top w:space="3" w:sz="6" w:color="A3BAD9" w:val="single"/>
      </w:pBdr>
      <w:shd w:fill="DFECFB" w:color="auto" w:val="clear"/>
      <w:spacing w:lineRule="atLeast" w:line="432" w:afterAutospacing="true" w:after="100" w:beforeAutospacing="true" w:before="100"/>
    </w:pPr>
    <w:rPr>
      <w:rFonts w:hAnsi="Times New Roman" w:ascii="Times New Roman"/>
      <w:sz w:val="26"/>
      <w:szCs w:val="26"/>
      <w:lang w:val="hr-HR"/>
    </w:rPr>
  </w:style>
  <w:style w:customStyle="true" w:styleId="x-date-mp" w:type="paragraph">
    <w:name w:val="x-date-mp"/>
    <w:basedOn w:val="Normal"/>
    <w:rsid w:val="006C5B01"/>
    <w:pPr>
      <w:shd w:fill="FFFFFF" w:color="auto" w:val="clear"/>
      <w:spacing w:lineRule="atLeast" w:line="432" w:afterAutospacing="true" w:after="100" w:beforeAutospacing="true" w:before="100"/>
    </w:pPr>
    <w:rPr>
      <w:rFonts w:hAnsi="Times New Roman" w:ascii="Times New Roman"/>
      <w:vanish/>
      <w:sz w:val="26"/>
      <w:szCs w:val="26"/>
      <w:lang w:val="hr-HR"/>
    </w:rPr>
  </w:style>
  <w:style w:customStyle="true" w:styleId="x-date-mp-ok" w:type="paragraph">
    <w:name w:val="x-date-mp-ok"/>
    <w:basedOn w:val="Normal"/>
    <w:rsid w:val="006C5B01"/>
    <w:pPr>
      <w:spacing w:lineRule="atLeast" w:line="432" w:afterAutospacing="true" w:after="100" w:beforeAutospacing="true" w:before="100"/>
      <w:ind w:right="45"/>
    </w:pPr>
    <w:rPr>
      <w:rFonts w:hAnsi="Times New Roman" w:ascii="Times New Roman"/>
      <w:sz w:val="26"/>
      <w:szCs w:val="26"/>
      <w:lang w:val="hr-HR"/>
    </w:rPr>
  </w:style>
  <w:style w:customStyle="true" w:styleId="x-date-mp-btns" w:type="paragraph">
    <w:name w:val="x-date-mp-btns"/>
    <w:basedOn w:val="Normal"/>
    <w:rsid w:val="006C5B01"/>
    <w:pPr>
      <w:shd w:fill="DFECFB" w:color="auto" w:val="clear"/>
      <w:spacing w:lineRule="atLeast" w:line="432" w:afterAutospacing="true" w:after="100" w:beforeAutospacing="true" w:before="100"/>
    </w:pPr>
    <w:rPr>
      <w:rFonts w:hAnsi="Times New Roman" w:ascii="Times New Roman"/>
      <w:sz w:val="26"/>
      <w:szCs w:val="26"/>
      <w:lang w:val="hr-HR"/>
    </w:rPr>
  </w:style>
  <w:style w:customStyle="true" w:styleId="x-date-mp-ybtn" w:type="paragraph">
    <w:name w:val="x-date-mp-ybtn"/>
    <w:basedOn w:val="Normal"/>
    <w:rsid w:val="006C5B01"/>
    <w:pPr>
      <w:spacing w:lineRule="atLeast" w:line="432" w:afterAutospacing="true" w:after="100" w:beforeAutospacing="true" w:before="100"/>
      <w:jc w:val="center"/>
    </w:pPr>
    <w:rPr>
      <w:rFonts w:hAnsi="Times New Roman" w:ascii="Times New Roman"/>
      <w:sz w:val="26"/>
      <w:szCs w:val="26"/>
      <w:lang w:val="hr-HR"/>
    </w:rPr>
  </w:style>
  <w:style w:customStyle="true" w:styleId="x-tip" w:type="paragraph">
    <w:name w:val="x-tip"/>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menu" w:type="paragraph">
    <w:name w:val="x-menu"/>
    <w:basedOn w:val="Normal"/>
    <w:rsid w:val="006C5B01"/>
    <w:pPr>
      <w:pBdr>
        <w:top w:space="2" w:sz="6" w:color="718BB7" w:val="single"/>
        <w:left w:space="2" w:sz="6" w:color="718BB7" w:val="single"/>
        <w:bottom w:space="2" w:sz="6" w:color="718BB7" w:val="single"/>
        <w:right w:space="2" w:sz="6" w:color="718BB7" w:val="single"/>
      </w:pBdr>
      <w:shd w:fill="F0F0F0" w:color="auto" w:val="clear"/>
      <w:spacing w:lineRule="atLeast" w:line="432" w:afterAutospacing="true" w:after="100" w:beforeAutospacing="true" w:before="100"/>
    </w:pPr>
    <w:rPr>
      <w:rFonts w:hAnsi="Times New Roman" w:ascii="Times New Roman"/>
      <w:sz w:val="26"/>
      <w:szCs w:val="26"/>
      <w:lang w:val="hr-HR"/>
    </w:rPr>
  </w:style>
  <w:style w:customStyle="true" w:styleId="x-menu-list" w:type="paragraph">
    <w:name w:val="x-menu-lis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menu-list-item" w:type="paragraph">
    <w:name w:val="x-menu-list-item"/>
    <w:basedOn w:val="Normal"/>
    <w:rsid w:val="006C5B01"/>
    <w:pPr>
      <w:spacing w:lineRule="atLeast" w:line="432" w:afterAutospacing="true" w:after="100" w:beforeAutospacing="true" w:before="100"/>
    </w:pPr>
    <w:rPr>
      <w:rFonts w:cs="Tahoma" w:hAnsi="Tahoma" w:ascii="Tahoma"/>
      <w:sz w:val="17"/>
      <w:szCs w:val="17"/>
      <w:lang w:val="hr-HR"/>
    </w:rPr>
  </w:style>
  <w:style w:customStyle="true" w:styleId="x-menu-item-arrow" w:type="paragraph">
    <w:name w:val="x-menu-item-arrow"/>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menu-sep" w:type="paragraph">
    <w:name w:val="x-menu-sep"/>
    <w:basedOn w:val="Normal"/>
    <w:rsid w:val="006C5B01"/>
    <w:pPr>
      <w:pBdr>
        <w:bottom w:space="0" w:sz="6" w:color="FFFFFF" w:val="single"/>
      </w:pBdr>
      <w:shd w:fill="E0E0E0" w:color="auto" w:val="clear"/>
      <w:spacing w:lineRule="atLeast" w:line="15" w:after="30" w:before="30"/>
      <w:ind w:right="45" w:left="45"/>
    </w:pPr>
    <w:rPr>
      <w:rFonts w:hAnsi="Times New Roman" w:ascii="Times New Roman"/>
      <w:sz w:val="2"/>
      <w:szCs w:val="2"/>
      <w:lang w:val="hr-HR"/>
    </w:rPr>
  </w:style>
  <w:style w:customStyle="true" w:styleId="x-menu-focus" w:type="paragraph">
    <w:name w:val="x-menu-focus"/>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menu-item-active" w:type="paragraph">
    <w:name w:val="x-menu-item-active"/>
    <w:basedOn w:val="Normal"/>
    <w:rsid w:val="006C5B01"/>
    <w:pPr>
      <w:pBdr>
        <w:top w:space="0" w:sz="6" w:color="AACCF6" w:val="single"/>
        <w:left w:space="0" w:sz="6" w:color="AACCF6" w:val="single"/>
        <w:bottom w:space="0" w:sz="6" w:color="AACCF6" w:val="single"/>
        <w:right w:space="0" w:sz="6" w:color="AACCF6" w:val="single"/>
      </w:pBdr>
      <w:shd w:fill="EBF3FD" w:color="auto" w:val="clear"/>
      <w:spacing w:lineRule="atLeast" w:line="432" w:afterAutospacing="true" w:after="100" w:beforeAutospacing="true" w:before="100"/>
    </w:pPr>
    <w:rPr>
      <w:rFonts w:hAnsi="Times New Roman" w:ascii="Times New Roman"/>
      <w:sz w:val="26"/>
      <w:szCs w:val="26"/>
      <w:lang w:val="hr-HR"/>
    </w:rPr>
  </w:style>
  <w:style w:customStyle="true" w:styleId="x-menu-item-icon" w:type="paragraph">
    <w:name w:val="x-menu-item-icon"/>
    <w:basedOn w:val="Normal"/>
    <w:rsid w:val="006C5B01"/>
    <w:pPr>
      <w:spacing w:lineRule="atLeast" w:line="432"/>
      <w:ind w:right="120"/>
      <w:textAlignment w:val="top"/>
    </w:pPr>
    <w:rPr>
      <w:rFonts w:hAnsi="Times New Roman" w:ascii="Times New Roman"/>
      <w:sz w:val="26"/>
      <w:szCs w:val="26"/>
      <w:lang w:val="hr-HR"/>
    </w:rPr>
  </w:style>
  <w:style w:customStyle="true" w:styleId="x-menu-date-item" w:type="paragraph">
    <w:name w:val="x-menu-date-item"/>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ox-tl" w:type="paragraph">
    <w:name w:val="x-box-t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ox-tc" w:type="paragraph">
    <w:name w:val="x-box-tc"/>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ox-ml" w:type="paragraph">
    <w:name w:val="x-box-m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ox-mc" w:type="paragraph">
    <w:name w:val="x-box-mc"/>
    <w:basedOn w:val="Normal"/>
    <w:rsid w:val="006C5B01"/>
    <w:pPr>
      <w:shd w:fill="EEEEEE" w:color="auto" w:val="clear"/>
      <w:spacing w:lineRule="atLeast" w:line="432" w:afterAutospacing="true" w:after="100" w:beforeAutospacing="true" w:before="100"/>
    </w:pPr>
    <w:rPr>
      <w:rFonts w:cs="Tahoma" w:hAnsi="Tahoma" w:ascii="Tahoma"/>
      <w:color w:val="393939"/>
      <w:sz w:val="18"/>
      <w:szCs w:val="18"/>
      <w:lang w:val="hr-HR"/>
    </w:rPr>
  </w:style>
  <w:style w:customStyle="true" w:styleId="x-box-mr" w:type="paragraph">
    <w:name w:val="x-box-m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ox-bl" w:type="paragraph">
    <w:name w:val="x-box-b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ox-bc" w:type="paragraph">
    <w:name w:val="x-box-bc"/>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ox-tr" w:type="paragraph">
    <w:name w:val="x-box-t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ox-br" w:type="paragraph">
    <w:name w:val="x-box-b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combo-list" w:type="paragraph">
    <w:name w:val="x-combo-list"/>
    <w:basedOn w:val="Normal"/>
    <w:rsid w:val="006C5B01"/>
    <w:pPr>
      <w:pBdr>
        <w:top w:space="0" w:sz="6" w:color="98C0F4" w:val="single"/>
        <w:left w:space="0" w:sz="6" w:color="98C0F4" w:val="single"/>
        <w:bottom w:space="0" w:sz="6" w:color="98C0F4" w:val="single"/>
        <w:right w:space="0" w:sz="6" w:color="98C0F4" w:val="single"/>
      </w:pBd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x-combo-list-inner" w:type="paragraph">
    <w:name w:val="x-combo-list-inner"/>
    <w:basedOn w:val="Normal"/>
    <w:rsid w:val="006C5B01"/>
    <w:pP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x-combo-list-hd" w:type="paragraph">
    <w:name w:val="x-combo-list-hd"/>
    <w:basedOn w:val="Normal"/>
    <w:rsid w:val="006C5B01"/>
    <w:pPr>
      <w:pBdr>
        <w:bottom w:space="2" w:sz="6" w:color="98C0F4" w:val="single"/>
      </w:pBdr>
      <w:spacing w:lineRule="atLeast" w:line="432" w:afterAutospacing="true" w:after="100" w:beforeAutospacing="true" w:before="100"/>
    </w:pPr>
    <w:rPr>
      <w:rFonts w:cs="Tahoma" w:hAnsi="Tahoma" w:ascii="Tahoma"/>
      <w:b/>
      <w:bCs/>
      <w:color w:val="15428B"/>
      <w:sz w:val="17"/>
      <w:szCs w:val="17"/>
      <w:lang w:val="hr-HR"/>
    </w:rPr>
  </w:style>
  <w:style w:customStyle="true" w:styleId="x-combo-list-item" w:type="paragraph">
    <w:name w:val="x-combo-list-item"/>
    <w:basedOn w:val="Normal"/>
    <w:rsid w:val="006C5B01"/>
    <w:pPr>
      <w:pBdr>
        <w:top w:space="2" w:sz="6" w:color="FFFFFF" w:val="single"/>
        <w:left w:space="2" w:sz="6" w:color="FFFFFF" w:val="single"/>
        <w:bottom w:space="2" w:sz="6" w:color="FFFFFF" w:val="single"/>
        <w:right w:space="2" w:sz="6" w:color="FFFFFF" w:val="single"/>
      </w:pBdr>
      <w:spacing w:lineRule="atLeast" w:line="432" w:afterAutospacing="true" w:after="100" w:beforeAutospacing="true" w:before="100"/>
    </w:pPr>
    <w:rPr>
      <w:rFonts w:cs="Tahoma" w:hAnsi="Tahoma" w:ascii="Tahoma"/>
      <w:sz w:val="18"/>
      <w:szCs w:val="18"/>
      <w:lang w:val="hr-HR"/>
    </w:rPr>
  </w:style>
  <w:style w:customStyle="true" w:styleId="x-panel" w:type="paragraph">
    <w:name w:val="x-panel"/>
    <w:basedOn w:val="Normal"/>
    <w:rsid w:val="006C5B01"/>
    <w:pPr>
      <w:pBdr>
        <w:top w:space="0" w:sz="2" w:color="D0D0D0" w:val="single"/>
        <w:left w:space="0" w:sz="2" w:color="D0D0D0" w:val="single"/>
        <w:bottom w:space="0" w:sz="2" w:color="D0D0D0" w:val="single"/>
        <w:right w:space="0" w:sz="2" w:color="D0D0D0" w:val="single"/>
      </w:pBdr>
      <w:spacing w:lineRule="atLeast" w:line="432" w:afterAutospacing="true" w:after="100" w:beforeAutospacing="true" w:before="100"/>
    </w:pPr>
    <w:rPr>
      <w:rFonts w:hAnsi="Times New Roman" w:ascii="Times New Roman"/>
      <w:sz w:val="26"/>
      <w:szCs w:val="26"/>
      <w:lang w:val="hr-HR"/>
    </w:rPr>
  </w:style>
  <w:style w:customStyle="true" w:styleId="x-panel-header" w:type="paragraph">
    <w:name w:val="x-panel-header"/>
    <w:basedOn w:val="Normal"/>
    <w:rsid w:val="006C5B01"/>
    <w:pPr>
      <w:pBdr>
        <w:top w:space="4" w:sz="6" w:color="D0D0D0" w:val="single"/>
        <w:left w:space="4" w:sz="6" w:color="D0D0D0" w:val="single"/>
        <w:bottom w:space="3" w:sz="6" w:color="D0D0D0" w:val="single"/>
        <w:right w:space="2" w:sz="6" w:color="D0D0D0" w:val="single"/>
      </w:pBdr>
      <w:spacing w:lineRule="atLeast" w:line="225" w:afterAutospacing="true" w:after="100" w:beforeAutospacing="true" w:before="100"/>
    </w:pPr>
    <w:rPr>
      <w:rFonts w:cs="Tahoma" w:hAnsi="Tahoma" w:ascii="Tahoma"/>
      <w:b/>
      <w:bCs/>
      <w:color w:val="333333"/>
      <w:sz w:val="17"/>
      <w:szCs w:val="17"/>
      <w:lang w:val="hr-HR"/>
    </w:rPr>
  </w:style>
  <w:style w:customStyle="true" w:styleId="x-panel-body" w:type="paragraph">
    <w:name w:val="x-panel-body"/>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body-noheader" w:type="paragraph">
    <w:name w:val="x-panel-body-nohead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inline-icon" w:type="paragraph">
    <w:name w:val="x-panel-inline-icon"/>
    <w:basedOn w:val="Normal"/>
    <w:rsid w:val="006C5B01"/>
    <w:pPr>
      <w:spacing w:lineRule="atLeast" w:line="432"/>
      <w:ind w:right="60"/>
      <w:textAlignment w:val="center"/>
    </w:pPr>
    <w:rPr>
      <w:rFonts w:hAnsi="Times New Roman" w:ascii="Times New Roman"/>
      <w:sz w:val="26"/>
      <w:szCs w:val="26"/>
      <w:lang w:val="hr-HR"/>
    </w:rPr>
  </w:style>
  <w:style w:customStyle="true" w:styleId="x-panel-tc" w:type="paragraph">
    <w:name w:val="x-panel-tc"/>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tl" w:type="paragraph">
    <w:name w:val="x-panel-tl"/>
    <w:basedOn w:val="Normal"/>
    <w:rsid w:val="006C5B01"/>
    <w:pPr>
      <w:pBdr>
        <w:bottom w:space="0" w:sz="6" w:color="D0D0D0" w:val="single"/>
      </w:pBdr>
      <w:spacing w:lineRule="atLeast" w:line="432" w:afterAutospacing="true" w:after="100" w:beforeAutospacing="true" w:before="100"/>
    </w:pPr>
    <w:rPr>
      <w:rFonts w:hAnsi="Times New Roman" w:ascii="Times New Roman"/>
      <w:sz w:val="26"/>
      <w:szCs w:val="26"/>
      <w:lang w:val="hr-HR"/>
    </w:rPr>
  </w:style>
  <w:style w:customStyle="true" w:styleId="x-panel-tr" w:type="paragraph">
    <w:name w:val="x-panel-t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bl" w:type="paragraph">
    <w:name w:val="x-panel-b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br" w:type="paragraph">
    <w:name w:val="x-panel-b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mc" w:type="paragraph">
    <w:name w:val="x-panel-mc"/>
    <w:basedOn w:val="Normal"/>
    <w:rsid w:val="006C5B01"/>
    <w:pPr>
      <w:shd w:fill="F1F1F1" w:color="auto" w:val="clear"/>
      <w:spacing w:lineRule="atLeast" w:line="432"/>
    </w:pPr>
    <w:rPr>
      <w:rFonts w:cs="Tahoma" w:hAnsi="Tahoma" w:ascii="Tahoma"/>
      <w:sz w:val="17"/>
      <w:szCs w:val="17"/>
      <w:lang w:val="hr-HR"/>
    </w:rPr>
  </w:style>
  <w:style w:customStyle="true" w:styleId="x-panel-ml" w:type="paragraph">
    <w:name w:val="x-panel-ml"/>
    <w:basedOn w:val="Normal"/>
    <w:rsid w:val="006C5B01"/>
    <w:pP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x-panel-mr" w:type="paragraph">
    <w:name w:val="x-panel-m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ool" w:type="paragraph">
    <w:name w:val="x-tool"/>
    <w:basedOn w:val="Normal"/>
    <w:rsid w:val="006C5B01"/>
    <w:pPr>
      <w:spacing w:lineRule="atLeast" w:line="432" w:afterAutospacing="true" w:after="100" w:beforeAutospacing="true" w:before="100"/>
      <w:ind w:left="30"/>
    </w:pPr>
    <w:rPr>
      <w:rFonts w:hAnsi="Times New Roman" w:ascii="Times New Roman"/>
      <w:sz w:val="26"/>
      <w:szCs w:val="26"/>
      <w:lang w:val="hr-HR"/>
    </w:rPr>
  </w:style>
  <w:style w:customStyle="true" w:styleId="x-panel-ghost" w:type="paragraph">
    <w:name w:val="x-panel-ghost"/>
    <w:basedOn w:val="Normal"/>
    <w:rsid w:val="006C5B01"/>
    <w:pPr>
      <w:shd w:fill="E0E0E0" w:color="auto" w:val="clear"/>
      <w:spacing w:lineRule="atLeast" w:line="432" w:afterAutospacing="true" w:after="100" w:beforeAutospacing="true" w:before="100"/>
    </w:pPr>
    <w:rPr>
      <w:rFonts w:hAnsi="Times New Roman" w:ascii="Times New Roman"/>
      <w:sz w:val="26"/>
      <w:szCs w:val="26"/>
      <w:lang w:val="hr-HR"/>
    </w:rPr>
  </w:style>
  <w:style w:customStyle="true" w:styleId="x-panel-dd-spacer" w:type="paragraph">
    <w:name w:val="x-panel-dd-spacer"/>
    <w:basedOn w:val="Normal"/>
    <w:rsid w:val="006C5B01"/>
    <w:pPr>
      <w:pBdr>
        <w:top w:space="0" w:sz="12" w:color="99BBE8" w:val="dashed"/>
        <w:left w:space="0" w:sz="12" w:color="99BBE8" w:val="dashed"/>
        <w:bottom w:space="0" w:sz="12" w:color="99BBE8" w:val="dashed"/>
        <w:right w:space="0" w:sz="12" w:color="99BBE8" w:val="dashed"/>
      </w:pBdr>
      <w:spacing w:lineRule="atLeast" w:line="432" w:afterAutospacing="true" w:after="100" w:beforeAutospacing="true" w:before="100"/>
    </w:pPr>
    <w:rPr>
      <w:rFonts w:hAnsi="Times New Roman" w:ascii="Times New Roman"/>
      <w:sz w:val="26"/>
      <w:szCs w:val="26"/>
      <w:lang w:val="hr-HR"/>
    </w:rPr>
  </w:style>
  <w:style w:customStyle="true" w:styleId="x-panel-btns-ct" w:type="paragraph">
    <w:name w:val="x-panel-btns-c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proxy" w:type="paragraph">
    <w:name w:val="x-window-proxy"/>
    <w:basedOn w:val="Normal"/>
    <w:rsid w:val="006C5B01"/>
    <w:pPr>
      <w:pBdr>
        <w:top w:space="0" w:sz="6" w:color="B0B0B0" w:val="single"/>
        <w:left w:space="0" w:sz="6" w:color="B0B0B0" w:val="single"/>
        <w:bottom w:space="0" w:sz="6" w:color="B0B0B0" w:val="single"/>
        <w:right w:space="0" w:sz="6" w:color="B0B0B0" w:val="single"/>
      </w:pBdr>
      <w:shd w:fill="E0E0E0" w:color="auto" w:val="clear"/>
      <w:spacing w:lineRule="atLeast" w:line="432" w:afterAutospacing="true" w:after="100" w:beforeAutospacing="true" w:before="100"/>
    </w:pPr>
    <w:rPr>
      <w:rFonts w:hAnsi="Times New Roman" w:ascii="Times New Roman"/>
      <w:vanish/>
      <w:sz w:val="26"/>
      <w:szCs w:val="26"/>
      <w:lang w:val="hr-HR"/>
    </w:rPr>
  </w:style>
  <w:style w:customStyle="true" w:styleId="x-window-tc" w:type="paragraph">
    <w:name w:val="x-window-tc"/>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tl" w:type="paragraph">
    <w:name w:val="x-window-t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tr" w:type="paragraph">
    <w:name w:val="x-window-t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bl" w:type="paragraph">
    <w:name w:val="x-window-b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br" w:type="paragraph">
    <w:name w:val="x-window-b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mc" w:type="paragraph">
    <w:name w:val="x-window-mc"/>
    <w:basedOn w:val="Normal"/>
    <w:rsid w:val="006C5B01"/>
    <w:pPr>
      <w:spacing w:lineRule="atLeast" w:line="432"/>
    </w:pPr>
    <w:rPr>
      <w:rFonts w:cs="Tahoma" w:hAnsi="Tahoma" w:ascii="Tahoma"/>
      <w:sz w:val="17"/>
      <w:szCs w:val="17"/>
      <w:lang w:val="hr-HR"/>
    </w:rPr>
  </w:style>
  <w:style w:customStyle="true" w:styleId="x-window-ml" w:type="paragraph">
    <w:name w:val="x-window-m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mr" w:type="paragraph">
    <w:name w:val="x-window-m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body" w:type="paragraph">
    <w:name w:val="x-window-body"/>
    <w:basedOn w:val="Normal"/>
    <w:rsid w:val="006C5B01"/>
    <w:pPr>
      <w:pBdr>
        <w:top w:space="0" w:sz="6" w:color="CCCCCC" w:val="single"/>
        <w:bottom w:space="0" w:sz="6" w:color="CCCCCC" w:val="single"/>
      </w:pBdr>
      <w:spacing w:lineRule="atLeast" w:line="432" w:afterAutospacing="true" w:after="100" w:beforeAutospacing="true" w:before="100"/>
    </w:pPr>
    <w:rPr>
      <w:rFonts w:hAnsi="Times New Roman" w:ascii="Times New Roman"/>
      <w:sz w:val="26"/>
      <w:szCs w:val="26"/>
      <w:lang w:val="hr-HR"/>
    </w:rPr>
  </w:style>
  <w:style w:customStyle="true" w:styleId="x-dlg-focus" w:type="paragraph">
    <w:name w:val="x-dlg-focus"/>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dlg-mask" w:type="paragraph">
    <w:name w:val="x-dlg-mask"/>
    <w:basedOn w:val="Normal"/>
    <w:rsid w:val="006C5B01"/>
    <w:pPr>
      <w:shd w:fill="CCCCCC" w:color="auto" w:val="clear"/>
      <w:spacing w:lineRule="atLeast" w:line="432" w:afterAutospacing="true" w:after="100" w:beforeAutospacing="true" w:before="100"/>
    </w:pPr>
    <w:rPr>
      <w:rFonts w:hAnsi="Times New Roman" w:ascii="Times New Roman"/>
      <w:vanish/>
      <w:sz w:val="26"/>
      <w:szCs w:val="26"/>
      <w:lang w:val="hr-HR"/>
    </w:rPr>
  </w:style>
  <w:style w:customStyle="true" w:styleId="x-html-editor-wrap" w:type="paragraph">
    <w:name w:val="x-html-editor-wrap"/>
    <w:basedOn w:val="Normal"/>
    <w:rsid w:val="006C5B01"/>
    <w:pPr>
      <w:pBdr>
        <w:top w:space="0" w:sz="6" w:color="D0D0D0" w:val="single"/>
        <w:left w:space="0" w:sz="6" w:color="D0D0D0" w:val="single"/>
        <w:bottom w:space="0" w:sz="6" w:color="D0D0D0" w:val="single"/>
        <w:right w:space="0" w:sz="6" w:color="D0D0D0" w:val="single"/>
      </w:pBd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x-border-layout-ct" w:type="paragraph">
    <w:name w:val="x-border-layout-ct"/>
    <w:basedOn w:val="Normal"/>
    <w:rsid w:val="006C5B01"/>
    <w:pPr>
      <w:shd w:fill="F0F0F0" w:color="auto" w:val="clear"/>
      <w:spacing w:lineRule="atLeast" w:line="432" w:afterAutospacing="true" w:after="100" w:beforeAutospacing="true" w:before="100"/>
    </w:pPr>
    <w:rPr>
      <w:rFonts w:hAnsi="Times New Roman" w:ascii="Times New Roman"/>
      <w:sz w:val="26"/>
      <w:szCs w:val="26"/>
      <w:lang w:val="hr-HR"/>
    </w:rPr>
  </w:style>
  <w:style w:customStyle="true" w:styleId="x-tool-expand-north" w:type="paragraph">
    <w:name w:val="x-tool-expand-north"/>
    <w:basedOn w:val="Normal"/>
    <w:rsid w:val="006C5B01"/>
    <w:pPr>
      <w:spacing w:lineRule="atLeast" w:line="432" w:after="45" w:before="45"/>
      <w:ind w:right="45" w:left="45"/>
    </w:pPr>
    <w:rPr>
      <w:rFonts w:hAnsi="Times New Roman" w:ascii="Times New Roman"/>
      <w:sz w:val="26"/>
      <w:szCs w:val="26"/>
      <w:lang w:val="hr-HR"/>
    </w:rPr>
  </w:style>
  <w:style w:customStyle="true" w:styleId="x-tool-expand-south" w:type="paragraph">
    <w:name w:val="x-tool-expand-south"/>
    <w:basedOn w:val="Normal"/>
    <w:rsid w:val="006C5B01"/>
    <w:pPr>
      <w:spacing w:lineRule="atLeast" w:line="432" w:after="45" w:before="45"/>
      <w:ind w:right="45" w:left="45"/>
    </w:pPr>
    <w:rPr>
      <w:rFonts w:hAnsi="Times New Roman" w:ascii="Times New Roman"/>
      <w:sz w:val="26"/>
      <w:szCs w:val="26"/>
      <w:lang w:val="hr-HR"/>
    </w:rPr>
  </w:style>
  <w:style w:customStyle="true" w:styleId="x-tool-expand-east" w:type="paragraph">
    <w:name w:val="x-tool-expand-east"/>
    <w:basedOn w:val="Normal"/>
    <w:rsid w:val="006C5B01"/>
    <w:pPr>
      <w:spacing w:lineRule="atLeast" w:line="432" w:after="45" w:before="45"/>
    </w:pPr>
    <w:rPr>
      <w:rFonts w:hAnsi="Times New Roman" w:ascii="Times New Roman"/>
      <w:sz w:val="26"/>
      <w:szCs w:val="26"/>
      <w:lang w:val="hr-HR"/>
    </w:rPr>
  </w:style>
  <w:style w:customStyle="true" w:styleId="x-tool-expand-west" w:type="paragraph">
    <w:name w:val="x-tool-expand-west"/>
    <w:basedOn w:val="Normal"/>
    <w:rsid w:val="006C5B01"/>
    <w:pPr>
      <w:spacing w:lineRule="atLeast" w:line="432" w:after="45" w:before="45"/>
    </w:pPr>
    <w:rPr>
      <w:rFonts w:hAnsi="Times New Roman" w:ascii="Times New Roman"/>
      <w:sz w:val="26"/>
      <w:szCs w:val="26"/>
      <w:lang w:val="hr-HR"/>
    </w:rPr>
  </w:style>
  <w:style w:customStyle="true" w:styleId="x-accordion-hd" w:type="paragraph">
    <w:name w:val="x-accordion-hd"/>
    <w:basedOn w:val="Normal"/>
    <w:rsid w:val="006C5B01"/>
    <w:pPr>
      <w:spacing w:lineRule="atLeast" w:line="432" w:afterAutospacing="true" w:after="100" w:beforeAutospacing="true" w:before="100"/>
    </w:pPr>
    <w:rPr>
      <w:rFonts w:hAnsi="Times New Roman" w:ascii="Times New Roman"/>
      <w:color w:val="222222"/>
      <w:sz w:val="26"/>
      <w:szCs w:val="26"/>
      <w:lang w:val="hr-HR"/>
    </w:rPr>
  </w:style>
  <w:style w:customStyle="true" w:styleId="x-layout-collapsed" w:type="paragraph">
    <w:name w:val="x-layout-collapsed"/>
    <w:basedOn w:val="Normal"/>
    <w:rsid w:val="006C5B01"/>
    <w:pPr>
      <w:pBdr>
        <w:top w:space="0" w:sz="6" w:color="E0E0E0" w:val="single"/>
        <w:left w:space="0" w:sz="6" w:color="E0E0E0" w:val="single"/>
        <w:bottom w:space="0" w:sz="6" w:color="E0E0E0" w:val="single"/>
        <w:right w:space="0" w:sz="6" w:color="E0E0E0" w:val="single"/>
      </w:pBdr>
      <w:shd w:fill="EEEEEE" w:color="auto" w:val="clear"/>
      <w:spacing w:lineRule="atLeast" w:line="432" w:afterAutospacing="true" w:after="100" w:beforeAutospacing="true" w:before="100"/>
    </w:pPr>
    <w:rPr>
      <w:rFonts w:hAnsi="Times New Roman" w:ascii="Times New Roman"/>
      <w:sz w:val="26"/>
      <w:szCs w:val="26"/>
      <w:lang w:val="hr-HR"/>
    </w:rPr>
  </w:style>
  <w:style w:customStyle="true" w:styleId="x-layout-collapsed-over" w:type="paragraph">
    <w:name w:val="x-layout-collapsed-over"/>
    <w:basedOn w:val="Normal"/>
    <w:rsid w:val="006C5B01"/>
    <w:pPr>
      <w:shd w:fill="FBFBFB" w:color="auto" w:val="clear"/>
      <w:spacing w:lineRule="atLeast" w:line="432" w:afterAutospacing="true" w:after="100" w:beforeAutospacing="true" w:before="100"/>
    </w:pPr>
    <w:rPr>
      <w:rFonts w:hAnsi="Times New Roman" w:ascii="Times New Roman"/>
      <w:sz w:val="26"/>
      <w:szCs w:val="26"/>
      <w:lang w:val="hr-HR"/>
    </w:rPr>
  </w:style>
  <w:style w:customStyle="true" w:styleId="x-layout-split" w:type="paragraph">
    <w:name w:val="x-layout-split"/>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layout-split-h" w:type="paragraph">
    <w:name w:val="x-layout-split-h"/>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layout-split-v" w:type="paragraph">
    <w:name w:val="x-layout-split-v"/>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column" w:type="paragraph">
    <w:name w:val="x-column"/>
    <w:basedOn w:val="Normal"/>
    <w:rsid w:val="006C5B01"/>
    <w:pPr>
      <w:spacing w:lineRule="atLeast" w:line="432"/>
    </w:pPr>
    <w:rPr>
      <w:rFonts w:hAnsi="Times New Roman" w:ascii="Times New Roman"/>
      <w:sz w:val="26"/>
      <w:szCs w:val="26"/>
      <w:lang w:val="hr-HR"/>
    </w:rPr>
  </w:style>
  <w:style w:customStyle="true" w:styleId="x-layout-mini" w:type="paragraph">
    <w:name w:val="x-layout-mini"/>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layout-cmini-west" w:type="paragraph">
    <w:name w:val="x-layout-cmini-wes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layout-cmini-east" w:type="paragraph">
    <w:name w:val="x-layout-cmini-eas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layout-cmini-north" w:type="paragraph">
    <w:name w:val="x-layout-cmini-north"/>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layout-cmini-south" w:type="paragraph">
    <w:name w:val="x-layout-cmini-south"/>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viewport" w:type="paragraph">
    <w:name w:val="x-viewport"/>
    <w:basedOn w:val="Normal"/>
    <w:rsid w:val="006C5B01"/>
    <w:pPr>
      <w:spacing w:lineRule="atLeast" w:line="432"/>
    </w:pPr>
    <w:rPr>
      <w:rFonts w:hAnsi="Times New Roman" w:ascii="Times New Roman"/>
      <w:sz w:val="26"/>
      <w:szCs w:val="26"/>
      <w:lang w:val="hr-HR"/>
    </w:rPr>
  </w:style>
  <w:style w:customStyle="true" w:styleId="x-progress-wrap" w:type="paragraph">
    <w:name w:val="x-progress-wrap"/>
    <w:basedOn w:val="Normal"/>
    <w:rsid w:val="006C5B01"/>
    <w:pPr>
      <w:pBdr>
        <w:top w:space="0" w:sz="6" w:color="6593CF" w:val="single"/>
        <w:left w:space="0" w:sz="6" w:color="6593CF" w:val="single"/>
        <w:bottom w:space="0" w:sz="6" w:color="6593CF" w:val="single"/>
        <w:right w:space="0" w:sz="6" w:color="6593CF" w:val="single"/>
      </w:pBdr>
      <w:spacing w:lineRule="atLeast" w:line="432" w:afterAutospacing="true" w:after="100" w:beforeAutospacing="true" w:before="100"/>
    </w:pPr>
    <w:rPr>
      <w:rFonts w:hAnsi="Times New Roman" w:ascii="Times New Roman"/>
      <w:sz w:val="26"/>
      <w:szCs w:val="26"/>
      <w:lang w:val="hr-HR"/>
    </w:rPr>
  </w:style>
  <w:style w:customStyle="true" w:styleId="x-progress-inner" w:type="paragraph">
    <w:name w:val="x-progress-inner"/>
    <w:basedOn w:val="Normal"/>
    <w:rsid w:val="006C5B01"/>
    <w:pPr>
      <w:shd w:fill="E0E8F3" w:color="auto" w:val="clear"/>
      <w:spacing w:lineRule="atLeast" w:line="432" w:afterAutospacing="true" w:after="100" w:beforeAutospacing="true" w:before="100"/>
    </w:pPr>
    <w:rPr>
      <w:rFonts w:hAnsi="Times New Roman" w:ascii="Times New Roman"/>
      <w:sz w:val="26"/>
      <w:szCs w:val="26"/>
      <w:lang w:val="hr-HR"/>
    </w:rPr>
  </w:style>
  <w:style w:customStyle="true" w:styleId="x-progress-bar" w:type="paragraph">
    <w:name w:val="x-progress-bar"/>
    <w:basedOn w:val="Normal"/>
    <w:rsid w:val="006C5B01"/>
    <w:pPr>
      <w:pBdr>
        <w:top w:space="0" w:sz="6" w:color="D1E4FD" w:val="single"/>
        <w:bottom w:space="0" w:sz="6" w:color="7FA9E4" w:val="single"/>
        <w:right w:space="0" w:sz="6" w:color="7FA9E4" w:val="single"/>
      </w:pBdr>
      <w:shd w:fill="9CBFEE" w:color="auto" w:val="clear"/>
      <w:spacing w:lineRule="atLeast" w:line="432" w:afterAutospacing="true" w:after="100" w:beforeAutospacing="true" w:before="100"/>
    </w:pPr>
    <w:rPr>
      <w:rFonts w:hAnsi="Times New Roman" w:ascii="Times New Roman"/>
      <w:sz w:val="26"/>
      <w:szCs w:val="26"/>
      <w:lang w:val="hr-HR"/>
    </w:rPr>
  </w:style>
  <w:style w:customStyle="true" w:styleId="x-progress-text" w:type="paragraph">
    <w:name w:val="x-progress-text"/>
    <w:basedOn w:val="Normal"/>
    <w:rsid w:val="006C5B01"/>
    <w:pPr>
      <w:spacing w:lineRule="atLeast" w:line="432" w:afterAutospacing="true" w:after="100" w:beforeAutospacing="true" w:before="100"/>
      <w:jc w:val="center"/>
    </w:pPr>
    <w:rPr>
      <w:rFonts w:hAnsi="Times New Roman" w:ascii="Times New Roman"/>
      <w:b/>
      <w:bCs/>
      <w:color w:val="FFFFFF"/>
      <w:sz w:val="17"/>
      <w:szCs w:val="17"/>
      <w:lang w:val="hr-HR"/>
    </w:rPr>
  </w:style>
  <w:style w:customStyle="true" w:styleId="x-progress-text-back" w:type="paragraph">
    <w:name w:val="x-progress-text-back"/>
    <w:basedOn w:val="Normal"/>
    <w:rsid w:val="006C5B01"/>
    <w:pPr>
      <w:spacing w:lineRule="atLeast" w:line="240" w:afterAutospacing="true" w:after="100" w:beforeAutospacing="true" w:before="100"/>
    </w:pPr>
    <w:rPr>
      <w:rFonts w:hAnsi="Times New Roman" w:ascii="Times New Roman"/>
      <w:color w:val="396095"/>
      <w:sz w:val="26"/>
      <w:szCs w:val="26"/>
      <w:lang w:val="hr-HR"/>
    </w:rPr>
  </w:style>
  <w:style w:customStyle="true" w:styleId="x-slider-focus" w:type="paragraph">
    <w:name w:val="x-slider-focus"/>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slider-horz" w:type="paragraph">
    <w:name w:val="x-slider-horz"/>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lider-vert" w:type="paragraph">
    <w:name w:val="x-slider-ver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ortlet" w:type="paragraph">
    <w:name w:val="x-portlet"/>
    <w:basedOn w:val="Normal"/>
    <w:rsid w:val="006C5B01"/>
    <w:pPr>
      <w:spacing w:lineRule="atLeast" w:line="432" w:after="150" w:beforeAutospacing="true" w:before="100"/>
    </w:pPr>
    <w:rPr>
      <w:rFonts w:hAnsi="Times New Roman" w:ascii="Times New Roman"/>
      <w:sz w:val="26"/>
      <w:szCs w:val="26"/>
      <w:lang w:val="hr-HR"/>
    </w:rPr>
  </w:style>
  <w:style w:customStyle="true" w:styleId="x-hide" w:type="paragraph">
    <w:name w:val="x-hide"/>
    <w:basedOn w:val="Normal"/>
    <w:rsid w:val="006C5B01"/>
    <w:pPr>
      <w:spacing w:lineRule="atLeast" w:line="432" w:afterAutospacing="true" w:after="100" w:beforeAutospacing="true" w:before="100"/>
    </w:pPr>
    <w:rPr>
      <w:rFonts w:hAnsi="Times New Roman" w:ascii="Times New Roman"/>
      <w:vanish/>
      <w:sz w:val="26"/>
      <w:szCs w:val="26"/>
      <w:lang w:val="hr-HR"/>
    </w:rPr>
  </w:style>
  <w:style w:customStyle="true" w:styleId="x-icon-btn" w:type="paragraph">
    <w:name w:val="x-icon-bt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modal" w:type="paragraph">
    <w:name w:val="x-modal"/>
    <w:basedOn w:val="Normal"/>
    <w:rsid w:val="006C5B01"/>
    <w:pP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x-progress" w:type="paragraph">
    <w:name w:val="x-progress"/>
    <w:basedOn w:val="Normal"/>
    <w:rsid w:val="006C5B01"/>
    <w:pPr>
      <w:spacing w:lineRule="atLeast" w:line="432" w:afterAutospacing="true" w:after="100" w:beforeAutospacing="true" w:before="100"/>
    </w:pPr>
    <w:rPr>
      <w:rFonts w:cs="Tahoma" w:hAnsi="Tahoma" w:ascii="Tahoma"/>
      <w:sz w:val="26"/>
      <w:szCs w:val="26"/>
      <w:lang w:val="hr-HR"/>
    </w:rPr>
  </w:style>
  <w:style w:customStyle="true" w:styleId="x-border" w:type="paragraph">
    <w:name w:val="x-border"/>
    <w:basedOn w:val="Normal"/>
    <w:rsid w:val="006C5B01"/>
    <w:pPr>
      <w:pBdr>
        <w:top w:space="0" w:sz="6" w:color="D0D0D0" w:val="single"/>
        <w:left w:space="0" w:sz="6" w:color="D0D0D0" w:val="single"/>
        <w:bottom w:space="0" w:sz="6" w:color="D0D0D0" w:val="single"/>
        <w:right w:space="0" w:sz="6" w:color="D0D0D0" w:val="single"/>
      </w:pBdr>
      <w:spacing w:lineRule="atLeast" w:line="432" w:afterAutospacing="true" w:after="100" w:beforeAutospacing="true" w:before="100"/>
    </w:pPr>
    <w:rPr>
      <w:rFonts w:hAnsi="Times New Roman" w:ascii="Times New Roman"/>
      <w:sz w:val="26"/>
      <w:szCs w:val="26"/>
      <w:lang w:val="hr-HR"/>
    </w:rPr>
  </w:style>
  <w:style w:customStyle="true" w:styleId="x-border-top" w:type="paragraph">
    <w:name w:val="x-border-top"/>
    <w:basedOn w:val="Normal"/>
    <w:rsid w:val="006C5B01"/>
    <w:pPr>
      <w:pBdr>
        <w:top w:space="0" w:sz="6" w:color="99BBE8" w:val="single"/>
      </w:pBdr>
      <w:spacing w:lineRule="atLeast" w:line="432" w:afterAutospacing="true" w:after="100" w:beforeAutospacing="true" w:before="100"/>
    </w:pPr>
    <w:rPr>
      <w:rFonts w:hAnsi="Times New Roman" w:ascii="Times New Roman"/>
      <w:sz w:val="26"/>
      <w:szCs w:val="26"/>
      <w:lang w:val="hr-HR"/>
    </w:rPr>
  </w:style>
  <w:style w:customStyle="true" w:styleId="x-layout-popup" w:type="paragraph">
    <w:name w:val="x-layout-popup"/>
    <w:basedOn w:val="Normal"/>
    <w:rsid w:val="006C5B01"/>
    <w:pPr>
      <w:pBdr>
        <w:top w:space="0" w:sz="6" w:color="D0D0D0" w:val="single"/>
        <w:left w:space="0" w:sz="6" w:color="D0D0D0" w:val="single"/>
        <w:bottom w:space="0" w:sz="6" w:color="D0D0D0" w:val="single"/>
        <w:right w:space="0" w:sz="6" w:color="D0D0D0" w:val="single"/>
      </w:pBdr>
      <w:shd w:fill="F0F0F0" w:color="auto" w:val="clear"/>
      <w:spacing w:lineRule="atLeast" w:line="432" w:afterAutospacing="true" w:after="100" w:beforeAutospacing="true" w:before="100"/>
    </w:pPr>
    <w:rPr>
      <w:rFonts w:hAnsi="Times New Roman" w:ascii="Times New Roman"/>
      <w:sz w:val="26"/>
      <w:szCs w:val="26"/>
      <w:lang w:val="hr-HR"/>
    </w:rPr>
  </w:style>
  <w:style w:customStyle="true" w:styleId="x-panel-popup-body" w:type="paragraph">
    <w:name w:val="x-panel-popup-body"/>
    <w:basedOn w:val="Normal"/>
    <w:rsid w:val="006C5B01"/>
    <w:pPr>
      <w:pBdr>
        <w:top w:space="0" w:sz="6" w:color="99BBE8" w:val="single"/>
      </w:pBdr>
      <w:spacing w:lineRule="atLeast" w:line="432" w:afterAutospacing="true" w:after="100" w:beforeAutospacing="true" w:before="100"/>
    </w:pPr>
    <w:rPr>
      <w:rFonts w:hAnsi="Times New Roman" w:ascii="Times New Roman"/>
      <w:sz w:val="26"/>
      <w:szCs w:val="26"/>
      <w:lang w:val="hr-HR"/>
    </w:rPr>
  </w:style>
  <w:style w:customStyle="true" w:styleId="x-drag-proxy" w:type="paragraph">
    <w:name w:val="x-drag-proxy"/>
    <w:basedOn w:val="Normal"/>
    <w:rsid w:val="006C5B01"/>
    <w:pPr>
      <w:pBdr>
        <w:top w:space="0" w:sz="6" w:color="3B5A82" w:val="dashed"/>
        <w:left w:space="0" w:sz="6" w:color="3B5A82" w:val="dashed"/>
        <w:bottom w:space="0" w:sz="6" w:color="3B5A82" w:val="dashed"/>
        <w:right w:space="0" w:sz="6" w:color="3B5A82" w:val="dashed"/>
      </w:pBdr>
      <w:shd w:fill="C3DAF9" w:color="auto" w:val="clear"/>
      <w:spacing w:lineRule="atLeast" w:line="432" w:afterAutospacing="true" w:after="100" w:beforeAutospacing="true" w:before="100"/>
    </w:pPr>
    <w:rPr>
      <w:rFonts w:hAnsi="Times New Roman" w:ascii="Times New Roman"/>
      <w:sz w:val="26"/>
      <w:szCs w:val="26"/>
      <w:lang w:val="hr-HR"/>
    </w:rPr>
  </w:style>
  <w:style w:customStyle="true" w:styleId="x-date-right-icon" w:type="paragraph">
    <w:name w:val="x-date-right-icon"/>
    <w:basedOn w:val="Normal"/>
    <w:rsid w:val="006C5B01"/>
    <w:pPr>
      <w:spacing w:lineRule="atLeast" w:line="432" w:afterAutospacing="true" w:after="100" w:beforeAutospacing="true" w:before="100"/>
      <w:ind w:right="30"/>
    </w:pPr>
    <w:rPr>
      <w:rFonts w:hAnsi="Times New Roman" w:ascii="Times New Roman"/>
      <w:sz w:val="26"/>
      <w:szCs w:val="26"/>
      <w:lang w:val="hr-HR"/>
    </w:rPr>
  </w:style>
  <w:style w:customStyle="true" w:styleId="x-date-left-icon" w:type="paragraph">
    <w:name w:val="x-date-left-icon"/>
    <w:basedOn w:val="Normal"/>
    <w:rsid w:val="006C5B01"/>
    <w:pPr>
      <w:spacing w:lineRule="atLeast" w:line="432" w:afterAutospacing="true" w:after="100" w:beforeAutospacing="true" w:before="100"/>
      <w:ind w:right="30"/>
    </w:pPr>
    <w:rPr>
      <w:rFonts w:hAnsi="Times New Roman" w:ascii="Times New Roman"/>
      <w:sz w:val="26"/>
      <w:szCs w:val="26"/>
      <w:lang w:val="hr-HR"/>
    </w:rPr>
  </w:style>
  <w:style w:customStyle="true" w:styleId="x-date-days" w:type="paragraph">
    <w:name w:val="x-date-days"/>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date-picker-footer" w:type="paragraph">
    <w:name w:val="x-date-picker-foot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utton-bar" w:type="paragraph">
    <w:name w:val="x-button-ba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plitbar-shim" w:type="paragraph">
    <w:name w:val="x-splitbar-shim"/>
    <w:basedOn w:val="Normal"/>
    <w:rsid w:val="006C5B01"/>
    <w:pP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x-insert-left" w:type="paragraph">
    <w:name w:val="x-insert-lef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insert-mid" w:type="paragraph">
    <w:name w:val="x-insert-mi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insert-right" w:type="paragraph">
    <w:name w:val="x-insert-righ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label" w:type="paragraph">
    <w:name w:val="x-form-label"/>
    <w:basedOn w:val="Normal"/>
    <w:rsid w:val="006C5B01"/>
    <w:pPr>
      <w:spacing w:lineRule="atLeast" w:line="432" w:afterAutospacing="true" w:after="100" w:beforeAutospacing="true" w:before="100"/>
    </w:pPr>
    <w:rPr>
      <w:rFonts w:hAnsi="Times New Roman" w:ascii="Times New Roman"/>
      <w:sz w:val="18"/>
      <w:szCs w:val="18"/>
      <w:lang w:val="hr-HR"/>
    </w:rPr>
  </w:style>
  <w:style w:customStyle="true" w:styleId="x-form-group-label" w:type="paragraph">
    <w:name w:val="x-form-group-label"/>
    <w:basedOn w:val="Normal"/>
    <w:rsid w:val="006C5B01"/>
    <w:pPr>
      <w:spacing w:lineRule="atLeast" w:line="432" w:afterAutospacing="true" w:after="100" w:beforeAutospacing="true" w:before="100"/>
    </w:pPr>
    <w:rPr>
      <w:rFonts w:cs="Tahoma" w:hAnsi="Tahoma" w:ascii="Tahoma"/>
      <w:sz w:val="18"/>
      <w:szCs w:val="18"/>
      <w:lang w:val="hr-HR"/>
    </w:rPr>
  </w:style>
  <w:style w:customStyle="true" w:styleId="x-form-list" w:type="paragraph">
    <w:name w:val="x-form-list"/>
    <w:basedOn w:val="Normal"/>
    <w:rsid w:val="006C5B01"/>
    <w:pPr>
      <w:pBdr>
        <w:top w:space="0" w:sz="6" w:color="B5B8C8" w:val="single"/>
        <w:left w:space="0" w:sz="6" w:color="B5B8C8" w:val="single"/>
        <w:bottom w:space="0" w:sz="6" w:color="B5B8C8" w:val="single"/>
        <w:right w:space="0" w:sz="6" w:color="B5B8C8" w:val="single"/>
      </w:pBd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x-form-file-wrap" w:type="paragraph">
    <w:name w:val="x-form-file-wrap"/>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info" w:type="paragraph">
    <w:name w:val="x-info"/>
    <w:basedOn w:val="Normal"/>
    <w:rsid w:val="006C5B01"/>
    <w:pPr>
      <w:pBdr>
        <w:top w:space="0" w:sz="2" w:color="99BBE8" w:val="single"/>
        <w:left w:space="0" w:sz="2" w:color="99BBE8" w:val="single"/>
        <w:bottom w:space="0" w:sz="2" w:color="99BBE8" w:val="single"/>
        <w:right w:space="0" w:sz="2" w:color="99BBE8" w:val="single"/>
      </w:pBdr>
      <w:spacing w:lineRule="atLeast" w:line="432" w:afterAutospacing="true" w:after="100" w:beforeAutospacing="true" w:before="100"/>
    </w:pPr>
    <w:rPr>
      <w:rFonts w:hAnsi="Times New Roman" w:ascii="Times New Roman"/>
      <w:sz w:val="26"/>
      <w:szCs w:val="26"/>
      <w:lang w:val="hr-HR"/>
    </w:rPr>
  </w:style>
  <w:style w:customStyle="true" w:styleId="x-info-header" w:type="paragraph">
    <w:name w:val="x-info-header"/>
    <w:basedOn w:val="Normal"/>
    <w:rsid w:val="006C5B01"/>
    <w:pPr>
      <w:spacing w:lineRule="atLeast" w:line="225" w:afterAutospacing="true" w:after="100" w:beforeAutospacing="true" w:before="100"/>
    </w:pPr>
    <w:rPr>
      <w:rFonts w:cs="Tahoma" w:hAnsi="Tahoma" w:ascii="Tahoma"/>
      <w:b/>
      <w:bCs/>
      <w:color w:val="000000"/>
      <w:sz w:val="20"/>
      <w:lang w:val="hr-HR"/>
    </w:rPr>
  </w:style>
  <w:style w:customStyle="true" w:styleId="x-info-body" w:type="paragraph">
    <w:name w:val="x-info-body"/>
    <w:basedOn w:val="Normal"/>
    <w:rsid w:val="006C5B01"/>
    <w:pPr>
      <w:shd w:fill="FFFFFF" w:color="auto" w:val="clear"/>
      <w:spacing w:lineRule="atLeast" w:line="432" w:afterAutospacing="true" w:after="100" w:beforeAutospacing="true" w:before="100"/>
    </w:pPr>
    <w:rPr>
      <w:rFonts w:cs="Tahoma" w:hAnsi="Tahoma" w:ascii="Tahoma"/>
      <w:color w:val="555555"/>
      <w:sz w:val="18"/>
      <w:szCs w:val="18"/>
      <w:lang w:val="hr-HR"/>
    </w:rPr>
  </w:style>
  <w:style w:customStyle="true" w:styleId="x-info-inline-icon" w:type="paragraph">
    <w:name w:val="x-info-inline-icon"/>
    <w:basedOn w:val="Normal"/>
    <w:rsid w:val="006C5B01"/>
    <w:pPr>
      <w:spacing w:lineRule="atLeast" w:line="432"/>
      <w:ind w:right="60"/>
      <w:textAlignment w:val="center"/>
    </w:pPr>
    <w:rPr>
      <w:rFonts w:hAnsi="Times New Roman" w:ascii="Times New Roman"/>
      <w:sz w:val="26"/>
      <w:szCs w:val="26"/>
      <w:lang w:val="hr-HR"/>
    </w:rPr>
  </w:style>
  <w:style w:customStyle="true" w:styleId="x-info-tc" w:type="paragraph">
    <w:name w:val="x-info-tc"/>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info-tl" w:type="paragraph">
    <w:name w:val="x-info-t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info-tr" w:type="paragraph">
    <w:name w:val="x-info-t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info-bc" w:type="paragraph">
    <w:name w:val="x-info-bc"/>
    <w:basedOn w:val="Normal"/>
    <w:rsid w:val="006C5B01"/>
    <w:pPr>
      <w:spacing w:lineRule="atLeast" w:line="432" w:afterAutospacing="true" w:after="100" w:beforeAutospacing="true" w:before="100"/>
    </w:pPr>
    <w:rPr>
      <w:rFonts w:hAnsi="Times New Roman" w:ascii="Times New Roman"/>
      <w:sz w:val="2"/>
      <w:szCs w:val="2"/>
      <w:lang w:val="hr-HR"/>
    </w:rPr>
  </w:style>
  <w:style w:customStyle="true" w:styleId="x-info-bl" w:type="paragraph">
    <w:name w:val="x-info-b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info-br" w:type="paragraph">
    <w:name w:val="x-info-b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info-mc" w:type="paragraph">
    <w:name w:val="x-info-mc"/>
    <w:basedOn w:val="Normal"/>
    <w:rsid w:val="006C5B01"/>
    <w:pPr>
      <w:shd w:fill="DFE8F6" w:color="auto" w:val="clear"/>
      <w:spacing w:lineRule="atLeast" w:line="432"/>
    </w:pPr>
    <w:rPr>
      <w:rFonts w:cs="Tahoma" w:hAnsi="Tahoma" w:ascii="Tahoma"/>
      <w:sz w:val="17"/>
      <w:szCs w:val="17"/>
      <w:lang w:val="hr-HR"/>
    </w:rPr>
  </w:style>
  <w:style w:customStyle="true" w:styleId="x-info-ml" w:type="paragraph">
    <w:name w:val="x-info-ml"/>
    <w:basedOn w:val="Normal"/>
    <w:rsid w:val="006C5B01"/>
    <w:pP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x-info-mr" w:type="paragraph">
    <w:name w:val="x-info-m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combo-over" w:type="paragraph">
    <w:name w:val="x-combo-over"/>
    <w:basedOn w:val="Normal"/>
    <w:rsid w:val="006C5B01"/>
    <w:pPr>
      <w:pBdr>
        <w:top w:space="0" w:sz="6" w:color="B5B4B4" w:val="dotted"/>
        <w:left w:space="0" w:sz="6" w:color="B5B4B4" w:val="dotted"/>
        <w:bottom w:space="0" w:sz="6" w:color="B5B4B4" w:val="dotted"/>
        <w:right w:space="0" w:sz="6" w:color="B5B4B4" w:val="dotted"/>
      </w:pBdr>
      <w:shd w:fill="F1F1F1" w:color="auto" w:val="clear"/>
      <w:spacing w:lineRule="atLeast" w:line="432" w:afterAutospacing="true" w:after="100" w:beforeAutospacing="true" w:before="100"/>
    </w:pPr>
    <w:rPr>
      <w:rFonts w:hAnsi="Times New Roman" w:ascii="Times New Roman"/>
      <w:sz w:val="26"/>
      <w:szCs w:val="26"/>
      <w:lang w:val="hr-HR"/>
    </w:rPr>
  </w:style>
  <w:style w:customStyle="true" w:styleId="my-list" w:type="paragraph">
    <w:name w:val="my-list"/>
    <w:basedOn w:val="Normal"/>
    <w:rsid w:val="006C5B01"/>
    <w:pPr>
      <w:pBdr>
        <w:top w:space="0" w:sz="6" w:color="D0D0D0" w:val="single"/>
        <w:left w:space="0" w:sz="6" w:color="D0D0D0" w:val="single"/>
        <w:bottom w:space="0" w:sz="6" w:color="D0D0D0" w:val="single"/>
        <w:right w:space="0" w:sz="6" w:color="D0D0D0" w:val="single"/>
      </w:pBdr>
      <w:shd w:fill="FFFFFF" w:color="auto" w:val="clear"/>
      <w:spacing w:lineRule="atLeast" w:line="432" w:afterAutospacing="true" w:after="100" w:beforeAutospacing="true" w:before="100"/>
    </w:pPr>
    <w:rPr>
      <w:rFonts w:cs="Tahoma" w:hAnsi="Tahoma" w:ascii="Tahoma"/>
      <w:sz w:val="26"/>
      <w:szCs w:val="26"/>
      <w:lang w:val="hr-HR"/>
    </w:rPr>
  </w:style>
  <w:style w:customStyle="true" w:styleId="my-list-notchecked" w:type="paragraph">
    <w:name w:val="my-list-notchecked"/>
    <w:basedOn w:val="Normal"/>
    <w:rsid w:val="006C5B01"/>
    <w:pPr>
      <w:spacing w:lineRule="atLeast" w:line="432" w:before="45"/>
    </w:pPr>
    <w:rPr>
      <w:rFonts w:hAnsi="Times New Roman" w:ascii="Times New Roman"/>
      <w:sz w:val="26"/>
      <w:szCs w:val="26"/>
      <w:lang w:val="hr-HR"/>
    </w:rPr>
  </w:style>
  <w:style w:customStyle="true" w:styleId="my-list-checked" w:type="paragraph">
    <w:name w:val="my-list-checked"/>
    <w:basedOn w:val="Normal"/>
    <w:rsid w:val="006C5B01"/>
    <w:pPr>
      <w:spacing w:lineRule="atLeast" w:line="432" w:before="45"/>
    </w:pPr>
    <w:rPr>
      <w:rFonts w:hAnsi="Times New Roman" w:ascii="Times New Roman"/>
      <w:sz w:val="26"/>
      <w:szCs w:val="26"/>
      <w:lang w:val="hr-HR"/>
    </w:rPr>
  </w:style>
  <w:style w:customStyle="true" w:styleId="my-list-flat" w:type="paragraph">
    <w:name w:val="my-list-flat"/>
    <w:basedOn w:val="Normal"/>
    <w:rsid w:val="006C5B01"/>
    <w:pPr>
      <w:pBdr>
        <w:top w:space="0" w:sz="6" w:color="6593CF" w:val="single"/>
        <w:left w:space="0" w:sz="6" w:color="6593CF" w:val="single"/>
        <w:bottom w:space="0" w:sz="6" w:color="6593CF" w:val="single"/>
        <w:right w:space="0" w:sz="6" w:color="6593CF" w:val="single"/>
      </w:pBd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my-list-item-text" w:type="paragraph">
    <w:name w:val="my-list-item-text"/>
    <w:basedOn w:val="Normal"/>
    <w:rsid w:val="006C5B01"/>
    <w:pPr>
      <w:spacing w:lineRule="atLeast" w:line="285" w:afterAutospacing="true" w:after="100" w:beforeAutospacing="true" w:before="100"/>
    </w:pPr>
    <w:rPr>
      <w:rFonts w:hAnsi="Times New Roman" w:ascii="Times New Roman"/>
      <w:sz w:val="17"/>
      <w:szCs w:val="17"/>
      <w:lang w:val="hr-HR"/>
    </w:rPr>
  </w:style>
  <w:style w:customStyle="true" w:styleId="my-list-item-ml" w:type="paragraph">
    <w:name w:val="my-list-item-m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list-item-c" w:type="paragraph">
    <w:name w:val="my-list-item-c"/>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view" w:type="paragraph">
    <w:name w:val="x-view"/>
    <w:basedOn w:val="Normal"/>
    <w:rsid w:val="006C5B01"/>
    <w:pPr>
      <w:pBdr>
        <w:top w:space="1" w:sz="6" w:color="98C0F4" w:val="single"/>
        <w:left w:space="1" w:sz="6" w:color="98C0F4" w:val="single"/>
        <w:bottom w:space="1" w:sz="6" w:color="98C0F4" w:val="single"/>
        <w:right w:space="1" w:sz="6" w:color="98C0F4" w:val="single"/>
      </w:pBd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x-view-item" w:type="paragraph">
    <w:name w:val="x-view-item"/>
    <w:basedOn w:val="Normal"/>
    <w:rsid w:val="006C5B01"/>
    <w:pPr>
      <w:pBdr>
        <w:top w:space="2" w:sz="6" w:color="FFFFFF" w:val="single"/>
        <w:left w:space="2" w:sz="6" w:color="FFFFFF" w:val="single"/>
        <w:bottom w:space="2" w:sz="6" w:color="FFFFFF" w:val="single"/>
        <w:right w:space="2" w:sz="6" w:color="FFFFFF" w:val="single"/>
      </w:pBdr>
      <w:spacing w:afterAutospacing="true" w:after="100" w:beforeAutospacing="true" w:before="100"/>
    </w:pPr>
    <w:rPr>
      <w:rFonts w:cs="Tahoma" w:hAnsi="Tahoma" w:ascii="Tahoma"/>
      <w:sz w:val="18"/>
      <w:szCs w:val="18"/>
      <w:lang w:val="hr-HR"/>
    </w:rPr>
  </w:style>
  <w:style w:customStyle="true" w:styleId="x-view-item-over" w:type="paragraph">
    <w:name w:val="x-view-item-over"/>
    <w:basedOn w:val="Normal"/>
    <w:rsid w:val="006C5B01"/>
    <w:pPr>
      <w:pBdr>
        <w:top w:space="0" w:sz="6" w:color="DDDDDD" w:val="dotted"/>
        <w:left w:space="0" w:sz="6" w:color="DDDDDD" w:val="dotted"/>
        <w:bottom w:space="0" w:sz="6" w:color="DDDDDD" w:val="dotted"/>
        <w:right w:space="0" w:sz="6" w:color="DDDDDD" w:val="dotted"/>
      </w:pBdr>
      <w:shd w:fill="EFEFEF" w:color="auto" w:val="clear"/>
      <w:spacing w:lineRule="atLeast" w:line="432" w:afterAutospacing="true" w:after="100" w:beforeAutospacing="true" w:before="100"/>
    </w:pPr>
    <w:rPr>
      <w:rFonts w:hAnsi="Times New Roman" w:ascii="Times New Roman"/>
      <w:sz w:val="26"/>
      <w:szCs w:val="26"/>
      <w:lang w:val="hr-HR"/>
    </w:rPr>
  </w:style>
  <w:style w:customStyle="true" w:styleId="x-view-item-sel" w:type="paragraph">
    <w:name w:val="x-view-item-sel"/>
    <w:basedOn w:val="Normal"/>
    <w:rsid w:val="006C5B01"/>
    <w:pPr>
      <w:pBdr>
        <w:top w:space="0" w:sz="6" w:color="A3BAE9" w:val="dotted"/>
        <w:left w:space="0" w:sz="6" w:color="A3BAE9" w:val="dotted"/>
        <w:bottom w:space="0" w:sz="6" w:color="A3BAE9" w:val="dotted"/>
        <w:right w:space="0" w:sz="6" w:color="A3BAE9" w:val="dotted"/>
      </w:pBdr>
      <w:shd w:fill="DFE8F6" w:color="auto" w:val="clear"/>
      <w:spacing w:lineRule="atLeast" w:line="432" w:afterAutospacing="true" w:after="100" w:beforeAutospacing="true" w:before="100"/>
    </w:pPr>
    <w:rPr>
      <w:rFonts w:hAnsi="Times New Roman" w:ascii="Times New Roman"/>
      <w:sz w:val="26"/>
      <w:szCs w:val="26"/>
      <w:lang w:val="hr-HR"/>
    </w:rPr>
  </w:style>
  <w:style w:customStyle="true" w:styleId="x-vsplitbar" w:type="paragraph">
    <w:name w:val="x-vsplitba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hsplitbar" w:type="paragraph">
    <w:name w:val="x-hsplitbar"/>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my-splitbar-shim" w:type="paragraph">
    <w:name w:val="my-splitbar-shim"/>
    <w:basedOn w:val="Normal"/>
    <w:rsid w:val="006C5B01"/>
    <w:pP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my-splitbar-transparent" w:type="paragraph">
    <w:name w:val="my-splitbar-transparent"/>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my-splitbar-proxy" w:type="paragraph">
    <w:name w:val="my-splitbar-proxy"/>
    <w:basedOn w:val="Normal"/>
    <w:rsid w:val="006C5B01"/>
    <w:pPr>
      <w:shd w:fill="929090" w:color="auto" w:val="clear"/>
      <w:spacing w:lineRule="atLeast" w:line="15" w:afterAutospacing="true" w:after="100" w:beforeAutospacing="true" w:before="100"/>
    </w:pPr>
    <w:rPr>
      <w:rFonts w:hAnsi="Times New Roman" w:ascii="Times New Roman"/>
      <w:sz w:val="2"/>
      <w:szCs w:val="2"/>
      <w:lang w:val="hr-HR"/>
    </w:rPr>
  </w:style>
  <w:style w:customStyle="true" w:styleId="x-status-text" w:type="paragraph">
    <w:name w:val="x-status-text"/>
    <w:basedOn w:val="Normal"/>
    <w:rsid w:val="006C5B01"/>
    <w:pPr>
      <w:spacing w:lineRule="atLeast" w:line="432"/>
    </w:pPr>
    <w:rPr>
      <w:rFonts w:cs="Tahoma" w:hAnsi="Tahoma" w:ascii="Tahoma"/>
      <w:color w:val="000000"/>
      <w:sz w:val="18"/>
      <w:szCs w:val="18"/>
      <w:lang w:val="hr-HR"/>
    </w:rPr>
  </w:style>
  <w:style w:customStyle="true" w:styleId="my-tbl" w:type="paragraph">
    <w:name w:val="my-tbl"/>
    <w:basedOn w:val="Normal"/>
    <w:rsid w:val="006C5B01"/>
    <w:pPr>
      <w:pBdr>
        <w:top w:space="0" w:sz="6" w:color="C6C5C5" w:val="single"/>
        <w:left w:space="0" w:sz="6" w:color="C6C5C5" w:val="single"/>
        <w:bottom w:space="0" w:sz="6" w:color="C6C5C5" w:val="single"/>
        <w:right w:space="0" w:sz="6" w:color="C6C5C5" w:val="single"/>
      </w:pBdr>
      <w:shd w:fill="FFFFFF" w:color="auto" w:val="clear"/>
      <w:spacing w:lineRule="atLeast" w:line="432" w:afterAutospacing="true" w:after="100" w:beforeAutospacing="true" w:before="100"/>
    </w:pPr>
    <w:rPr>
      <w:rFonts w:cs="Arial"/>
      <w:sz w:val="17"/>
      <w:szCs w:val="17"/>
      <w:lang w:val="hr-HR"/>
    </w:rPr>
  </w:style>
  <w:style w:customStyle="true" w:styleId="my-tbl-col-text" w:type="paragraph">
    <w:name w:val="my-tbl-col-text"/>
    <w:basedOn w:val="Normal"/>
    <w:rsid w:val="006C5B01"/>
    <w:pPr>
      <w:spacing w:lineRule="atLeast" w:line="432" w:afterAutospacing="true" w:after="100" w:beforeAutospacing="true" w:before="100"/>
    </w:pPr>
    <w:rPr>
      <w:rFonts w:cs="Arial"/>
      <w:color w:val="000000"/>
      <w:sz w:val="17"/>
      <w:szCs w:val="17"/>
      <w:lang w:val="hr-HR"/>
    </w:rPr>
  </w:style>
  <w:style w:customStyle="true" w:styleId="my-tbl-col" w:type="paragraph">
    <w:name w:val="my-tbl-col"/>
    <w:basedOn w:val="Normal"/>
    <w:rsid w:val="006C5B01"/>
    <w:pPr>
      <w:pBdr>
        <w:right w:space="0" w:sz="6" w:color="D5D5D5" w:val="single"/>
      </w:pBdr>
      <w:spacing w:lineRule="atLeast" w:line="432" w:afterAutospacing="true" w:after="100" w:beforeAutospacing="true" w:before="100"/>
    </w:pPr>
    <w:rPr>
      <w:rFonts w:hAnsi="Times New Roman" w:ascii="Times New Roman"/>
      <w:sz w:val="26"/>
      <w:szCs w:val="26"/>
      <w:lang w:val="hr-HR"/>
    </w:rPr>
  </w:style>
  <w:style w:customStyle="true" w:styleId="my-tbl-col-splitter" w:type="paragraph">
    <w:name w:val="my-tbl-col-splitt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bl-col-over" w:type="paragraph">
    <w:name w:val="my-tbl-col-ov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bl-data" w:type="paragraph">
    <w:name w:val="my-tbl-data"/>
    <w:basedOn w:val="Normal"/>
    <w:rsid w:val="006C5B01"/>
    <w:pP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my-tbl-item" w:type="paragraph">
    <w:name w:val="my-tbl-item"/>
    <w:basedOn w:val="Normal"/>
    <w:rsid w:val="006C5B01"/>
    <w:pPr>
      <w:pBdr>
        <w:top w:space="0" w:sz="6" w:color="FFFFFF" w:val="single"/>
        <w:bottom w:space="0" w:sz="6" w:color="EDEDED" w:val="single"/>
      </w:pBdr>
      <w:spacing w:lineRule="atLeast" w:line="432" w:afterAutospacing="true" w:after="100" w:beforeAutospacing="true" w:before="100"/>
    </w:pPr>
    <w:rPr>
      <w:rFonts w:hAnsi="Times New Roman" w:ascii="Times New Roman"/>
      <w:sz w:val="26"/>
      <w:szCs w:val="26"/>
      <w:lang w:val="hr-HR"/>
    </w:rPr>
  </w:style>
  <w:style w:customStyle="true" w:styleId="my-tbl-item-over" w:type="paragraph">
    <w:name w:val="my-tbl-item-over"/>
    <w:basedOn w:val="Normal"/>
    <w:rsid w:val="006C5B01"/>
    <w:pPr>
      <w:pBdr>
        <w:top w:space="0" w:sz="6" w:color="DDDDDD" w:val="single"/>
        <w:bottom w:space="0" w:sz="6" w:color="DDDDDD" w:val="single"/>
      </w:pBdr>
      <w:shd w:fill="EFEFEF" w:color="auto" w:val="clear"/>
      <w:spacing w:lineRule="atLeast" w:line="432" w:afterAutospacing="true" w:after="100" w:beforeAutospacing="true" w:before="100"/>
    </w:pPr>
    <w:rPr>
      <w:rFonts w:hAnsi="Times New Roman" w:ascii="Times New Roman"/>
      <w:sz w:val="26"/>
      <w:szCs w:val="26"/>
      <w:lang w:val="hr-HR"/>
    </w:rPr>
  </w:style>
  <w:style w:customStyle="true" w:styleId="my-tree" w:type="paragraph">
    <w:name w:val="my-tree"/>
    <w:basedOn w:val="Normal"/>
    <w:rsid w:val="006C5B01"/>
    <w:pPr>
      <w:spacing w:lineRule="atLeast" w:line="432" w:afterAutospacing="true" w:after="100" w:beforeAutospacing="true" w:before="100"/>
    </w:pPr>
    <w:rPr>
      <w:rFonts w:hAnsi="Times New Roman" w:ascii="Times New Roman"/>
      <w:sz w:val="17"/>
      <w:szCs w:val="17"/>
      <w:lang w:val="hr-HR"/>
    </w:rPr>
  </w:style>
  <w:style w:customStyle="true" w:styleId="my-root-item" w:type="paragraph">
    <w:name w:val="my-root-item"/>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item" w:type="paragraph">
    <w:name w:val="my-treeitem"/>
    <w:basedOn w:val="Normal"/>
    <w:rsid w:val="006C5B01"/>
    <w:pPr>
      <w:spacing w:lineRule="atLeast" w:line="432" w:afterAutospacing="true" w:after="100" w:beforeAutospacing="true" w:before="100"/>
    </w:pPr>
    <w:rPr>
      <w:rFonts w:hAnsi="Times New Roman" w:ascii="Times New Roman"/>
      <w:sz w:val="17"/>
      <w:szCs w:val="17"/>
      <w:lang w:val="hr-HR"/>
    </w:rPr>
  </w:style>
  <w:style w:customStyle="true" w:styleId="my-tree-indent" w:type="paragraph">
    <w:name w:val="my-tree-indent"/>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my-tree-left" w:type="paragraph">
    <w:name w:val="my-tree-left"/>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my-tree-right" w:type="paragraph">
    <w:name w:val="my-tree-right"/>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my-tree-close" w:type="paragraph">
    <w:name w:val="my-tree-clos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open" w:type="paragraph">
    <w:name w:val="my-tree-ope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notchecked" w:type="paragraph">
    <w:name w:val="my-tree-notchecke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checked" w:type="paragraph">
    <w:name w:val="my-tree-checke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tree-folder" w:type="paragraph">
    <w:name w:val="tree-fold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tree-folder-open" w:type="paragraph">
    <w:name w:val="tree-folder-ope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tbl-indent" w:type="paragraph">
    <w:name w:val="my-treetbl-indent"/>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my-treetbl-left" w:type="paragraph">
    <w:name w:val="my-treetbl-left"/>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my-treetbl-right" w:type="paragraph">
    <w:name w:val="my-treetbl-right"/>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my-treetbl-close" w:type="paragraph">
    <w:name w:val="my-treetbl-clos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tbl-open" w:type="paragraph">
    <w:name w:val="my-treetbl-ope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tbl-notchecked" w:type="paragraph">
    <w:name w:val="my-treetbl-notchecke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tbl-checked" w:type="paragraph">
    <w:name w:val="my-treetbl-checke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tbl" w:type="paragraph">
    <w:name w:val="my-treetbl"/>
    <w:basedOn w:val="Normal"/>
    <w:rsid w:val="006C5B01"/>
    <w:pPr>
      <w:pBdr>
        <w:top w:space="0" w:sz="6" w:color="C6C5C5" w:val="single"/>
        <w:left w:space="0" w:sz="6" w:color="C6C5C5" w:val="single"/>
        <w:bottom w:space="0" w:sz="6" w:color="C6C5C5" w:val="single"/>
        <w:right w:space="0" w:sz="6" w:color="C6C5C5" w:val="single"/>
      </w:pBd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my-treetbl-col-text" w:type="paragraph">
    <w:name w:val="my-treetbl-col-text"/>
    <w:basedOn w:val="Normal"/>
    <w:rsid w:val="006C5B01"/>
    <w:pPr>
      <w:spacing w:lineRule="atLeast" w:line="432" w:afterAutospacing="true" w:after="100" w:beforeAutospacing="true" w:before="100"/>
    </w:pPr>
    <w:rPr>
      <w:rFonts w:cs="Arial"/>
      <w:color w:val="000000"/>
      <w:sz w:val="18"/>
      <w:szCs w:val="18"/>
      <w:lang w:val="hr-HR"/>
    </w:rPr>
  </w:style>
  <w:style w:customStyle="true" w:styleId="my-treetbl-col" w:type="paragraph">
    <w:name w:val="my-treetbl-col"/>
    <w:basedOn w:val="Normal"/>
    <w:rsid w:val="006C5B01"/>
    <w:pPr>
      <w:pBdr>
        <w:right w:space="0" w:sz="6" w:color="D5D5D5" w:val="single"/>
      </w:pBdr>
      <w:spacing w:lineRule="atLeast" w:line="432" w:afterAutospacing="true" w:after="100" w:beforeAutospacing="true" w:before="100"/>
    </w:pPr>
    <w:rPr>
      <w:rFonts w:hAnsi="Times New Roman" w:ascii="Times New Roman"/>
      <w:sz w:val="26"/>
      <w:szCs w:val="26"/>
      <w:lang w:val="hr-HR"/>
    </w:rPr>
  </w:style>
  <w:style w:customStyle="true" w:styleId="my-treetbl-col-splitter" w:type="paragraph">
    <w:name w:val="my-treetbl-col-splitt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tbl-col-over" w:type="paragraph">
    <w:name w:val="my-treetbl-col-ov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tbl-data" w:type="paragraph">
    <w:name w:val="my-treetbl-data"/>
    <w:basedOn w:val="Normal"/>
    <w:rsid w:val="006C5B01"/>
    <w:pP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my-treetbl-item" w:type="paragraph">
    <w:name w:val="my-treetbl-item"/>
    <w:basedOn w:val="Normal"/>
    <w:rsid w:val="006C5B01"/>
    <w:pPr>
      <w:pBdr>
        <w:top w:space="0" w:sz="6" w:color="FFFFFF" w:val="single"/>
        <w:bottom w:space="0" w:sz="6" w:color="EDEDED" w:val="single"/>
      </w:pBdr>
      <w:spacing w:lineRule="atLeast" w:line="432" w:afterAutospacing="true" w:after="100" w:beforeAutospacing="true" w:before="100"/>
    </w:pPr>
    <w:rPr>
      <w:rFonts w:hAnsi="Times New Roman" w:ascii="Times New Roman"/>
      <w:sz w:val="26"/>
      <w:szCs w:val="26"/>
      <w:lang w:val="hr-HR"/>
    </w:rPr>
  </w:style>
  <w:style w:customStyle="true" w:styleId="my-treetbl-item-over" w:type="paragraph">
    <w:name w:val="my-treetbl-item-over"/>
    <w:basedOn w:val="Normal"/>
    <w:rsid w:val="006C5B01"/>
    <w:pPr>
      <w:pBdr>
        <w:top w:space="0" w:sz="6" w:color="DDDDDD" w:val="single"/>
        <w:bottom w:space="0" w:sz="6" w:color="DDDDDD" w:val="single"/>
      </w:pBdr>
      <w:shd w:fill="EFEFEF" w:color="auto" w:val="clear"/>
      <w:spacing w:lineRule="atLeast" w:line="432" w:afterAutospacing="true" w:after="100" w:beforeAutospacing="true" w:before="100"/>
    </w:pPr>
    <w:rPr>
      <w:rFonts w:hAnsi="Times New Roman" w:ascii="Times New Roman"/>
      <w:sz w:val="26"/>
      <w:szCs w:val="26"/>
      <w:lang w:val="hr-HR"/>
    </w:rPr>
  </w:style>
  <w:style w:customStyle="true" w:styleId="my-treetbl-item-sel" w:type="paragraph">
    <w:name w:val="my-treetbl-item-sel"/>
    <w:basedOn w:val="Normal"/>
    <w:rsid w:val="006C5B01"/>
    <w:pPr>
      <w:pBdr>
        <w:top w:space="0" w:sz="6" w:color="9EB8ED" w:val="dotted"/>
        <w:bottom w:space="0" w:sz="6" w:color="9EB8ED" w:val="dotted"/>
      </w:pBdr>
      <w:shd w:fill="D9E1ED" w:color="auto" w:val="clear"/>
      <w:spacing w:lineRule="atLeast" w:line="432" w:afterAutospacing="true" w:after="100" w:beforeAutospacing="true" w:before="100"/>
    </w:pPr>
    <w:rPr>
      <w:rFonts w:hAnsi="Times New Roman" w:ascii="Times New Roman"/>
      <w:sz w:val="26"/>
      <w:szCs w:val="26"/>
      <w:lang w:val="hr-HR"/>
    </w:rPr>
  </w:style>
  <w:style w:customStyle="true" w:styleId="x-panel-bc" w:type="paragraph">
    <w:name w:val="x-panel-bc"/>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bc" w:type="paragraph">
    <w:name w:val="x-window-bc"/>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info" w:type="paragraph">
    <w:name w:val="my-info"/>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 w:type="paragraph">
    <w:name w:val="x-window"/>
    <w:basedOn w:val="Normal"/>
    <w:rsid w:val="006C5B01"/>
    <w:pPr>
      <w:pBdr>
        <w:top w:space="0" w:sz="6" w:color="AAAAAA" w:val="single"/>
        <w:left w:space="0" w:sz="6" w:color="AAAAAA" w:val="single"/>
        <w:bottom w:space="0" w:sz="6" w:color="AAAAAA" w:val="single"/>
        <w:right w:space="0" w:sz="6" w:color="AAAAAA" w:val="single"/>
      </w:pBdr>
      <w:shd w:fill="E2E2E2" w:color="auto" w:val="clear"/>
      <w:spacing w:lineRule="atLeast" w:line="432" w:afterAutospacing="true" w:after="100" w:beforeAutospacing="true" w:before="100"/>
    </w:pPr>
    <w:rPr>
      <w:rFonts w:hAnsi="Times New Roman" w:ascii="Times New Roman"/>
      <w:sz w:val="26"/>
      <w:szCs w:val="26"/>
      <w:lang w:val="hr-HR"/>
    </w:rPr>
  </w:style>
  <w:style w:customStyle="true" w:styleId="x-form-info-icon" w:type="paragraph">
    <w:name w:val="x-form-info-ico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check-col-on-disabled" w:type="paragraph">
    <w:name w:val="x-grid3-check-col-on-disable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extractpanel" w:type="paragraph">
    <w:name w:val="extractpanel"/>
    <w:basedOn w:val="Normal"/>
    <w:rsid w:val="006C5B01"/>
    <w:pPr>
      <w:spacing w:lineRule="atLeast" w:line="432"/>
    </w:pPr>
    <w:rPr>
      <w:rFonts w:hAnsi="Times New Roman" w:ascii="Times New Roman"/>
      <w:sz w:val="26"/>
      <w:szCs w:val="26"/>
      <w:lang w:val="hr-HR"/>
    </w:rPr>
  </w:style>
  <w:style w:customStyle="true" w:styleId="warning" w:type="paragraph">
    <w:name w:val="warning"/>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nfotable" w:type="paragraph">
    <w:name w:val="info_table"/>
    <w:basedOn w:val="Normal"/>
    <w:rsid w:val="006C5B01"/>
    <w:pPr>
      <w:pBdr>
        <w:bottom w:space="0" w:sz="6" w:color="BBBBBB" w:val="single"/>
      </w:pBdr>
      <w:spacing w:lineRule="atLeast" w:line="432" w:after="150" w:before="60"/>
    </w:pPr>
    <w:rPr>
      <w:rFonts w:hAnsi="Times New Roman" w:ascii="Times New Roman"/>
      <w:sz w:val="26"/>
      <w:szCs w:val="26"/>
      <w:lang w:val="hr-HR"/>
    </w:rPr>
  </w:style>
  <w:style w:customStyle="true" w:styleId="text-label-normal" w:type="paragraph">
    <w:name w:val="text-label-normal"/>
    <w:basedOn w:val="Normal"/>
    <w:rsid w:val="006C5B01"/>
    <w:pPr>
      <w:spacing w:lineRule="atLeast" w:line="432" w:afterAutospacing="true" w:after="100" w:beforeAutospacing="true" w:before="100"/>
    </w:pPr>
    <w:rPr>
      <w:rFonts w:cs="Tahoma" w:hAnsi="Tahoma" w:ascii="Tahoma"/>
      <w:sz w:val="18"/>
      <w:szCs w:val="18"/>
      <w:lang w:val="hr-HR"/>
    </w:rPr>
  </w:style>
  <w:style w:customStyle="true" w:styleId="text-normal" w:type="paragraph">
    <w:name w:val="text-normal"/>
    <w:basedOn w:val="Normal"/>
    <w:rsid w:val="006C5B01"/>
    <w:pPr>
      <w:spacing w:lineRule="atLeast" w:line="432" w:afterAutospacing="true" w:after="100" w:beforeAutospacing="true" w:before="100"/>
    </w:pPr>
    <w:rPr>
      <w:rFonts w:cs="Tahoma" w:hAnsi="Tahoma" w:ascii="Tahoma"/>
      <w:sz w:val="18"/>
      <w:szCs w:val="18"/>
      <w:lang w:val="hr-HR"/>
    </w:rPr>
  </w:style>
  <w:style w:customStyle="true" w:styleId="text-label-bold" w:type="paragraph">
    <w:name w:val="text-label-bold"/>
    <w:basedOn w:val="Normal"/>
    <w:rsid w:val="006C5B01"/>
    <w:pPr>
      <w:spacing w:lineRule="atLeast" w:line="432" w:afterAutospacing="true" w:after="100" w:beforeAutospacing="true" w:before="100"/>
    </w:pPr>
    <w:rPr>
      <w:rFonts w:cs="Tahoma" w:hAnsi="Tahoma" w:ascii="Tahoma"/>
      <w:b/>
      <w:bCs/>
      <w:sz w:val="17"/>
      <w:szCs w:val="17"/>
      <w:lang w:val="hr-HR"/>
    </w:rPr>
  </w:style>
  <w:style w:customStyle="true" w:styleId="text-bold" w:type="paragraph">
    <w:name w:val="text-bold"/>
    <w:basedOn w:val="Normal"/>
    <w:rsid w:val="006C5B01"/>
    <w:pPr>
      <w:spacing w:lineRule="atLeast" w:line="432" w:afterAutospacing="true" w:after="100" w:beforeAutospacing="true" w:before="100"/>
    </w:pPr>
    <w:rPr>
      <w:rFonts w:cs="Tahoma" w:hAnsi="Tahoma" w:ascii="Tahoma"/>
      <w:b/>
      <w:bCs/>
      <w:sz w:val="17"/>
      <w:szCs w:val="17"/>
      <w:lang w:val="hr-HR"/>
    </w:rPr>
  </w:style>
  <w:style w:customStyle="true" w:styleId="text-status" w:type="paragraph">
    <w:name w:val="text-status"/>
    <w:basedOn w:val="Normal"/>
    <w:rsid w:val="006C5B01"/>
    <w:pPr>
      <w:spacing w:lineRule="atLeast" w:line="300" w:afterAutospacing="true" w:after="100" w:beforeAutospacing="true" w:before="100"/>
    </w:pPr>
    <w:rPr>
      <w:rFonts w:cs="Tahoma" w:hAnsi="Tahoma" w:ascii="Tahoma"/>
      <w:sz w:val="17"/>
      <w:szCs w:val="17"/>
      <w:lang w:val="hr-HR"/>
    </w:rPr>
  </w:style>
  <w:style w:customStyle="true" w:styleId="mcecontentbody" w:type="paragraph">
    <w:name w:val="mcecontentbody"/>
    <w:basedOn w:val="Normal"/>
    <w:rsid w:val="006C5B01"/>
    <w:pPr>
      <w:spacing w:lineRule="auto" w:line="300" w:afterAutospacing="true" w:after="100" w:beforeAutospacing="true" w:before="100"/>
    </w:pPr>
    <w:rPr>
      <w:rFonts w:cs="Times" w:hAnsi="Times" w:ascii="Times"/>
      <w:szCs w:val="24"/>
      <w:lang w:val="hr-HR"/>
    </w:rPr>
  </w:style>
  <w:style w:customStyle="true" w:styleId="prefix1" w:type="paragraph">
    <w:name w:val="prefix_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2" w:type="paragraph">
    <w:name w:val="prefix_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3" w:type="paragraph">
    <w:name w:val="prefix_3"/>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4" w:type="paragraph">
    <w:name w:val="prefix_4"/>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5" w:type="paragraph">
    <w:name w:val="prefix_5"/>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6" w:type="paragraph">
    <w:name w:val="prefix_6"/>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7" w:type="paragraph">
    <w:name w:val="prefix_7"/>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8" w:type="paragraph">
    <w:name w:val="prefix_8"/>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9" w:type="paragraph">
    <w:name w:val="prefix_9"/>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10" w:type="paragraph">
    <w:name w:val="prefix_10"/>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11" w:type="paragraph">
    <w:name w:val="prefix_1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1" w:type="paragraph">
    <w:name w:val="suffix_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2" w:type="paragraph">
    <w:name w:val="suffix_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3" w:type="paragraph">
    <w:name w:val="suffix_3"/>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4" w:type="paragraph">
    <w:name w:val="suffix_4"/>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5" w:type="paragraph">
    <w:name w:val="suffix_5"/>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6" w:type="paragraph">
    <w:name w:val="suffix_6"/>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7" w:type="paragraph">
    <w:name w:val="suffix_7"/>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8" w:type="paragraph">
    <w:name w:val="suffix_8"/>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9" w:type="paragraph">
    <w:name w:val="suffix_9"/>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10" w:type="paragraph">
    <w:name w:val="suffix_10"/>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11" w:type="paragraph">
    <w:name w:val="suffix_1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cont" w:type="paragraph">
    <w:name w:val="con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galleria-image" w:type="paragraph">
    <w:name w:val="galleria-imag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ext-shim" w:type="paragraph">
    <w:name w:val="ext-shim"/>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tc" w:type="paragraph">
    <w:name w:val="xstc"/>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bc" w:type="paragraph">
    <w:name w:val="xsbc"/>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tl" w:type="paragraph">
    <w:name w:val="xst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tr" w:type="paragraph">
    <w:name w:val="xst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bl" w:type="paragraph">
    <w:name w:val="xsb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br" w:type="paragraph">
    <w:name w:val="xsb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c" w:type="paragraph">
    <w:name w:val="xsc"/>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ml" w:type="paragraph">
    <w:name w:val="xsm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mr" w:type="paragraph">
    <w:name w:val="xsm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mc" w:type="paragraph">
    <w:name w:val="xsmc"/>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t" w:type="paragraph">
    <w:name w:val="xs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b" w:type="paragraph">
    <w:name w:val="xsb"/>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strip-spacer" w:type="paragraph">
    <w:name w:val="x-tab-strip-spac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s-text" w:type="paragraph">
    <w:name w:val="x-tabs-tex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right" w:type="paragraph">
    <w:name w:val="x-tab-righ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left" w:type="paragraph">
    <w:name w:val="x-tab-lef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strip-inner" w:type="paragraph">
    <w:name w:val="x-tab-strip-inn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strip-close" w:type="paragraph">
    <w:name w:val="x-tab-strip-clos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trigger" w:type="paragraph">
    <w:name w:val="x-form-trigg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date-trigger" w:type="paragraph">
    <w:name w:val="x-form-date-trigg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clear-trigger" w:type="paragraph">
    <w:name w:val="x-form-clear-trigg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search-trigger" w:type="paragraph">
    <w:name w:val="x-form-search-trigg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trigger-over" w:type="paragraph">
    <w:name w:val="x-form-trigger-ov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trigger-click" w:type="paragraph">
    <w:name w:val="x-form-trigger-click"/>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checkbox" w:type="paragraph">
    <w:name w:val="x-form-checkbox"/>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num-field" w:type="paragraph">
    <w:name w:val="x-form-num-fiel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ytb-text" w:type="paragraph">
    <w:name w:val="ytb-tex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ytb-sep" w:type="paragraph">
    <w:name w:val="ytb-sep"/>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ytb-spacer" w:type="paragraph">
    <w:name w:val="ytb-spac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tatus-busy" w:type="paragraph">
    <w:name w:val="x-status-busy"/>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tatus-text-panel" w:type="paragraph">
    <w:name w:val="x-status-text-pane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marker-hd" w:type="paragraph">
    <w:name w:val="x-grid3-marker-h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marker" w:type="paragraph">
    <w:name w:val="x-grid3-mark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cell" w:type="paragraph">
    <w:name w:val="x-grid3-cel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dd-wrap" w:type="paragraph">
    <w:name w:val="x-grid3-dd-wrap"/>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td-expander" w:type="paragraph">
    <w:name w:val="x-grid3-td-expand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td-checker" w:type="paragraph">
    <w:name w:val="x-grid3-td-check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td-numberer" w:type="paragraph">
    <w:name w:val="x-grid3-td-number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group-body" w:type="paragraph">
    <w:name w:val="x-grid-group-body"/>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ree-node-icon" w:type="paragraph">
    <w:name w:val="x-tree-node-ico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ree-node-inline-icon" w:type="paragraph">
    <w:name w:val="x-tree-node-inline-ico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ree-node-over" w:type="paragraph">
    <w:name w:val="x-tree-node-ov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ree-selected" w:type="paragraph">
    <w:name w:val="x-tree-selecte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date-active" w:type="paragraph">
    <w:name w:val="x-date-activ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menu-item" w:type="paragraph">
    <w:name w:val="x-menu-item"/>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close" w:type="paragraph">
    <w:name w:val="x-tip-clos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tc" w:type="paragraph">
    <w:name w:val="x-tip-tc"/>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tl" w:type="paragraph">
    <w:name w:val="x-tip-t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tr" w:type="paragraph">
    <w:name w:val="x-tip-t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bc" w:type="paragraph">
    <w:name w:val="x-tip-bc"/>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bl" w:type="paragraph">
    <w:name w:val="x-tip-b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br" w:type="paragraph">
    <w:name w:val="x-tip-b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mc" w:type="paragraph">
    <w:name w:val="x-tip-mc"/>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ml" w:type="paragraph">
    <w:name w:val="x-tip-m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mr" w:type="paragraph">
    <w:name w:val="x-tip-m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header-text" w:type="paragraph">
    <w:name w:val="x-tip-header-tex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body" w:type="paragraph">
    <w:name w:val="x-tip-body"/>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menu-item-checked" w:type="paragraph">
    <w:name w:val="x-menu-item-checke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combo-selected" w:type="paragraph">
    <w:name w:val="x-combo-selecte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icon" w:type="paragraph">
    <w:name w:val="x-panel-ico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footer" w:type="paragraph">
    <w:name w:val="x-panel-foot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btns-center" w:type="paragraph">
    <w:name w:val="x-panel-btns-cent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header" w:type="paragraph">
    <w:name w:val="x-window-head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footer" w:type="paragraph">
    <w:name w:val="x-window-foot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tn-text" w:type="paragraph">
    <w:name w:val="x-btn-tex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body-noborder" w:type="paragraph">
    <w:name w:val="x-panel-body-nobord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header-noborder" w:type="paragraph">
    <w:name w:val="x-panel-header-nobord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body-noborder" w:type="paragraph">
    <w:name w:val="x-window-body-nobord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panel-body-noborder" w:type="paragraph">
    <w:name w:val="x-tab-panel-body-nobord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panel-header-noborder" w:type="paragraph">
    <w:name w:val="x-tab-panel-header-nobord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panel-footer-noborder" w:type="paragraph">
    <w:name w:val="x-tab-panel-footer-nobord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layout-collapsed-tools" w:type="paragraph">
    <w:name w:val="x-layout-collapsed-tools"/>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ext-mb-text" w:type="paragraph">
    <w:name w:val="ext-mb-tex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header-text" w:type="paragraph">
    <w:name w:val="x-window-header-tex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ext-mb-input" w:type="paragraph">
    <w:name w:val="ext-mb-inpu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ext-mb-textarea" w:type="paragraph">
    <w:name w:val="ext-mb-textarea"/>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msg-box-wait" w:type="paragraph">
    <w:name w:val="x-msg-box-wai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ext-mb-icon" w:type="paragraph">
    <w:name w:val="ext-mb-ico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ext-mb-info" w:type="paragraph">
    <w:name w:val="ext-mb-info"/>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ext-mb-warning" w:type="paragraph">
    <w:name w:val="ext-mb-warning"/>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ext-mb-question" w:type="paragraph">
    <w:name w:val="ext-mb-questio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ext-mb-error" w:type="paragraph">
    <w:name w:val="ext-mb-erro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lider-end" w:type="paragraph">
    <w:name w:val="x-slider-en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lider-inner" w:type="paragraph">
    <w:name w:val="x-slider-inn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lider-thumb" w:type="paragraph">
    <w:name w:val="x-slider-thumb"/>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loat-right" w:type="paragraph">
    <w:name w:val="x-float-righ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date-header" w:type="paragraph">
    <w:name w:val="x-date-head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file" w:type="paragraph">
    <w:name w:val="x-form-fil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file-text" w:type="paragraph">
    <w:name w:val="x-form-file-tex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info-icon" w:type="paragraph">
    <w:name w:val="x-info-ico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info-footer" w:type="paragraph">
    <w:name w:val="x-info-foot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list-item" w:type="paragraph">
    <w:name w:val="my-list-item"/>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list-item-over" w:type="paragraph">
    <w:name w:val="my-list-item-ov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list-item-sel" w:type="paragraph">
    <w:name w:val="my-list-item-se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bl-item-cell-overflow" w:type="paragraph">
    <w:name w:val="my-tbl-item-cell-overflow"/>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bl-item-cell-text" w:type="paragraph">
    <w:name w:val="my-tbl-item-cell-tex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bl-item-cell-widget" w:type="paragraph">
    <w:name w:val="my-tbl-item-cell-widge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tbl-icon" w:type="paragraph">
    <w:name w:val="my-treetbl-ico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tbl-cell" w:type="paragraph">
    <w:name w:val="my-treetbl-cel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tbl-cell-overflow" w:type="paragraph">
    <w:name w:val="my-treetbl-cell-overflow"/>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tbl-cell-text" w:type="paragraph">
    <w:name w:val="my-treetbl-cell-tex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top" w:type="paragraph">
    <w:name w:val="x-tip-top"/>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top-left" w:type="paragraph">
    <w:name w:val="x-tip-top-lef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top-right" w:type="paragraph">
    <w:name w:val="x-tip-top-righ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ft" w:type="paragraph">
    <w:name w:val="x-tip-f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ft-left" w:type="paragraph">
    <w:name w:val="x-tip-ft-lef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ft-right" w:type="paragraph">
    <w:name w:val="x-tip-ft-righ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bd-left" w:type="paragraph">
    <w:name w:val="x-tip-bd-lef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bd-right" w:type="paragraph">
    <w:name w:val="x-tip-bd-righ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ool-toggle" w:type="paragraph">
    <w:name w:val="x-tool-toggl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btns-center" w:type="paragraph">
    <w:name w:val="x-form-btns-cent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td-name" w:type="paragraph">
    <w:name w:val="x-grid3-td-nam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header" w:type="paragraph">
    <w:name w:val="x-tip-head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bd-inner" w:type="paragraph">
    <w:name w:val="x-tip-bd-inn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list-item-l" w:type="paragraph">
    <w:name w:val="my-list-item-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list-item-icon" w:type="paragraph">
    <w:name w:val="my-list-item-ico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list-item-r" w:type="paragraph">
    <w:name w:val="my-list-item-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galleria-thumbnails" w:type="paragraph">
    <w:name w:val="galleria-thumbnails"/>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galleria-info" w:type="paragraph">
    <w:name w:val="galleria-info"/>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hidden" w:type="paragraph">
    <w:name w:val="hidden"/>
    <w:basedOn w:val="Normal"/>
    <w:rsid w:val="006C5B01"/>
    <w:pPr>
      <w:spacing w:lineRule="atLeast" w:line="432" w:afterAutospacing="true" w:after="100" w:beforeAutospacing="true" w:before="100"/>
    </w:pPr>
    <w:rPr>
      <w:rFonts w:hAnsi="Times New Roman" w:ascii="Times New Roman"/>
      <w:vanish/>
      <w:sz w:val="26"/>
      <w:szCs w:val="26"/>
      <w:lang w:val="hr-HR"/>
    </w:rPr>
  </w:style>
  <w:style w:customStyle="true" w:styleId="x-tbar-page-first" w:type="paragraph">
    <w:name w:val="x-tbar-page-firs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bar-loading" w:type="paragraph">
    <w:name w:val="x-tbar-loading"/>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bar-page-last" w:type="paragraph">
    <w:name w:val="x-tbar-page-las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bar-page-next" w:type="paragraph">
    <w:name w:val="x-tbar-page-nex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bar-page-prev" w:type="paragraph">
    <w:name w:val="x-tbar-page-prev"/>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wait" w:type="paragraph">
    <w:name w:val="icon-wai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arrow-top" w:type="paragraph">
    <w:name w:val="arrow-top"/>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arrow-bottom" w:type="paragraph">
    <w:name w:val="arrow-bottom"/>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arrow-up" w:type="paragraph">
    <w:name w:val="arrow-up"/>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arrow-down" w:type="paragraph">
    <w:name w:val="arrow-dow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arrow-left" w:type="paragraph">
    <w:name w:val="arrow-lef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arrow-double-left" w:type="paragraph">
    <w:name w:val="arrow-double-lef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arrow-right" w:type="paragraph">
    <w:name w:val="arrow-righ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arrow-double-right" w:type="paragraph">
    <w:name w:val="arrow-double-righ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icon-asc" w:type="paragraph">
    <w:name w:val="my-icon-asc"/>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icon-desc" w:type="paragraph">
    <w:name w:val="my-icon-desc"/>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bl-item-sel" w:type="paragraph">
    <w:name w:val="my-tbl-item-sel"/>
    <w:basedOn w:val="Normal"/>
    <w:rsid w:val="006C5B01"/>
    <w:pPr>
      <w:pBdr>
        <w:top w:space="0" w:sz="6" w:color="9EB8ED" w:val="dotted"/>
        <w:bottom w:space="0" w:sz="6" w:color="9EB8ED" w:val="dotted"/>
      </w:pBdr>
      <w:shd w:fill="D9E1ED" w:color="auto" w:val="clear"/>
      <w:spacing w:lineRule="atLeast" w:line="432" w:afterAutospacing="true" w:after="100" w:beforeAutospacing="true" w:before="100"/>
    </w:pPr>
    <w:rPr>
      <w:rFonts w:hAnsi="Times New Roman" w:ascii="Times New Roman"/>
      <w:sz w:val="26"/>
      <w:szCs w:val="26"/>
      <w:lang w:val="hr-HR"/>
    </w:rPr>
  </w:style>
  <w:style w:customStyle="true" w:styleId="x-grid-panel" w:type="paragraph">
    <w:name w:val="x-grid-pane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header-inner" w:type="paragraph">
    <w:name w:val="x-grid3-header-inn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scroller" w:type="paragraph">
    <w:name w:val="x-grid3-scroll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filter" w:type="paragraph">
    <w:name w:val="icon-filt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house" w:type="paragraph">
    <w:name w:val="icon-hous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house-link" w:type="paragraph">
    <w:name w:val="icon-house-link"/>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application-home" w:type="paragraph">
    <w:name w:val="icon-application-hom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thumb-up" w:type="paragraph">
    <w:name w:val="icon-thumb-up"/>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newspaper" w:type="paragraph">
    <w:name w:val="icon-newspap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book" w:type="paragraph">
    <w:name w:val="icon-book"/>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gold-medal" w:type="paragraph">
    <w:name w:val="icon-gold-meda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world-link" w:type="paragraph">
    <w:name w:val="icon-world-link"/>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picture" w:type="paragraph">
    <w:name w:val="icon-pictur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report" w:type="paragraph">
    <w:name w:val="icon-repor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film" w:type="paragraph">
    <w:name w:val="icon-film"/>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tick" w:type="paragraph">
    <w:name w:val="icon-tick"/>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link" w:type="paragraph">
    <w:name w:val="icon-link"/>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add" w:type="paragraph">
    <w:name w:val="icon-ad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edit" w:type="paragraph">
    <w:name w:val="icon-edi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delete" w:type="paragraph">
    <w:name w:val="icon-delet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table" w:type="paragraph">
    <w:name w:val="icon-tabl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list" w:type="paragraph">
    <w:name w:val="icon-lis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form" w:type="paragraph">
    <w:name w:val="icon-form"/>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search" w:type="paragraph">
    <w:name w:val="icon-search"/>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view" w:type="paragraph">
    <w:name w:val="icon-view"/>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text-bullets" w:type="paragraph">
    <w:name w:val="icon-text-bullets"/>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changepasswd" w:type="paragraph">
    <w:name w:val="icon-changepassw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user" w:type="paragraph">
    <w:name w:val="icon-us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group" w:type="paragraph">
    <w:name w:val="icon-group"/>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lock" w:type="paragraph">
    <w:name w:val="icon-lock"/>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file" w:type="paragraph">
    <w:name w:val="icon-fil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chart-bar" w:type="paragraph">
    <w:name w:val="icon-chart-ba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file-pdf" w:type="paragraph">
    <w:name w:val="icon-file-pdf"/>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file-shipment" w:type="paragraph">
    <w:name w:val="icon-file-shipmen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file-edit" w:type="paragraph">
    <w:name w:val="icon-file-edi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linked-file" w:type="paragraph">
    <w:name w:val="icon-linked-fil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request" w:type="paragraph">
    <w:name w:val="icon-reques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request-shipment" w:type="paragraph">
    <w:name w:val="icon-request-shipmen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request-edit" w:type="paragraph">
    <w:name w:val="icon-request-edi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request-multiple" w:type="paragraph">
    <w:name w:val="icon-request-multipl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information" w:type="paragraph">
    <w:name w:val="icon-informatio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money" w:type="paragraph">
    <w:name w:val="icon-money"/>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map" w:type="paragraph">
    <w:name w:val="icon-map"/>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parcel-identification" w:type="paragraph">
    <w:name w:val="icon-parcel-identificatio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page-world" w:type="paragraph">
    <w:name w:val="icon-page-worl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page-stack" w:type="paragraph">
    <w:name w:val="icon-page-stack"/>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wrench" w:type="paragraph">
    <w:name w:val="icon-wrench"/>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folder-user" w:type="paragraph">
    <w:name w:val="icon-folder-us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document" w:type="paragraph">
    <w:name w:val="icon-documen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document-download" w:type="paragraph">
    <w:name w:val="icon-document-downloa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document-upload" w:type="paragraph">
    <w:name w:val="icon-document-uploa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letter-open" w:type="paragraph">
    <w:name w:val="icon-letter-ope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world" w:type="paragraph">
    <w:name w:val="icon-worl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building" w:type="paragraph">
    <w:name w:val="icon-building"/>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bricks" w:type="paragraph">
    <w:name w:val="icon-bricks"/>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refresh" w:type="paragraph">
    <w:name w:val="icon-refresh"/>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print" w:type="paragraph">
    <w:name w:val="icon-prin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page" w:type="paragraph">
    <w:name w:val="icon-pag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calendar" w:type="paragraph">
    <w:name w:val="icon-calenda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lightning" w:type="paragraph">
    <w:name w:val="icon-lightning"/>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page-find" w:type="paragraph">
    <w:name w:val="icon-page-fin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email" w:type="paragraph">
    <w:name w:val="icon-emai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new-entry" w:type="paragraph">
    <w:name w:val="icon-new-entry"/>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linked-entry" w:type="paragraph">
    <w:name w:val="icon-linked-entry"/>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print-entry" w:type="paragraph">
    <w:name w:val="icon-print-entry"/>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activate-entry" w:type="paragraph">
    <w:name w:val="icon-activate-entry"/>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cancel-entry" w:type="paragraph">
    <w:name w:val="icon-cancel-entry"/>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delete-entry" w:type="paragraph">
    <w:name w:val="icon-delete-entry"/>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edit-entry" w:type="paragraph">
    <w:name w:val="icon-edit-entry"/>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unit-activate" w:type="paragraph">
    <w:name w:val="icon-unit-activat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unit-add" w:type="paragraph">
    <w:name w:val="icon-unit-ad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unit-writeoff" w:type="paragraph">
    <w:name w:val="icon-unit-writeoff"/>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unit-delete" w:type="paragraph">
    <w:name w:val="icon-unit-delet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unit-transfer" w:type="paragraph">
    <w:name w:val="icon-unit-transf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unit" w:type="paragraph">
    <w:name w:val="icon-uni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unit-edit" w:type="paragraph">
    <w:name w:val="icon-unit-edi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unit-cancel" w:type="paragraph">
    <w:name w:val="icon-unit-cance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zoom-in" w:type="paragraph">
    <w:name w:val="icon-zoom-i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zoom-out" w:type="paragraph">
    <w:name w:val="icon-zoom-ou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a1sheet" w:type="paragraph">
    <w:name w:val="icon-a1shee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a2sheet" w:type="paragraph">
    <w:name w:val="icon-a2shee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bsheet" w:type="paragraph">
    <w:name w:val="icon-bshee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csheet" w:type="paragraph">
    <w:name w:val="icon-cshee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asterisk" w:type="paragraph">
    <w:name w:val="icon-asterisk"/>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expand" w:type="paragraph">
    <w:name w:val="icon-expan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collapse" w:type="paragraph">
    <w:name w:val="icon-collaps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map-go" w:type="paragraph">
    <w:name w:val="icon-map-go"/>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map-delete" w:type="paragraph">
    <w:name w:val="icon-map-delet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map-edit" w:type="paragraph">
    <w:name w:val="icon-map-edi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map-magnify" w:type="paragraph">
    <w:name w:val="icon-map-magnify"/>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arrow-up" w:type="paragraph">
    <w:name w:val="icon-arrow-up"/>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arrow-down" w:type="paragraph">
    <w:name w:val="icon-arrow-dow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bullet-arrow-up" w:type="paragraph">
    <w:name w:val="icon-bullet-arrow-up"/>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bullet-arrow-down" w:type="paragraph">
    <w:name w:val="icon-bullet-arrow-down"/>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back" w:type="paragraph">
    <w:name w:val="icon-back"/>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complete" w:type="paragraph">
    <w:name w:val="icon-complet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continue" w:type="paragraph">
    <w:name w:val="icon-continu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save" w:type="paragraph">
    <w:name w:val="icon-sav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cancel" w:type="paragraph">
    <w:name w:val="icon-cance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save-and-cancel" w:type="paragraph">
    <w:name w:val="icon-save-and-cancel"/>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terminate" w:type="paragraph">
    <w:name w:val="icon-terminat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digital-signature" w:type="paragraph">
    <w:name w:val="icon-digital-signature"/>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group-add" w:type="paragraph">
    <w:name w:val="icon-group-add"/>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ok" w:type="paragraph">
    <w:name w:val="icon-ok"/>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warning" w:type="paragraph">
    <w:name w:val="icon-warning"/>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error" w:type="paragraph">
    <w:name w:val="icon-erro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icon-loading" w:type="paragraph">
    <w:name w:val="icon-loading"/>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dialog-warning" w:type="paragraph">
    <w:name w:val="dialog-warning"/>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date-active-hover" w:type="paragraph">
    <w:name w:val="x-date-active-hover"/>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galleria-info-text" w:type="paragraph">
    <w:name w:val="galleria-info-text"/>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strip-text" w:type="character">
    <w:name w:val="x-tab-strip-text"/>
    <w:basedOn w:val="Zadanifontodlomka"/>
    <w:rsid w:val="006C5B01"/>
  </w:style>
  <w:style w:customStyle="true" w:styleId="grid13" w:type="paragraph">
    <w:name w:val="grid_13"/>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21" w:type="paragraph">
    <w:name w:val="grid_21"/>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31" w:type="paragraph">
    <w:name w:val="grid_31"/>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41" w:type="paragraph">
    <w:name w:val="grid_41"/>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51" w:type="paragraph">
    <w:name w:val="grid_51"/>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61" w:type="paragraph">
    <w:name w:val="grid_61"/>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71" w:type="paragraph">
    <w:name w:val="grid_71"/>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81" w:type="paragraph">
    <w:name w:val="grid_81"/>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91" w:type="paragraph">
    <w:name w:val="grid_91"/>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101" w:type="paragraph">
    <w:name w:val="grid_101"/>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111" w:type="paragraph">
    <w:name w:val="grid_111"/>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grid121" w:type="paragraph">
    <w:name w:val="grid_121"/>
    <w:basedOn w:val="Normal"/>
    <w:rsid w:val="006C5B01"/>
    <w:pPr>
      <w:spacing w:lineRule="atLeast" w:line="432" w:afterAutospacing="true" w:after="100" w:beforeAutospacing="true" w:before="100"/>
      <w:ind w:right="150" w:left="150"/>
    </w:pPr>
    <w:rPr>
      <w:rFonts w:hAnsi="Times New Roman" w:ascii="Times New Roman"/>
      <w:sz w:val="26"/>
      <w:szCs w:val="26"/>
      <w:lang w:val="hr-HR"/>
    </w:rPr>
  </w:style>
  <w:style w:customStyle="true" w:styleId="prefix12" w:type="paragraph">
    <w:name w:val="prefix_1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21" w:type="paragraph">
    <w:name w:val="prefix_2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31" w:type="paragraph">
    <w:name w:val="prefix_3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41" w:type="paragraph">
    <w:name w:val="prefix_4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51" w:type="paragraph">
    <w:name w:val="prefix_5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61" w:type="paragraph">
    <w:name w:val="prefix_6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71" w:type="paragraph">
    <w:name w:val="prefix_7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81" w:type="paragraph">
    <w:name w:val="prefix_8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91" w:type="paragraph">
    <w:name w:val="prefix_9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101" w:type="paragraph">
    <w:name w:val="prefix_10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prefix111" w:type="paragraph">
    <w:name w:val="prefix_11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12" w:type="paragraph">
    <w:name w:val="suffix_1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21" w:type="paragraph">
    <w:name w:val="suffix_2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31" w:type="paragraph">
    <w:name w:val="suffix_3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41" w:type="paragraph">
    <w:name w:val="suffix_4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51" w:type="paragraph">
    <w:name w:val="suffix_5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61" w:type="paragraph">
    <w:name w:val="suffix_6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71" w:type="paragraph">
    <w:name w:val="suffix_7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81" w:type="paragraph">
    <w:name w:val="suffix_8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91" w:type="paragraph">
    <w:name w:val="suffix_9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101" w:type="paragraph">
    <w:name w:val="suffix_10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suffix111" w:type="paragraph">
    <w:name w:val="suffix_11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testimonial1" w:type="paragraph">
    <w:name w:val="testimonial1"/>
    <w:basedOn w:val="Normal"/>
    <w:rsid w:val="006C5B01"/>
    <w:pPr>
      <w:spacing w:lineRule="atLeast" w:line="432" w:after="300" w:before="300"/>
    </w:pPr>
    <w:rPr>
      <w:rFonts w:hAnsi="Times New Roman" w:ascii="Times New Roman"/>
      <w:sz w:val="26"/>
      <w:szCs w:val="26"/>
      <w:lang w:val="hr-HR"/>
    </w:rPr>
  </w:style>
  <w:style w:customStyle="true" w:styleId="cont1" w:type="paragraph">
    <w:name w:val="cont1"/>
    <w:basedOn w:val="Normal"/>
    <w:rsid w:val="006C5B01"/>
    <w:pPr>
      <w:pBdr>
        <w:top w:space="5" w:sz="6" w:color="CCCCCC" w:val="single"/>
        <w:left w:space="5" w:sz="6" w:color="CCCCCC" w:val="single"/>
        <w:bottom w:space="5" w:sz="6" w:color="CCCCCC" w:val="single"/>
        <w:right w:space="5" w:sz="6" w:color="CCCCCC" w:val="single"/>
      </w:pBdr>
      <w:shd w:fill="F9F9F9" w:color="auto" w:val="clear"/>
      <w:spacing w:lineRule="atLeast" w:line="384" w:after="180" w:beforeAutospacing="true" w:before="100"/>
    </w:pPr>
    <w:rPr>
      <w:rFonts w:hAnsi="Times New Roman" w:ascii="Times New Roman"/>
      <w:szCs w:val="24"/>
      <w:lang w:val="hr-HR"/>
    </w:rPr>
  </w:style>
  <w:style w:customStyle="true" w:styleId="galleria-image1" w:type="paragraph">
    <w:name w:val="galleria-image1"/>
    <w:basedOn w:val="Normal"/>
    <w:rsid w:val="006C5B01"/>
    <w:pPr>
      <w:shd w:fill="CCCCCC" w:color="auto" w:val="clear"/>
      <w:spacing w:lineRule="atLeast" w:line="432" w:afterAutospacing="true" w:after="100" w:beforeAutospacing="true" w:before="100"/>
      <w:ind w:right="150"/>
    </w:pPr>
    <w:rPr>
      <w:rFonts w:hAnsi="Times New Roman" w:ascii="Times New Roman"/>
      <w:sz w:val="26"/>
      <w:szCs w:val="26"/>
      <w:lang w:val="hr-HR"/>
    </w:rPr>
  </w:style>
  <w:style w:customStyle="true" w:styleId="galleria-image2" w:type="paragraph">
    <w:name w:val="galleria-image2"/>
    <w:basedOn w:val="Normal"/>
    <w:rsid w:val="006C5B01"/>
    <w:pPr>
      <w:shd w:fill="CCCCCC" w:color="auto" w:val="clear"/>
      <w:spacing w:lineRule="atLeast" w:line="432" w:afterAutospacing="true" w:after="100" w:beforeAutospacing="true" w:before="100"/>
      <w:ind w:right="120"/>
    </w:pPr>
    <w:rPr>
      <w:rFonts w:hAnsi="Times New Roman" w:ascii="Times New Roman"/>
      <w:sz w:val="26"/>
      <w:szCs w:val="26"/>
      <w:lang w:val="hr-HR"/>
    </w:rPr>
  </w:style>
  <w:style w:customStyle="true" w:styleId="galleria-thumbnails1" w:type="paragraph">
    <w:name w:val="galleria-thumbnails1"/>
    <w:basedOn w:val="Normal"/>
    <w:rsid w:val="006C5B01"/>
    <w:pPr>
      <w:spacing w:lineRule="atLeast" w:line="432" w:afterAutospacing="true" w:after="100" w:before="225"/>
    </w:pPr>
    <w:rPr>
      <w:rFonts w:hAnsi="Times New Roman" w:ascii="Times New Roman"/>
      <w:sz w:val="26"/>
      <w:szCs w:val="26"/>
      <w:lang w:val="hr-HR"/>
    </w:rPr>
  </w:style>
  <w:style w:customStyle="true" w:styleId="galleria-info1" w:type="paragraph">
    <w:name w:val="galleria-info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galleria-info-text1" w:type="paragraph">
    <w:name w:val="galleria-info-tex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ext-shim1" w:type="paragraph">
    <w:name w:val="ext-shim1"/>
    <w:basedOn w:val="Normal"/>
    <w:rsid w:val="006C5B01"/>
    <w:pPr>
      <w:spacing w:lineRule="atLeast" w:line="432" w:afterAutospacing="true" w:after="100" w:before="45"/>
      <w:ind w:left="75"/>
    </w:pPr>
    <w:rPr>
      <w:rFonts w:hAnsi="Times New Roman" w:ascii="Times New Roman"/>
      <w:sz w:val="26"/>
      <w:szCs w:val="26"/>
      <w:lang w:val="hr-HR"/>
    </w:rPr>
  </w:style>
  <w:style w:customStyle="true" w:styleId="xstc1" w:type="paragraph">
    <w:name w:val="xstc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bc1" w:type="paragraph">
    <w:name w:val="xsbc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tl1" w:type="paragraph">
    <w:name w:val="xstl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tr1" w:type="paragraph">
    <w:name w:val="xst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bl1" w:type="paragraph">
    <w:name w:val="xsbl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br1" w:type="paragraph">
    <w:name w:val="xsb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c1" w:type="paragraph">
    <w:name w:val="xsc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ml1" w:type="paragraph">
    <w:name w:val="xsml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mr1" w:type="paragraph">
    <w:name w:val="xsm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mc1" w:type="paragraph">
    <w:name w:val="xsmc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t1" w:type="paragraph">
    <w:name w:val="xs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b1" w:type="paragraph">
    <w:name w:val="xsb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strip-spacer1" w:type="paragraph">
    <w:name w:val="x-tab-strip-spacer1"/>
    <w:basedOn w:val="Normal"/>
    <w:rsid w:val="006C5B01"/>
    <w:pPr>
      <w:pBdr>
        <w:left w:space="0" w:sz="6" w:color="D0D0D0" w:val="single"/>
        <w:bottom w:space="0" w:sz="6" w:color="D0D0D0" w:val="single"/>
        <w:right w:space="0" w:sz="6" w:color="D0D0D0" w:val="single"/>
      </w:pBdr>
      <w:shd w:fill="EAEAEA" w:color="auto" w:val="clear"/>
      <w:spacing w:lineRule="atLeast" w:line="15" w:afterAutospacing="true" w:after="100" w:beforeAutospacing="true" w:before="100"/>
    </w:pPr>
    <w:rPr>
      <w:rFonts w:hAnsi="Times New Roman" w:ascii="Times New Roman"/>
      <w:sz w:val="2"/>
      <w:szCs w:val="2"/>
      <w:lang w:val="hr-HR"/>
    </w:rPr>
  </w:style>
  <w:style w:customStyle="true" w:styleId="x-tab-strip-spacer2" w:type="paragraph">
    <w:name w:val="x-tab-strip-spacer2"/>
    <w:basedOn w:val="Normal"/>
    <w:rsid w:val="006C5B01"/>
    <w:pPr>
      <w:pBdr>
        <w:top w:space="0" w:sz="6" w:color="8DB2E3" w:val="single"/>
        <w:left w:space="0" w:sz="6" w:color="8DB2E3" w:val="single"/>
        <w:right w:space="0" w:sz="6" w:color="8DB2E3" w:val="single"/>
      </w:pBdr>
      <w:shd w:fill="DEECFD" w:color="auto" w:val="clear"/>
      <w:spacing w:lineRule="atLeast" w:line="15" w:afterAutospacing="true" w:after="100" w:beforeAutospacing="true" w:before="100"/>
    </w:pPr>
    <w:rPr>
      <w:rFonts w:hAnsi="Times New Roman" w:ascii="Times New Roman"/>
      <w:sz w:val="2"/>
      <w:szCs w:val="2"/>
      <w:lang w:val="hr-HR"/>
    </w:rPr>
  </w:style>
  <w:style w:customStyle="true" w:styleId="x-tab-strip-spacer3" w:type="paragraph">
    <w:name w:val="x-tab-strip-spacer3"/>
    <w:basedOn w:val="Normal"/>
    <w:rsid w:val="006C5B01"/>
    <w:pPr>
      <w:pBdr>
        <w:left w:space="0" w:sz="6" w:color="D0D0D0" w:val="single"/>
        <w:bottom w:space="0" w:sz="6" w:color="D0D0D0" w:val="single"/>
        <w:right w:space="0" w:sz="6" w:color="D0D0D0" w:val="single"/>
      </w:pBdr>
      <w:shd w:fill="EAEAEA" w:color="auto" w:val="clear"/>
      <w:spacing w:lineRule="atLeast" w:line="15" w:afterAutospacing="true" w:after="100" w:beforeAutospacing="true" w:before="100"/>
    </w:pPr>
    <w:rPr>
      <w:rFonts w:hAnsi="Times New Roman" w:ascii="Times New Roman"/>
      <w:sz w:val="2"/>
      <w:szCs w:val="2"/>
      <w:lang w:val="hr-HR"/>
    </w:rPr>
  </w:style>
  <w:style w:customStyle="true" w:styleId="x-tab-strip-spacer4" w:type="paragraph">
    <w:name w:val="x-tab-strip-spacer4"/>
    <w:basedOn w:val="Normal"/>
    <w:rsid w:val="006C5B01"/>
    <w:pPr>
      <w:pBdr>
        <w:top w:space="0" w:sz="6" w:color="8DB2E3" w:val="single"/>
        <w:left w:space="0" w:sz="6" w:color="8DB2E3" w:val="single"/>
        <w:right w:space="0" w:sz="6" w:color="8DB2E3" w:val="single"/>
      </w:pBdr>
      <w:shd w:fill="DEECFD" w:color="auto" w:val="clear"/>
      <w:spacing w:lineRule="atLeast" w:line="15" w:afterAutospacing="true" w:after="100" w:beforeAutospacing="true" w:before="100"/>
    </w:pPr>
    <w:rPr>
      <w:rFonts w:hAnsi="Times New Roman" w:ascii="Times New Roman"/>
      <w:sz w:val="2"/>
      <w:szCs w:val="2"/>
      <w:lang w:val="hr-HR"/>
    </w:rPr>
  </w:style>
  <w:style w:customStyle="true" w:styleId="x-tab-strip-text1" w:type="character">
    <w:name w:val="x-tab-strip-text1"/>
    <w:basedOn w:val="Zadanifontodlomka"/>
    <w:rsid w:val="006C5B01"/>
    <w:rPr>
      <w:rFonts w:cs="Tahoma" w:hAnsi="Tahoma" w:ascii="Tahoma" w:hint="default"/>
      <w:i w:val="false"/>
      <w:iCs w:val="false"/>
      <w:vanish w:val="false"/>
      <w:webHidden w:val="false"/>
      <w:color w:val="333333"/>
      <w:sz w:val="17"/>
      <w:szCs w:val="17"/>
      <w:specVanish w:val="false"/>
    </w:rPr>
  </w:style>
  <w:style w:customStyle="true" w:styleId="x-tab-right1" w:type="paragraph">
    <w:name w:val="x-tab-righ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strip-text2" w:type="character">
    <w:name w:val="x-tab-strip-text2"/>
    <w:basedOn w:val="Zadanifontodlomka"/>
    <w:rsid w:val="006C5B01"/>
    <w:rPr>
      <w:rFonts w:cs="Tahoma" w:hAnsi="Tahoma" w:ascii="Tahoma" w:hint="default"/>
      <w:i w:val="false"/>
      <w:iCs w:val="false"/>
      <w:vanish w:val="false"/>
      <w:webHidden w:val="false"/>
      <w:color w:val="333333"/>
      <w:sz w:val="17"/>
      <w:szCs w:val="17"/>
      <w:specVanish w:val="false"/>
    </w:rPr>
  </w:style>
  <w:style w:customStyle="true" w:styleId="x-tab-strip-text3" w:type="character">
    <w:name w:val="x-tab-strip-text3"/>
    <w:basedOn w:val="Zadanifontodlomka"/>
    <w:rsid w:val="006C5B01"/>
    <w:rPr>
      <w:color w:val="111111"/>
    </w:rPr>
  </w:style>
  <w:style w:customStyle="true" w:styleId="x-tab-strip-text4" w:type="character">
    <w:name w:val="x-tab-strip-text4"/>
    <w:basedOn w:val="Zadanifontodlomka"/>
    <w:rsid w:val="006C5B01"/>
    <w:rPr>
      <w:b/>
      <w:bCs/>
      <w:color w:val="333333"/>
    </w:rPr>
  </w:style>
  <w:style w:customStyle="true" w:styleId="x-tabs-text1" w:type="paragraph">
    <w:name w:val="x-tabs-text1"/>
    <w:basedOn w:val="Normal"/>
    <w:rsid w:val="006C5B01"/>
    <w:pPr>
      <w:spacing w:lineRule="atLeast" w:line="432" w:afterAutospacing="true" w:after="100" w:beforeAutospacing="true" w:before="100"/>
    </w:pPr>
    <w:rPr>
      <w:rFonts w:hAnsi="Times New Roman" w:ascii="Times New Roman"/>
      <w:color w:val="AAAAAA"/>
      <w:sz w:val="26"/>
      <w:szCs w:val="26"/>
      <w:lang w:val="hr-HR"/>
    </w:rPr>
  </w:style>
  <w:style w:customStyle="true" w:styleId="x-tab-right2" w:type="paragraph">
    <w:name w:val="x-tab-right2"/>
    <w:basedOn w:val="Normal"/>
    <w:rsid w:val="006C5B01"/>
    <w:pPr>
      <w:spacing w:lineRule="atLeast" w:line="432" w:beforeAutospacing="true" w:before="100"/>
    </w:pPr>
    <w:rPr>
      <w:rFonts w:hAnsi="Times New Roman" w:ascii="Times New Roman"/>
      <w:sz w:val="26"/>
      <w:szCs w:val="26"/>
      <w:lang w:val="hr-HR"/>
    </w:rPr>
  </w:style>
  <w:style w:customStyle="true" w:styleId="x-tab-strip-text5" w:type="character">
    <w:name w:val="x-tab-strip-text5"/>
    <w:basedOn w:val="Zadanifontodlomka"/>
    <w:rsid w:val="006C5B01"/>
    <w:rPr>
      <w:b/>
      <w:bCs/>
      <w:color w:val="333333"/>
    </w:rPr>
  </w:style>
  <w:style w:customStyle="true" w:styleId="x-tab-right3" w:type="paragraph">
    <w:name w:val="x-tab-right3"/>
    <w:basedOn w:val="Normal"/>
    <w:rsid w:val="006C5B01"/>
    <w:pPr>
      <w:spacing w:lineRule="atLeast" w:line="432" w:afterAutospacing="true" w:after="100"/>
    </w:pPr>
    <w:rPr>
      <w:rFonts w:hAnsi="Times New Roman" w:ascii="Times New Roman"/>
      <w:sz w:val="26"/>
      <w:szCs w:val="26"/>
      <w:lang w:val="hr-HR"/>
    </w:rPr>
  </w:style>
  <w:style w:customStyle="true" w:styleId="x-tab-strip-text6" w:type="character">
    <w:name w:val="x-tab-strip-text6"/>
    <w:basedOn w:val="Zadanifontodlomka"/>
    <w:rsid w:val="006C5B01"/>
    <w:rPr>
      <w:b/>
      <w:bCs/>
      <w:color w:val="333333"/>
    </w:rPr>
  </w:style>
  <w:style w:customStyle="true" w:styleId="x-tab-right4" w:type="paragraph">
    <w:name w:val="x-tab-right4"/>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left1" w:type="paragraph">
    <w:name w:val="x-tab-lef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strip-inner1" w:type="paragraph">
    <w:name w:val="x-tab-strip-inn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right5" w:type="paragraph">
    <w:name w:val="x-tab-right5"/>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left2" w:type="paragraph">
    <w:name w:val="x-tab-left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left3" w:type="paragraph">
    <w:name w:val="x-tab-left3"/>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strip-close1" w:type="paragraph">
    <w:name w:val="x-tab-strip-close1"/>
    <w:basedOn w:val="Normal"/>
    <w:rsid w:val="006C5B01"/>
    <w:pPr>
      <w:spacing w:lineRule="atLeast" w:line="432" w:afterAutospacing="true" w:after="100" w:beforeAutospacing="true" w:before="100"/>
    </w:pPr>
    <w:rPr>
      <w:rFonts w:hAnsi="Times New Roman" w:ascii="Times New Roman"/>
      <w:vanish/>
      <w:sz w:val="26"/>
      <w:szCs w:val="26"/>
      <w:lang w:val="hr-HR"/>
    </w:rPr>
  </w:style>
  <w:style w:customStyle="true" w:styleId="x-tab-left4" w:type="paragraph">
    <w:name w:val="x-tab-left4"/>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strip-wrap1" w:type="paragraph">
    <w:name w:val="x-tab-strip-wrap1"/>
    <w:basedOn w:val="Normal"/>
    <w:rsid w:val="006C5B01"/>
    <w:pPr>
      <w:spacing w:lineRule="atLeast" w:line="432" w:afterAutospacing="true" w:after="100" w:beforeAutospacing="true" w:before="100"/>
      <w:ind w:right="270" w:left="270"/>
    </w:pPr>
    <w:rPr>
      <w:rFonts w:hAnsi="Times New Roman" w:ascii="Times New Roman"/>
      <w:sz w:val="26"/>
      <w:szCs w:val="26"/>
      <w:lang w:val="hr-HR"/>
    </w:rPr>
  </w:style>
  <w:style w:customStyle="true" w:styleId="x-toolbar1" w:type="paragraph">
    <w:name w:val="x-toolbar1"/>
    <w:basedOn w:val="Normal"/>
    <w:rsid w:val="006C5B01"/>
    <w:pPr>
      <w:pBdr>
        <w:left w:space="2" w:sz="6" w:color="D0D0D0" w:val="single"/>
        <w:bottom w:space="2" w:sz="6" w:color="D0D0D0" w:val="single"/>
        <w:right w:space="2" w:sz="6"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toolbar2" w:type="paragraph">
    <w:name w:val="x-toolbar2"/>
    <w:basedOn w:val="Normal"/>
    <w:rsid w:val="006C5B01"/>
    <w:pPr>
      <w:pBdr>
        <w:left w:space="2" w:sz="6" w:color="D0D0D0" w:val="single"/>
        <w:bottom w:space="2" w:sz="6" w:color="D0D0D0" w:val="single"/>
        <w:right w:space="2" w:sz="6"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form-text1" w:type="paragraph">
    <w:name w:val="x-form-text1"/>
    <w:basedOn w:val="Normal"/>
    <w:rsid w:val="006C5B01"/>
    <w:pPr>
      <w:pBdr>
        <w:top w:space="1" w:sz="6" w:color="B5B8C8" w:val="single"/>
        <w:left w:space="2" w:sz="6" w:color="B5B8C8" w:val="single"/>
        <w:bottom w:space="1" w:sz="6" w:color="B5B8C8" w:val="single"/>
        <w:right w:space="2" w:sz="6" w:color="B5B8C8" w:val="single"/>
      </w:pBdr>
      <w:shd w:fill="FFFFFF" w:color="auto" w:val="clear"/>
      <w:spacing w:lineRule="atLeast" w:line="270"/>
      <w:textAlignment w:val="center"/>
    </w:pPr>
    <w:rPr>
      <w:rFonts w:hAnsi="Times New Roman" w:ascii="Times New Roman"/>
      <w:sz w:val="26"/>
      <w:szCs w:val="26"/>
      <w:lang w:val="hr-HR"/>
    </w:rPr>
  </w:style>
  <w:style w:customStyle="true" w:styleId="x-form-text2" w:type="paragraph">
    <w:name w:val="x-form-text2"/>
    <w:basedOn w:val="Normal"/>
    <w:rsid w:val="006C5B01"/>
    <w:pPr>
      <w:pBdr>
        <w:top w:space="1" w:sz="6" w:color="B5B8C8" w:val="single"/>
        <w:left w:space="2" w:sz="6" w:color="B5B8C8" w:val="single"/>
        <w:bottom w:space="1" w:sz="6" w:color="B5B8C8" w:val="single"/>
        <w:right w:space="2" w:sz="6" w:color="B5B8C8" w:val="single"/>
      </w:pBdr>
      <w:shd w:fill="FFFFFF" w:color="auto" w:val="clear"/>
      <w:spacing w:lineRule="atLeast" w:line="270"/>
      <w:textAlignment w:val="center"/>
    </w:pPr>
    <w:rPr>
      <w:rFonts w:hAnsi="Times New Roman" w:ascii="Times New Roman"/>
      <w:sz w:val="26"/>
      <w:szCs w:val="26"/>
      <w:lang w:val="hr-HR"/>
    </w:rPr>
  </w:style>
  <w:style w:customStyle="true" w:styleId="x-form-text3" w:type="paragraph">
    <w:name w:val="x-form-text3"/>
    <w:basedOn w:val="Normal"/>
    <w:rsid w:val="006C5B01"/>
    <w:pPr>
      <w:pBdr>
        <w:top w:space="1" w:sz="6" w:color="B5B8C8" w:val="single"/>
        <w:left w:space="2" w:sz="6" w:color="B5B8C8" w:val="single"/>
        <w:bottom w:space="1" w:sz="6" w:color="B5B8C8" w:val="single"/>
        <w:right w:space="2" w:sz="6" w:color="B5B8C8" w:val="single"/>
      </w:pBdr>
      <w:shd w:fill="FFFFFF" w:color="auto" w:val="clear"/>
      <w:spacing w:lineRule="atLeast" w:line="270" w:afterAutospacing="true" w:after="100" w:beforeAutospacing="true" w:before="100"/>
      <w:textAlignment w:val="center"/>
    </w:pPr>
    <w:rPr>
      <w:rFonts w:hAnsi="Times New Roman" w:ascii="Times New Roman"/>
      <w:sz w:val="26"/>
      <w:szCs w:val="26"/>
      <w:lang w:val="hr-HR"/>
    </w:rPr>
  </w:style>
  <w:style w:customStyle="true" w:styleId="x-form-text4" w:type="paragraph">
    <w:name w:val="x-form-text4"/>
    <w:basedOn w:val="Normal"/>
    <w:rsid w:val="006C5B01"/>
    <w:pPr>
      <w:pBdr>
        <w:top w:space="1" w:sz="6" w:color="B5B8C8" w:val="single"/>
        <w:left w:space="2" w:sz="6" w:color="B5B8C8" w:val="single"/>
        <w:bottom w:space="1" w:sz="6" w:color="B5B8C8" w:val="single"/>
        <w:right w:space="2" w:sz="6" w:color="B5B8C8" w:val="single"/>
      </w:pBdr>
      <w:shd w:fill="FFFFFF" w:color="auto" w:val="clear"/>
      <w:spacing w:lineRule="atLeast" w:line="270" w:afterAutospacing="true" w:after="100" w:beforeAutospacing="true" w:before="100"/>
      <w:textAlignment w:val="center"/>
    </w:pPr>
    <w:rPr>
      <w:rFonts w:hAnsi="Times New Roman" w:ascii="Times New Roman"/>
      <w:sz w:val="26"/>
      <w:szCs w:val="26"/>
      <w:lang w:val="hr-HR"/>
    </w:rPr>
  </w:style>
  <w:style w:customStyle="true" w:styleId="x-panel-body1" w:type="paragraph">
    <w:name w:val="x-panel-body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body2" w:type="paragraph">
    <w:name w:val="x-panel-body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check-wrap1" w:type="paragraph">
    <w:name w:val="x-form-check-wrap1"/>
    <w:basedOn w:val="Normal"/>
    <w:rsid w:val="006C5B01"/>
    <w:pPr>
      <w:spacing w:lineRule="atLeast" w:line="270" w:afterAutospacing="true" w:after="100" w:beforeAutospacing="true" w:before="100"/>
    </w:pPr>
    <w:rPr>
      <w:rFonts w:hAnsi="Times New Roman" w:ascii="Times New Roman"/>
      <w:sz w:val="26"/>
      <w:szCs w:val="26"/>
      <w:lang w:val="hr-HR"/>
    </w:rPr>
  </w:style>
  <w:style w:customStyle="true" w:styleId="x-form-radio-wrap1" w:type="paragraph">
    <w:name w:val="x-form-radio-wrap1"/>
    <w:basedOn w:val="Normal"/>
    <w:rsid w:val="006C5B01"/>
    <w:pPr>
      <w:spacing w:lineRule="atLeast" w:line="270" w:afterAutospacing="true" w:after="100" w:beforeAutospacing="true" w:before="100"/>
    </w:pPr>
    <w:rPr>
      <w:rFonts w:hAnsi="Times New Roman" w:ascii="Times New Roman"/>
      <w:sz w:val="26"/>
      <w:szCs w:val="26"/>
      <w:lang w:val="hr-HR"/>
    </w:rPr>
  </w:style>
  <w:style w:customStyle="true" w:styleId="x-form-check-wrap2" w:type="paragraph">
    <w:name w:val="x-form-check-wrap2"/>
    <w:basedOn w:val="Normal"/>
    <w:rsid w:val="006C5B01"/>
    <w:pPr>
      <w:spacing w:lineRule="atLeast" w:line="270" w:afterAutospacing="true" w:after="100" w:beforeAutospacing="true" w:before="100"/>
    </w:pPr>
    <w:rPr>
      <w:rFonts w:hAnsi="Times New Roman" w:ascii="Times New Roman"/>
      <w:sz w:val="26"/>
      <w:szCs w:val="26"/>
      <w:lang w:val="hr-HR"/>
    </w:rPr>
  </w:style>
  <w:style w:customStyle="true" w:styleId="x-form-radio-wrap2" w:type="paragraph">
    <w:name w:val="x-form-radio-wrap2"/>
    <w:basedOn w:val="Normal"/>
    <w:rsid w:val="006C5B01"/>
    <w:pPr>
      <w:spacing w:lineRule="atLeast" w:line="270" w:afterAutospacing="true" w:after="100" w:beforeAutospacing="true" w:before="100"/>
    </w:pPr>
    <w:rPr>
      <w:rFonts w:hAnsi="Times New Roman" w:ascii="Times New Roman"/>
      <w:sz w:val="26"/>
      <w:szCs w:val="26"/>
      <w:lang w:val="hr-HR"/>
    </w:rPr>
  </w:style>
  <w:style w:customStyle="true" w:styleId="x-form-radio1" w:type="paragraph">
    <w:name w:val="x-form-radio1"/>
    <w:basedOn w:val="Normal"/>
    <w:rsid w:val="006C5B01"/>
    <w:pPr>
      <w:spacing w:lineRule="atLeast" w:line="432" w:after="30" w:beforeAutospacing="true" w:before="100"/>
      <w:textAlignment w:val="bottom"/>
    </w:pPr>
    <w:rPr>
      <w:rFonts w:hAnsi="Times New Roman" w:ascii="Times New Roman"/>
      <w:sz w:val="26"/>
      <w:szCs w:val="26"/>
      <w:lang w:val="hr-HR"/>
    </w:rPr>
  </w:style>
  <w:style w:customStyle="true" w:styleId="x-form-trigger1" w:type="paragraph">
    <w:name w:val="x-form-trigger1"/>
    <w:basedOn w:val="Normal"/>
    <w:rsid w:val="006C5B01"/>
    <w:pPr>
      <w:pBdr>
        <w:bottom w:space="0" w:sz="6" w:color="B5B8C8" w:val="single"/>
      </w:pBdr>
      <w:spacing w:lineRule="atLeast" w:line="432" w:afterAutospacing="true" w:after="100" w:beforeAutospacing="true" w:before="100"/>
    </w:pPr>
    <w:rPr>
      <w:rFonts w:hAnsi="Times New Roman" w:ascii="Times New Roman"/>
      <w:sz w:val="26"/>
      <w:szCs w:val="26"/>
      <w:lang w:val="hr-HR"/>
    </w:rPr>
  </w:style>
  <w:style w:customStyle="true" w:styleId="x-form-trigger2" w:type="paragraph">
    <w:name w:val="x-form-trigger2"/>
    <w:basedOn w:val="Normal"/>
    <w:rsid w:val="006C5B01"/>
    <w:pPr>
      <w:pBdr>
        <w:bottom w:space="0" w:sz="6" w:color="B5B8C8" w:val="single"/>
      </w:pBdr>
      <w:spacing w:lineRule="atLeast" w:line="432" w:afterAutospacing="true" w:after="100" w:beforeAutospacing="true" w:before="100"/>
    </w:pPr>
    <w:rPr>
      <w:rFonts w:hAnsi="Times New Roman" w:ascii="Times New Roman"/>
      <w:sz w:val="26"/>
      <w:szCs w:val="26"/>
      <w:lang w:val="hr-HR"/>
    </w:rPr>
  </w:style>
  <w:style w:customStyle="true" w:styleId="x-form-date-trigger1" w:type="paragraph">
    <w:name w:val="x-form-date-trigg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clear-trigger1" w:type="paragraph">
    <w:name w:val="x-form-clear-trigg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search-trigger1" w:type="paragraph">
    <w:name w:val="x-form-search-trigg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trigger3" w:type="paragraph">
    <w:name w:val="x-form-trigger3"/>
    <w:basedOn w:val="Normal"/>
    <w:rsid w:val="006C5B01"/>
    <w:pPr>
      <w:pBdr>
        <w:bottom w:space="0" w:sz="6" w:color="B5B8C8" w:val="single"/>
      </w:pBdr>
      <w:spacing w:lineRule="atLeast" w:line="432" w:afterAutospacing="true" w:after="100" w:beforeAutospacing="true" w:before="100"/>
      <w:textAlignment w:val="top"/>
    </w:pPr>
    <w:rPr>
      <w:rFonts w:hAnsi="Times New Roman" w:ascii="Times New Roman"/>
      <w:sz w:val="26"/>
      <w:szCs w:val="26"/>
      <w:lang w:val="hr-HR"/>
    </w:rPr>
  </w:style>
  <w:style w:customStyle="true" w:styleId="x-form-trigger4" w:type="paragraph">
    <w:name w:val="x-form-trigger4"/>
    <w:basedOn w:val="Normal"/>
    <w:rsid w:val="006C5B01"/>
    <w:pPr>
      <w:pBdr>
        <w:bottom w:space="0" w:sz="6" w:color="7EADD9" w:val="single"/>
      </w:pBdr>
      <w:spacing w:lineRule="atLeast" w:line="432" w:afterAutospacing="true" w:after="100" w:beforeAutospacing="true" w:before="100"/>
    </w:pPr>
    <w:rPr>
      <w:rFonts w:hAnsi="Times New Roman" w:ascii="Times New Roman"/>
      <w:sz w:val="26"/>
      <w:szCs w:val="26"/>
      <w:lang w:val="hr-HR"/>
    </w:rPr>
  </w:style>
  <w:style w:customStyle="true" w:styleId="x-form-trigger-over1" w:type="paragraph">
    <w:name w:val="x-form-trigger-over1"/>
    <w:basedOn w:val="Normal"/>
    <w:rsid w:val="006C5B01"/>
    <w:pPr>
      <w:pBdr>
        <w:bottom w:space="0" w:sz="6" w:color="B5B8C8" w:val="single"/>
      </w:pBdr>
      <w:spacing w:lineRule="atLeast" w:line="432" w:afterAutospacing="true" w:after="100" w:beforeAutospacing="true" w:before="100"/>
    </w:pPr>
    <w:rPr>
      <w:rFonts w:hAnsi="Times New Roman" w:ascii="Times New Roman"/>
      <w:sz w:val="26"/>
      <w:szCs w:val="26"/>
      <w:lang w:val="hr-HR"/>
    </w:rPr>
  </w:style>
  <w:style w:customStyle="true" w:styleId="x-form-trigger-click1" w:type="paragraph">
    <w:name w:val="x-form-trigger-click1"/>
    <w:basedOn w:val="Normal"/>
    <w:rsid w:val="006C5B01"/>
    <w:pPr>
      <w:pBdr>
        <w:bottom w:space="0" w:sz="6" w:color="B5B8C8" w:val="single"/>
      </w:pBdr>
      <w:spacing w:lineRule="atLeast" w:line="432" w:afterAutospacing="true" w:after="100" w:beforeAutospacing="true" w:before="100"/>
    </w:pPr>
    <w:rPr>
      <w:rFonts w:hAnsi="Times New Roman" w:ascii="Times New Roman"/>
      <w:sz w:val="26"/>
      <w:szCs w:val="26"/>
      <w:lang w:val="hr-HR"/>
    </w:rPr>
  </w:style>
  <w:style w:customStyle="true" w:styleId="x-form-invalid1" w:type="paragraph">
    <w:name w:val="x-form-invalid1"/>
    <w:basedOn w:val="Normal"/>
    <w:rsid w:val="006C5B01"/>
    <w:pPr>
      <w:pBdr>
        <w:top w:space="0" w:sz="6" w:color="FF7870" w:val="single"/>
        <w:left w:space="0" w:sz="6" w:color="FF7870" w:val="single"/>
        <w:bottom w:space="0" w:sz="6" w:color="FF7870" w:val="single"/>
        <w:right w:space="0" w:sz="6" w:color="FF7870" w:val="single"/>
      </w:pBdr>
      <w:shd w:fill="FFEEEE" w:color="auto" w:val="clear"/>
      <w:spacing w:lineRule="atLeast" w:line="432" w:afterAutospacing="true" w:after="100" w:beforeAutospacing="true" w:before="100"/>
    </w:pPr>
    <w:rPr>
      <w:rFonts w:hAnsi="Times New Roman" w:ascii="Times New Roman"/>
      <w:sz w:val="26"/>
      <w:szCs w:val="26"/>
      <w:lang w:val="hr-HR"/>
    </w:rPr>
  </w:style>
  <w:style w:customStyle="true" w:styleId="x-form-check-wrap3" w:type="paragraph">
    <w:name w:val="x-form-check-wrap3"/>
    <w:basedOn w:val="Normal"/>
    <w:rsid w:val="006C5B01"/>
    <w:pPr>
      <w:shd w:fill="FFFFFF" w:color="auto" w:val="clear"/>
      <w:spacing w:lineRule="atLeast" w:line="270" w:afterAutospacing="true" w:after="100" w:beforeAutospacing="true" w:before="100"/>
    </w:pPr>
    <w:rPr>
      <w:rFonts w:hAnsi="Times New Roman" w:ascii="Times New Roman"/>
      <w:sz w:val="26"/>
      <w:szCs w:val="26"/>
      <w:lang w:val="hr-HR"/>
    </w:rPr>
  </w:style>
  <w:style w:customStyle="true" w:styleId="x-form-radio-wrap3" w:type="paragraph">
    <w:name w:val="x-form-radio-wrap3"/>
    <w:basedOn w:val="Normal"/>
    <w:rsid w:val="006C5B01"/>
    <w:pPr>
      <w:shd w:fill="FFFFFF" w:color="auto" w:val="clear"/>
      <w:spacing w:lineRule="atLeast" w:line="270" w:afterAutospacing="true" w:after="100" w:beforeAutospacing="true" w:before="100"/>
    </w:pPr>
    <w:rPr>
      <w:rFonts w:hAnsi="Times New Roman" w:ascii="Times New Roman"/>
      <w:sz w:val="26"/>
      <w:szCs w:val="26"/>
      <w:lang w:val="hr-HR"/>
    </w:rPr>
  </w:style>
  <w:style w:customStyle="true" w:styleId="x-form-checkbox1" w:type="paragraph">
    <w:name w:val="x-form-checkbox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element1" w:type="paragraph">
    <w:name w:val="x-form-elemen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item1" w:type="paragraph">
    <w:name w:val="x-form-item1"/>
    <w:basedOn w:val="Normal"/>
    <w:rsid w:val="006C5B01"/>
    <w:pPr>
      <w:spacing w:lineRule="atLeast" w:line="432" w:after="30" w:beforeAutospacing="true" w:before="100"/>
    </w:pPr>
    <w:rPr>
      <w:rFonts w:cs="Tahoma" w:hAnsi="Tahoma" w:ascii="Tahoma"/>
      <w:sz w:val="18"/>
      <w:szCs w:val="18"/>
      <w:lang w:val="hr-HR"/>
    </w:rPr>
  </w:style>
  <w:style w:customStyle="true" w:styleId="x-form-field1" w:type="paragraph">
    <w:name w:val="x-form-field1"/>
    <w:basedOn w:val="Normal"/>
    <w:rsid w:val="006C5B01"/>
    <w:pPr>
      <w:spacing w:lineRule="atLeast" w:line="432"/>
    </w:pPr>
    <w:rPr>
      <w:rFonts w:cs="Arial"/>
      <w:sz w:val="17"/>
      <w:szCs w:val="17"/>
      <w:lang w:val="hr-HR"/>
    </w:rPr>
  </w:style>
  <w:style w:customStyle="true" w:styleId="x-form-text5" w:type="paragraph">
    <w:name w:val="x-form-text5"/>
    <w:basedOn w:val="Normal"/>
    <w:rsid w:val="006C5B01"/>
    <w:pPr>
      <w:pBdr>
        <w:top w:space="1" w:sz="6" w:color="B5B8C8" w:val="single"/>
        <w:left w:space="2" w:sz="6" w:color="B5B8C8" w:val="single"/>
        <w:bottom w:space="1" w:sz="6" w:color="B5B8C8" w:val="single"/>
        <w:right w:space="2" w:sz="6" w:color="B5B8C8" w:val="single"/>
      </w:pBdr>
      <w:shd w:fill="FFFFFF" w:color="auto" w:val="clear"/>
      <w:spacing w:lineRule="atLeast" w:line="240" w:afterAutospacing="true" w:after="100" w:beforeAutospacing="true" w:before="100"/>
      <w:textAlignment w:val="center"/>
    </w:pPr>
    <w:rPr>
      <w:rFonts w:hAnsi="Times New Roman" w:ascii="Times New Roman"/>
      <w:sz w:val="26"/>
      <w:szCs w:val="26"/>
      <w:lang w:val="hr-HR"/>
    </w:rPr>
  </w:style>
  <w:style w:customStyle="true" w:styleId="x-form-field2" w:type="paragraph">
    <w:name w:val="x-form-field2"/>
    <w:basedOn w:val="Normal"/>
    <w:rsid w:val="006C5B01"/>
    <w:pPr>
      <w:spacing w:lineRule="atLeast" w:line="432"/>
    </w:pPr>
    <w:rPr>
      <w:rFonts w:cs="Arial"/>
      <w:sz w:val="18"/>
      <w:szCs w:val="18"/>
      <w:lang w:val="hr-HR"/>
    </w:rPr>
  </w:style>
  <w:style w:customStyle="true" w:styleId="x-form-text6" w:type="paragraph">
    <w:name w:val="x-form-text6"/>
    <w:basedOn w:val="Normal"/>
    <w:rsid w:val="006C5B01"/>
    <w:pPr>
      <w:pBdr>
        <w:top w:space="1" w:sz="6" w:color="B5B8C8" w:val="single"/>
        <w:left w:space="2" w:sz="6" w:color="B5B8C8" w:val="single"/>
        <w:bottom w:space="1" w:sz="6" w:color="B5B8C8" w:val="single"/>
        <w:right w:space="2" w:sz="6" w:color="B5B8C8" w:val="single"/>
      </w:pBdr>
      <w:shd w:fill="FFFFFF" w:color="auto" w:val="clear"/>
      <w:spacing w:lineRule="atLeast" w:line="240"/>
      <w:textAlignment w:val="center"/>
    </w:pPr>
    <w:rPr>
      <w:rFonts w:hAnsi="Times New Roman" w:ascii="Times New Roman"/>
      <w:sz w:val="26"/>
      <w:szCs w:val="26"/>
      <w:lang w:val="hr-HR"/>
    </w:rPr>
  </w:style>
  <w:style w:customStyle="true" w:styleId="x-form-text7" w:type="paragraph">
    <w:name w:val="x-form-text7"/>
    <w:basedOn w:val="Normal"/>
    <w:rsid w:val="006C5B01"/>
    <w:pPr>
      <w:pBdr>
        <w:top w:space="1" w:sz="6" w:color="B5B8C8" w:val="single"/>
        <w:left w:space="2" w:sz="6" w:color="B5B8C8" w:val="single"/>
        <w:bottom w:space="1" w:sz="6" w:color="B5B8C8" w:val="single"/>
        <w:right w:space="2" w:sz="6" w:color="B5B8C8" w:val="single"/>
      </w:pBdr>
      <w:shd w:fill="FFFFFF" w:color="auto" w:val="clear"/>
      <w:spacing w:lineRule="atLeast" w:line="240" w:afterAutospacing="true" w:after="100" w:beforeAutospacing="true" w:before="100"/>
      <w:textAlignment w:val="center"/>
    </w:pPr>
    <w:rPr>
      <w:rFonts w:hAnsi="Times New Roman" w:ascii="Times New Roman"/>
      <w:sz w:val="26"/>
      <w:szCs w:val="26"/>
      <w:lang w:val="hr-HR"/>
    </w:rPr>
  </w:style>
  <w:style w:customStyle="true" w:styleId="x-form-select-one1" w:type="paragraph">
    <w:name w:val="x-form-select-one1"/>
    <w:basedOn w:val="Normal"/>
    <w:rsid w:val="006C5B01"/>
    <w:pPr>
      <w:pBdr>
        <w:top w:space="0" w:sz="6" w:color="B5B8C8" w:val="single"/>
        <w:left w:space="0" w:sz="6" w:color="B5B8C8" w:val="single"/>
        <w:bottom w:space="0" w:sz="6" w:color="B5B8C8" w:val="single"/>
        <w:right w:space="0" w:sz="6" w:color="B5B8C8" w:val="single"/>
      </w:pBdr>
      <w:shd w:fill="FFFFFF" w:color="auto" w:val="clear"/>
      <w:spacing w:lineRule="atLeast" w:line="240" w:afterAutospacing="true" w:after="100" w:beforeAutospacing="true" w:before="100"/>
      <w:textAlignment w:val="center"/>
    </w:pPr>
    <w:rPr>
      <w:rFonts w:hAnsi="Times New Roman" w:ascii="Times New Roman"/>
      <w:sz w:val="26"/>
      <w:szCs w:val="26"/>
      <w:lang w:val="hr-HR"/>
    </w:rPr>
  </w:style>
  <w:style w:customStyle="true" w:styleId="x-form-num-field1" w:type="paragraph">
    <w:name w:val="x-form-num-field1"/>
    <w:basedOn w:val="Normal"/>
    <w:rsid w:val="006C5B01"/>
    <w:pPr>
      <w:spacing w:lineRule="atLeast" w:line="432" w:afterAutospacing="true" w:after="100" w:beforeAutospacing="true" w:before="100"/>
      <w:jc w:val="right"/>
    </w:pPr>
    <w:rPr>
      <w:rFonts w:hAnsi="Times New Roman" w:ascii="Times New Roman"/>
      <w:sz w:val="26"/>
      <w:szCs w:val="26"/>
      <w:lang w:val="hr-HR"/>
    </w:rPr>
  </w:style>
  <w:style w:customStyle="true" w:styleId="x-form-trigger5" w:type="paragraph">
    <w:name w:val="x-form-trigger5"/>
    <w:basedOn w:val="Normal"/>
    <w:rsid w:val="006C5B01"/>
    <w:pPr>
      <w:pBdr>
        <w:bottom w:space="0" w:sz="6" w:color="B5B8C8" w:val="single"/>
      </w:pBdr>
      <w:spacing w:lineRule="atLeast" w:line="432" w:afterAutospacing="true" w:after="100" w:beforeAutospacing="true" w:before="100"/>
    </w:pPr>
    <w:rPr>
      <w:rFonts w:hAnsi="Times New Roman" w:ascii="Times New Roman"/>
      <w:sz w:val="26"/>
      <w:szCs w:val="26"/>
      <w:lang w:val="hr-HR"/>
    </w:rPr>
  </w:style>
  <w:style w:customStyle="true" w:styleId="x-btn1" w:type="paragraph">
    <w:name w:val="x-btn1"/>
    <w:basedOn w:val="Normal"/>
    <w:rsid w:val="006C5B01"/>
    <w:pPr>
      <w:spacing w:lineRule="atLeast" w:line="432" w:afterAutospacing="true" w:after="100" w:beforeAutospacing="true" w:before="100"/>
    </w:pPr>
    <w:rPr>
      <w:rFonts w:cs="Tahoma" w:hAnsi="Tahoma" w:ascii="Tahoma"/>
      <w:sz w:val="17"/>
      <w:szCs w:val="17"/>
      <w:lang w:val="hr-HR"/>
    </w:rPr>
  </w:style>
  <w:style w:customStyle="true" w:styleId="x-form-btns-center1" w:type="paragraph">
    <w:name w:val="x-form-btns-center1"/>
    <w:basedOn w:val="Normal"/>
    <w:rsid w:val="006C5B01"/>
    <w:pPr>
      <w:spacing w:lineRule="atLeast" w:line="432" w:afterAutospacing="true" w:after="100" w:beforeAutospacing="true" w:before="100"/>
      <w:jc w:val="center"/>
    </w:pPr>
    <w:rPr>
      <w:rFonts w:hAnsi="Times New Roman" w:ascii="Times New Roman"/>
      <w:sz w:val="26"/>
      <w:szCs w:val="26"/>
      <w:lang w:val="hr-HR"/>
    </w:rPr>
  </w:style>
  <w:style w:customStyle="true" w:styleId="x-fieldset1" w:type="paragraph">
    <w:name w:val="x-fieldset1"/>
    <w:basedOn w:val="Normal"/>
    <w:rsid w:val="006C5B01"/>
    <w:pPr>
      <w:pBdr>
        <w:top w:space="8" w:sz="6" w:color="D6D6D6" w:val="single"/>
        <w:left w:space="8" w:sz="6" w:color="D6D6D6" w:val="single"/>
        <w:bottom w:space="8" w:sz="6" w:color="D6D6D6" w:val="single"/>
        <w:right w:space="8" w:sz="6" w:color="D6D6D6" w:val="single"/>
      </w:pBdr>
      <w:spacing w:lineRule="atLeast" w:line="432" w:after="150" w:beforeAutospacing="true" w:before="100"/>
    </w:pPr>
    <w:rPr>
      <w:rFonts w:hAnsi="Times New Roman" w:ascii="Times New Roman"/>
      <w:sz w:val="26"/>
      <w:szCs w:val="26"/>
      <w:lang w:val="hr-HR"/>
    </w:rPr>
  </w:style>
  <w:style w:customStyle="true" w:styleId="x-tool-toggle1" w:type="paragraph">
    <w:name w:val="x-tool-toggle1"/>
    <w:basedOn w:val="Normal"/>
    <w:rsid w:val="006C5B01"/>
    <w:pPr>
      <w:spacing w:lineRule="atLeast" w:line="432" w:afterAutospacing="true" w:after="100" w:beforeAutospacing="true" w:before="100"/>
      <w:ind w:right="45"/>
    </w:pPr>
    <w:rPr>
      <w:rFonts w:hAnsi="Times New Roman" w:ascii="Times New Roman"/>
      <w:sz w:val="26"/>
      <w:szCs w:val="26"/>
      <w:lang w:val="hr-HR"/>
    </w:rPr>
  </w:style>
  <w:style w:customStyle="true" w:styleId="x-btn-text1" w:type="paragraph">
    <w:name w:val="x-btn-tex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tn-center1" w:type="paragraph">
    <w:name w:val="x-btn-center1"/>
    <w:basedOn w:val="Normal"/>
    <w:rsid w:val="006C5B01"/>
    <w:pPr>
      <w:pBdr>
        <w:top w:space="2" w:sz="6" w:color="AAAAAA" w:val="single"/>
        <w:left w:space="5" w:sz="6" w:color="AAAAAA" w:val="single"/>
        <w:bottom w:space="2" w:sz="6" w:color="AAAAAA" w:val="single"/>
        <w:right w:space="5" w:sz="6" w:color="AAAAAA" w:val="single"/>
      </w:pBdr>
      <w:shd w:fill="DDDDDD" w:color="auto" w:val="clear"/>
      <w:spacing w:lineRule="atLeast" w:line="432" w:afterAutospacing="true" w:after="100" w:beforeAutospacing="true" w:before="100"/>
      <w:jc w:val="center"/>
      <w:textAlignment w:val="center"/>
    </w:pPr>
    <w:rPr>
      <w:rFonts w:hAnsi="Times New Roman" w:ascii="Times New Roman"/>
      <w:sz w:val="26"/>
      <w:szCs w:val="26"/>
      <w:lang w:val="hr-HR"/>
    </w:rPr>
  </w:style>
  <w:style w:customStyle="true" w:styleId="x-btn-text2" w:type="paragraph">
    <w:name w:val="x-btn-text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tn-text3" w:type="paragraph">
    <w:name w:val="x-btn-text3"/>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tn-center2" w:type="paragraph">
    <w:name w:val="x-btn-center2"/>
    <w:basedOn w:val="Normal"/>
    <w:rsid w:val="006C5B01"/>
    <w:pPr>
      <w:pBdr>
        <w:top w:space="2" w:sz="6" w:color="AAAAAA" w:val="single"/>
        <w:left w:space="5" w:sz="6" w:color="AAAAAA" w:val="single"/>
        <w:bottom w:space="2" w:sz="6" w:color="AAAAAA" w:val="single"/>
        <w:right w:space="5" w:sz="6" w:color="AAAAAA" w:val="single"/>
      </w:pBdr>
      <w:shd w:fill="DDDDDD" w:color="auto" w:val="clear"/>
      <w:spacing w:lineRule="atLeast" w:line="432" w:afterAutospacing="true" w:after="100" w:beforeAutospacing="true" w:before="100"/>
      <w:jc w:val="center"/>
      <w:textAlignment w:val="center"/>
    </w:pPr>
    <w:rPr>
      <w:rFonts w:hAnsi="Times New Roman" w:ascii="Times New Roman"/>
      <w:sz w:val="26"/>
      <w:szCs w:val="26"/>
      <w:lang w:val="hr-HR"/>
    </w:rPr>
  </w:style>
  <w:style w:customStyle="true" w:styleId="x-btn-center3" w:type="paragraph">
    <w:name w:val="x-btn-center3"/>
    <w:basedOn w:val="Normal"/>
    <w:rsid w:val="006C5B01"/>
    <w:pPr>
      <w:pBdr>
        <w:top w:space="2" w:sz="6" w:color="AAAAAA" w:val="single"/>
        <w:left w:space="5" w:sz="6" w:color="AAAAAA" w:val="single"/>
        <w:bottom w:space="2" w:sz="6" w:color="AAAAAA" w:val="single"/>
        <w:right w:space="5" w:sz="6" w:color="AAAAAA" w:val="single"/>
      </w:pBdr>
      <w:shd w:fill="DDDDDD" w:color="auto" w:val="clear"/>
      <w:spacing w:lineRule="atLeast" w:line="432" w:afterAutospacing="true" w:after="100" w:beforeAutospacing="true" w:before="100"/>
      <w:jc w:val="center"/>
      <w:textAlignment w:val="center"/>
    </w:pPr>
    <w:rPr>
      <w:rFonts w:hAnsi="Times New Roman" w:ascii="Times New Roman"/>
      <w:sz w:val="26"/>
      <w:szCs w:val="26"/>
      <w:lang w:val="hr-HR"/>
    </w:rPr>
  </w:style>
  <w:style w:customStyle="true" w:styleId="x-btn-center4" w:type="paragraph">
    <w:name w:val="x-btn-center4"/>
    <w:basedOn w:val="Normal"/>
    <w:rsid w:val="006C5B01"/>
    <w:pPr>
      <w:pBdr>
        <w:top w:space="2" w:sz="6" w:color="AAAAAA" w:val="single"/>
        <w:left w:space="5" w:sz="6" w:color="AAAAAA" w:val="single"/>
        <w:bottom w:space="2" w:sz="6" w:color="AAAAAA" w:val="single"/>
        <w:right w:space="5" w:sz="6" w:color="AAAAAA" w:val="single"/>
      </w:pBdr>
      <w:shd w:fill="DDDDDD" w:color="auto" w:val="clear"/>
      <w:spacing w:lineRule="atLeast" w:line="432" w:afterAutospacing="true" w:after="100" w:beforeAutospacing="true" w:before="100"/>
      <w:jc w:val="center"/>
      <w:textAlignment w:val="center"/>
    </w:pPr>
    <w:rPr>
      <w:rFonts w:hAnsi="Times New Roman" w:ascii="Times New Roman"/>
      <w:sz w:val="26"/>
      <w:szCs w:val="26"/>
      <w:lang w:val="hr-HR"/>
    </w:rPr>
  </w:style>
  <w:style w:customStyle="true" w:styleId="x-btn-left1" w:type="paragraph">
    <w:name w:val="x-btn-left1"/>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btn-right1" w:type="paragraph">
    <w:name w:val="x-btn-right1"/>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btn-center5" w:type="paragraph">
    <w:name w:val="x-btn-center5"/>
    <w:basedOn w:val="Normal"/>
    <w:rsid w:val="006C5B01"/>
    <w:pPr>
      <w:pBdr>
        <w:top w:space="2" w:sz="6" w:color="AAAAAA" w:val="single"/>
        <w:left w:space="5" w:sz="6" w:color="AAAAAA" w:val="single"/>
        <w:bottom w:space="2" w:sz="6" w:color="AAAAAA" w:val="single"/>
        <w:right w:space="5" w:sz="6" w:color="AAAAAA" w:val="single"/>
      </w:pBdr>
      <w:shd w:fill="DDDDDD" w:color="auto" w:val="clear"/>
      <w:spacing w:lineRule="atLeast" w:line="432" w:afterAutospacing="true" w:after="100" w:beforeAutospacing="true" w:before="100"/>
      <w:jc w:val="center"/>
      <w:textAlignment w:val="center"/>
    </w:pPr>
    <w:rPr>
      <w:rFonts w:hAnsi="Times New Roman" w:ascii="Times New Roman"/>
      <w:sz w:val="26"/>
      <w:szCs w:val="26"/>
      <w:lang w:val="hr-HR"/>
    </w:rPr>
  </w:style>
  <w:style w:customStyle="true" w:styleId="x-toolbar3" w:type="paragraph">
    <w:name w:val="x-toolbar3"/>
    <w:basedOn w:val="Normal"/>
    <w:rsid w:val="006C5B01"/>
    <w:pP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toolbar4" w:type="paragraph">
    <w:name w:val="x-toolbar4"/>
    <w:basedOn w:val="Normal"/>
    <w:rsid w:val="006C5B01"/>
    <w:pP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item-disabled1" w:type="paragraph">
    <w:name w:val="x-item-disabled1"/>
    <w:basedOn w:val="Normal"/>
    <w:rsid w:val="006C5B01"/>
    <w:pPr>
      <w:spacing w:lineRule="atLeast" w:line="432" w:afterAutospacing="true" w:after="100" w:beforeAutospacing="true" w:before="100"/>
    </w:pPr>
    <w:rPr>
      <w:rFonts w:hAnsi="Times New Roman" w:ascii="Times New Roman"/>
      <w:color w:val="808080"/>
      <w:sz w:val="26"/>
      <w:szCs w:val="26"/>
      <w:lang w:val="hr-HR"/>
    </w:rPr>
  </w:style>
  <w:style w:customStyle="true" w:styleId="x-btn-left2" w:type="paragraph">
    <w:name w:val="x-btn-left2"/>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btn-right2" w:type="paragraph">
    <w:name w:val="x-btn-right2"/>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btn-center6" w:type="paragraph">
    <w:name w:val="x-btn-center6"/>
    <w:basedOn w:val="Normal"/>
    <w:rsid w:val="006C5B01"/>
    <w:pPr>
      <w:pBdr>
        <w:top w:space="2" w:sz="6" w:color="AAAAAA" w:val="single"/>
        <w:left w:space="5" w:sz="6" w:color="AAAAAA" w:val="single"/>
        <w:bottom w:space="2" w:sz="6" w:color="AAAAAA" w:val="single"/>
        <w:right w:space="5" w:sz="6" w:color="AAAAAA" w:val="single"/>
      </w:pBdr>
      <w:shd w:fill="DDDDDD" w:color="auto" w:val="clear"/>
      <w:spacing w:lineRule="atLeast" w:line="432" w:afterAutospacing="true" w:after="100" w:beforeAutospacing="true" w:before="100"/>
      <w:jc w:val="center"/>
      <w:textAlignment w:val="center"/>
    </w:pPr>
    <w:rPr>
      <w:rFonts w:hAnsi="Times New Roman" w:ascii="Times New Roman"/>
      <w:sz w:val="26"/>
      <w:szCs w:val="26"/>
      <w:lang w:val="hr-HR"/>
    </w:rPr>
  </w:style>
  <w:style w:customStyle="true" w:styleId="x-btn-left3" w:type="paragraph">
    <w:name w:val="x-btn-left3"/>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btn-right3" w:type="paragraph">
    <w:name w:val="x-btn-right3"/>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btn-center7" w:type="paragraph">
    <w:name w:val="x-btn-center7"/>
    <w:basedOn w:val="Normal"/>
    <w:rsid w:val="006C5B01"/>
    <w:pPr>
      <w:pBdr>
        <w:top w:space="2" w:sz="6" w:color="AAAAAA" w:val="single"/>
        <w:left w:space="5" w:sz="6" w:color="AAAAAA" w:val="single"/>
        <w:bottom w:space="2" w:sz="6" w:color="AAAAAA" w:val="single"/>
        <w:right w:space="5" w:sz="6" w:color="AAAAAA" w:val="single"/>
      </w:pBdr>
      <w:shd w:fill="CCCCCC" w:color="auto" w:val="clear"/>
      <w:spacing w:lineRule="atLeast" w:line="432" w:afterAutospacing="true" w:after="100" w:beforeAutospacing="true" w:before="100"/>
      <w:jc w:val="center"/>
      <w:textAlignment w:val="center"/>
    </w:pPr>
    <w:rPr>
      <w:rFonts w:hAnsi="Times New Roman" w:ascii="Times New Roman"/>
      <w:sz w:val="26"/>
      <w:szCs w:val="26"/>
      <w:lang w:val="hr-HR"/>
    </w:rPr>
  </w:style>
  <w:style w:customStyle="true" w:styleId="x-btn-left4" w:type="paragraph">
    <w:name w:val="x-btn-left4"/>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btn-left5" w:type="paragraph">
    <w:name w:val="x-btn-left5"/>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btn-left6" w:type="paragraph">
    <w:name w:val="x-btn-left6"/>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btn-right4" w:type="paragraph">
    <w:name w:val="x-btn-right4"/>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btn-right5" w:type="paragraph">
    <w:name w:val="x-btn-right5"/>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btn-right6" w:type="paragraph">
    <w:name w:val="x-btn-right6"/>
    <w:basedOn w:val="Normal"/>
    <w:rsid w:val="006C5B01"/>
    <w:pPr>
      <w:spacing w:lineRule="atLeast" w:line="15" w:afterAutospacing="true" w:after="100" w:beforeAutospacing="true" w:before="100"/>
    </w:pPr>
    <w:rPr>
      <w:rFonts w:hAnsi="Times New Roman" w:ascii="Times New Roman"/>
      <w:sz w:val="2"/>
      <w:szCs w:val="2"/>
      <w:lang w:val="hr-HR"/>
    </w:rPr>
  </w:style>
  <w:style w:customStyle="true" w:styleId="x-btn-center8" w:type="paragraph">
    <w:name w:val="x-btn-center8"/>
    <w:basedOn w:val="Normal"/>
    <w:rsid w:val="006C5B01"/>
    <w:pPr>
      <w:pBdr>
        <w:top w:space="2" w:sz="6" w:color="AAAAAA" w:val="single"/>
        <w:left w:space="5" w:sz="6" w:color="AAAAAA" w:val="single"/>
        <w:bottom w:space="2" w:sz="6" w:color="AAAAAA" w:val="single"/>
        <w:right w:space="5" w:sz="6" w:color="AAAAAA" w:val="single"/>
      </w:pBdr>
      <w:shd w:fill="DDDDDD" w:color="auto" w:val="clear"/>
      <w:spacing w:lineRule="atLeast" w:line="432" w:afterAutospacing="true" w:after="100" w:beforeAutospacing="true" w:before="100"/>
      <w:jc w:val="center"/>
      <w:textAlignment w:val="center"/>
    </w:pPr>
    <w:rPr>
      <w:rFonts w:hAnsi="Times New Roman" w:ascii="Times New Roman"/>
      <w:sz w:val="26"/>
      <w:szCs w:val="26"/>
      <w:lang w:val="hr-HR"/>
    </w:rPr>
  </w:style>
  <w:style w:customStyle="true" w:styleId="x-btn-center9" w:type="paragraph">
    <w:name w:val="x-btn-center9"/>
    <w:basedOn w:val="Normal"/>
    <w:rsid w:val="006C5B01"/>
    <w:pPr>
      <w:pBdr>
        <w:top w:space="2" w:sz="6" w:color="AAAAAA" w:val="single"/>
        <w:left w:space="5" w:sz="6" w:color="AAAAAA" w:val="single"/>
        <w:bottom w:space="2" w:sz="6" w:color="AAAAAA" w:val="single"/>
        <w:right w:space="5" w:sz="6" w:color="AAAAAA" w:val="single"/>
      </w:pBdr>
      <w:shd w:fill="DDDDDD" w:color="auto" w:val="clear"/>
      <w:spacing w:lineRule="atLeast" w:line="432" w:afterAutospacing="true" w:after="100" w:beforeAutospacing="true" w:before="100"/>
      <w:jc w:val="center"/>
      <w:textAlignment w:val="center"/>
    </w:pPr>
    <w:rPr>
      <w:rFonts w:hAnsi="Times New Roman" w:ascii="Times New Roman"/>
      <w:sz w:val="26"/>
      <w:szCs w:val="26"/>
      <w:lang w:val="hr-HR"/>
    </w:rPr>
  </w:style>
  <w:style w:customStyle="true" w:styleId="x-btn-center10" w:type="paragraph">
    <w:name w:val="x-btn-center10"/>
    <w:basedOn w:val="Normal"/>
    <w:rsid w:val="006C5B01"/>
    <w:pPr>
      <w:pBdr>
        <w:top w:space="2" w:sz="6" w:color="AAAAAA" w:val="single"/>
        <w:left w:space="5" w:sz="6" w:color="AAAAAA" w:val="single"/>
        <w:bottom w:space="2" w:sz="6" w:color="AAAAAA" w:val="single"/>
        <w:right w:space="5" w:sz="6" w:color="AAAAAA" w:val="single"/>
      </w:pBdr>
      <w:shd w:fill="DDDDDD" w:color="auto" w:val="clear"/>
      <w:spacing w:lineRule="atLeast" w:line="432" w:afterAutospacing="true" w:after="100" w:beforeAutospacing="true" w:before="100"/>
      <w:jc w:val="center"/>
      <w:textAlignment w:val="center"/>
    </w:pPr>
    <w:rPr>
      <w:rFonts w:hAnsi="Times New Roman" w:ascii="Times New Roman"/>
      <w:sz w:val="26"/>
      <w:szCs w:val="26"/>
      <w:lang w:val="hr-HR"/>
    </w:rPr>
  </w:style>
  <w:style w:customStyle="true" w:styleId="ytb-text1" w:type="paragraph">
    <w:name w:val="ytb-tex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ytb-sep1" w:type="paragraph">
    <w:name w:val="ytb-sep1"/>
    <w:basedOn w:val="Normal"/>
    <w:rsid w:val="006C5B01"/>
    <w:pPr>
      <w:spacing w:lineRule="atLeast" w:line="432"/>
      <w:ind w:right="30" w:left="30"/>
    </w:pPr>
    <w:rPr>
      <w:rFonts w:hAnsi="Times New Roman" w:ascii="Times New Roman"/>
      <w:sz w:val="2"/>
      <w:szCs w:val="2"/>
      <w:lang w:val="hr-HR"/>
    </w:rPr>
  </w:style>
  <w:style w:customStyle="true" w:styleId="ytb-spacer1" w:type="paragraph">
    <w:name w:val="ytb-spac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bar-loading1" w:type="paragraph">
    <w:name w:val="x-tbar-loading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bar-page-first1" w:type="paragraph">
    <w:name w:val="x-tbar-page-firs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bar-page-last1" w:type="paragraph">
    <w:name w:val="x-tbar-page-las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bar-page-next1" w:type="paragraph">
    <w:name w:val="x-tbar-page-nex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bar-page-prev1" w:type="paragraph">
    <w:name w:val="x-tbar-page-prev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tatus-text1" w:type="paragraph">
    <w:name w:val="x-status-text1"/>
    <w:basedOn w:val="Normal"/>
    <w:rsid w:val="006C5B01"/>
    <w:pPr>
      <w:spacing w:lineRule="atLeast" w:line="315"/>
    </w:pPr>
    <w:rPr>
      <w:rFonts w:cs="Tahoma" w:hAnsi="Tahoma" w:ascii="Tahoma"/>
      <w:color w:val="000000"/>
      <w:sz w:val="18"/>
      <w:szCs w:val="18"/>
      <w:lang w:val="hr-HR"/>
    </w:rPr>
  </w:style>
  <w:style w:customStyle="true" w:styleId="x-status-busy1" w:type="paragraph">
    <w:name w:val="x-status-busy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tatus-text-panel1" w:type="paragraph">
    <w:name w:val="x-status-text-panel1"/>
    <w:basedOn w:val="Normal"/>
    <w:rsid w:val="006C5B01"/>
    <w:pPr>
      <w:pBdr>
        <w:top w:space="2" w:sz="6" w:color="99BBE8" w:val="single"/>
        <w:left w:space="4" w:sz="6" w:color="99BBE8" w:val="single"/>
        <w:bottom w:space="2" w:sz="6" w:color="FFFFFF" w:val="single"/>
        <w:right w:space="6" w:sz="6" w:color="FFFFFF" w:val="single"/>
      </w:pBdr>
      <w:spacing w:lineRule="atLeast" w:line="432" w:afterAutospacing="true" w:after="100" w:beforeAutospacing="true" w:before="100"/>
    </w:pPr>
    <w:rPr>
      <w:rFonts w:hAnsi="Times New Roman" w:ascii="Times New Roman"/>
      <w:sz w:val="26"/>
      <w:szCs w:val="26"/>
      <w:lang w:val="hr-HR"/>
    </w:rPr>
  </w:style>
  <w:style w:customStyle="true" w:styleId="x-resizable-handle-east1" w:type="paragraph">
    <w:name w:val="x-resizable-handle-east1"/>
    <w:basedOn w:val="Normal"/>
    <w:rsid w:val="006C5B01"/>
    <w:pPr>
      <w:spacing w:lineRule="atLeast" w:line="432" w:afterAutospacing="true" w:after="100" w:beforeAutospacing="true" w:before="100"/>
      <w:ind w:right="-15"/>
    </w:pPr>
    <w:rPr>
      <w:rFonts w:hAnsi="Times New Roman" w:ascii="Times New Roman"/>
      <w:sz w:val="26"/>
      <w:szCs w:val="26"/>
      <w:lang w:val="hr-HR"/>
    </w:rPr>
  </w:style>
  <w:style w:customStyle="true" w:styleId="x-resizable-handle-south1" w:type="paragraph">
    <w:name w:val="x-resizable-handle-south1"/>
    <w:basedOn w:val="Normal"/>
    <w:rsid w:val="006C5B01"/>
    <w:pPr>
      <w:spacing w:lineRule="atLeast" w:line="432" w:beforeAutospacing="true" w:before="100"/>
    </w:pPr>
    <w:rPr>
      <w:rFonts w:hAnsi="Times New Roman" w:ascii="Times New Roman"/>
      <w:sz w:val="26"/>
      <w:szCs w:val="26"/>
      <w:lang w:val="hr-HR"/>
    </w:rPr>
  </w:style>
  <w:style w:customStyle="true" w:styleId="x-resizable-handle-east2" w:type="paragraph">
    <w:name w:val="x-resizable-handle-east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east3" w:type="paragraph">
    <w:name w:val="x-resizable-handle-east3"/>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west1" w:type="paragraph">
    <w:name w:val="x-resizable-handle-wes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west2" w:type="paragraph">
    <w:name w:val="x-resizable-handle-west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south2" w:type="paragraph">
    <w:name w:val="x-resizable-handle-south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south3" w:type="paragraph">
    <w:name w:val="x-resizable-handle-south3"/>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north1" w:type="paragraph">
    <w:name w:val="x-resizable-handle-north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north2" w:type="paragraph">
    <w:name w:val="x-resizable-handle-north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southeast1" w:type="paragraph">
    <w:name w:val="x-resizable-handle-southeas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southeast2" w:type="paragraph">
    <w:name w:val="x-resizable-handle-southeast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northwest1" w:type="paragraph">
    <w:name w:val="x-resizable-handle-northwes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northwest2" w:type="paragraph">
    <w:name w:val="x-resizable-handle-northwest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northeast1" w:type="paragraph">
    <w:name w:val="x-resizable-handle-northeas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northeast2" w:type="paragraph">
    <w:name w:val="x-resizable-handle-northeast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southwest1" w:type="paragraph">
    <w:name w:val="x-resizable-handle-southwes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resizable-handle-southwest2" w:type="paragraph">
    <w:name w:val="x-resizable-handle-southwest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body3" w:type="paragraph">
    <w:name w:val="x-panel-body3"/>
    <w:basedOn w:val="Normal"/>
    <w:rsid w:val="006C5B01"/>
    <w:pPr>
      <w:pBdr>
        <w:top w:space="0" w:sz="6" w:color="D0D0D0" w:val="single"/>
        <w:left w:space="0" w:sz="6" w:color="D0D0D0" w:val="single"/>
        <w:bottom w:space="0" w:sz="6" w:color="D0D0D0" w:val="single"/>
        <w:right w:space="0" w:sz="6" w:color="D0D0D0" w:val="single"/>
      </w:pBdr>
      <w:spacing w:lineRule="atLeast" w:line="432" w:afterAutospacing="true" w:after="100" w:beforeAutospacing="true" w:before="100"/>
    </w:pPr>
    <w:rPr>
      <w:rFonts w:hAnsi="Times New Roman" w:ascii="Times New Roman"/>
      <w:sz w:val="26"/>
      <w:szCs w:val="26"/>
      <w:lang w:val="hr-HR"/>
    </w:rPr>
  </w:style>
  <w:style w:customStyle="true" w:styleId="x-grid3-marker-hd1" w:type="paragraph">
    <w:name w:val="x-grid3-marker-hd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marker1" w:type="paragraph">
    <w:name w:val="x-grid3-mark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cell-inner1" w:type="paragraph">
    <w:name w:val="x-grid3-cell-inn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hd-inner1" w:type="paragraph">
    <w:name w:val="x-grid3-hd-inn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cell-inner2" w:type="paragraph">
    <w:name w:val="x-grid3-cell-inner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hd-inner2" w:type="paragraph">
    <w:name w:val="x-grid3-hd-inner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header-pop-inner1" w:type="paragraph">
    <w:name w:val="x-grid3-header-pop-inner1"/>
    <w:basedOn w:val="Normal"/>
    <w:rsid w:val="006C5B01"/>
    <w:pPr>
      <w:pBdr>
        <w:left w:space="0" w:sz="6" w:color="EEEEEE" w:val="single"/>
      </w:pBdr>
      <w:spacing w:lineRule="atLeast" w:line="432" w:afterAutospacing="true" w:after="100" w:beforeAutospacing="true" w:before="100"/>
    </w:pPr>
    <w:rPr>
      <w:rFonts w:hAnsi="Times New Roman" w:ascii="Times New Roman"/>
      <w:sz w:val="26"/>
      <w:szCs w:val="26"/>
      <w:lang w:val="hr-HR"/>
    </w:rPr>
  </w:style>
  <w:style w:customStyle="true" w:styleId="x-grid3-header-pop-inner2" w:type="paragraph">
    <w:name w:val="x-grid3-header-pop-inner2"/>
    <w:basedOn w:val="Normal"/>
    <w:rsid w:val="006C5B01"/>
    <w:pPr>
      <w:pBdr>
        <w:left w:space="0" w:sz="6" w:color="EEEEEE" w:val="single"/>
      </w:pBdr>
      <w:spacing w:lineRule="atLeast" w:line="432" w:afterAutospacing="true" w:after="100" w:beforeAutospacing="true" w:before="100"/>
    </w:pPr>
    <w:rPr>
      <w:rFonts w:hAnsi="Times New Roman" w:ascii="Times New Roman"/>
      <w:sz w:val="26"/>
      <w:szCs w:val="26"/>
      <w:lang w:val="hr-HR"/>
    </w:rPr>
  </w:style>
  <w:style w:customStyle="true" w:styleId="x-grid3-hd-inner3" w:type="paragraph">
    <w:name w:val="x-grid3-hd-inner3"/>
    <w:basedOn w:val="Normal"/>
    <w:rsid w:val="006C5B01"/>
    <w:pPr>
      <w:shd w:fill="EBF3FD" w:color="auto" w:val="clear"/>
      <w:spacing w:lineRule="atLeast" w:line="432" w:afterAutospacing="true" w:after="100" w:beforeAutospacing="true" w:before="100"/>
    </w:pPr>
    <w:rPr>
      <w:rFonts w:hAnsi="Times New Roman" w:ascii="Times New Roman"/>
      <w:sz w:val="26"/>
      <w:szCs w:val="26"/>
      <w:lang w:val="hr-HR"/>
    </w:rPr>
  </w:style>
  <w:style w:customStyle="true" w:styleId="x-grid3-hd-inner4" w:type="paragraph">
    <w:name w:val="x-grid3-hd-inner4"/>
    <w:basedOn w:val="Normal"/>
    <w:rsid w:val="006C5B01"/>
    <w:pPr>
      <w:shd w:fill="EBF3FD" w:color="auto" w:val="clear"/>
      <w:spacing w:lineRule="atLeast" w:line="432" w:afterAutospacing="true" w:after="100" w:beforeAutospacing="true" w:before="100"/>
    </w:pPr>
    <w:rPr>
      <w:rFonts w:hAnsi="Times New Roman" w:ascii="Times New Roman"/>
      <w:sz w:val="26"/>
      <w:szCs w:val="26"/>
      <w:lang w:val="hr-HR"/>
    </w:rPr>
  </w:style>
  <w:style w:customStyle="true" w:styleId="x-grid3-hd-inner5" w:type="paragraph">
    <w:name w:val="x-grid3-hd-inner5"/>
    <w:basedOn w:val="Normal"/>
    <w:rsid w:val="006C5B01"/>
    <w:pPr>
      <w:shd w:fill="EBF3FD" w:color="auto" w:val="clear"/>
      <w:spacing w:lineRule="atLeast" w:line="432" w:afterAutospacing="true" w:after="100" w:beforeAutospacing="true" w:before="100"/>
    </w:pPr>
    <w:rPr>
      <w:rFonts w:hAnsi="Times New Roman" w:ascii="Times New Roman"/>
      <w:sz w:val="26"/>
      <w:szCs w:val="26"/>
      <w:lang w:val="hr-HR"/>
    </w:rPr>
  </w:style>
  <w:style w:customStyle="true" w:styleId="x-grid3-hd-inner6" w:type="paragraph">
    <w:name w:val="x-grid3-hd-inner6"/>
    <w:basedOn w:val="Normal"/>
    <w:rsid w:val="006C5B01"/>
    <w:pPr>
      <w:shd w:fill="EBF3FD" w:color="auto" w:val="clear"/>
      <w:spacing w:lineRule="atLeast" w:line="432" w:afterAutospacing="true" w:after="100" w:beforeAutospacing="true" w:before="100"/>
    </w:pPr>
    <w:rPr>
      <w:rFonts w:hAnsi="Times New Roman" w:ascii="Times New Roman"/>
      <w:sz w:val="26"/>
      <w:szCs w:val="26"/>
      <w:lang w:val="hr-HR"/>
    </w:rPr>
  </w:style>
  <w:style w:customStyle="true" w:styleId="x-grid3-sort-icon1" w:type="paragraph">
    <w:name w:val="x-grid3-sort-icon1"/>
    <w:basedOn w:val="Normal"/>
    <w:rsid w:val="006C5B01"/>
    <w:pPr>
      <w:spacing w:lineRule="atLeast" w:line="432" w:afterAutospacing="true" w:after="100" w:beforeAutospacing="true" w:before="100"/>
      <w:ind w:left="45"/>
      <w:textAlignment w:val="center"/>
    </w:pPr>
    <w:rPr>
      <w:rFonts w:hAnsi="Times New Roman" w:ascii="Times New Roman"/>
      <w:sz w:val="26"/>
      <w:szCs w:val="26"/>
      <w:lang w:val="hr-HR"/>
    </w:rPr>
  </w:style>
  <w:style w:customStyle="true" w:styleId="x-grid3-sort-icon2" w:type="paragraph">
    <w:name w:val="x-grid3-sort-icon2"/>
    <w:basedOn w:val="Normal"/>
    <w:rsid w:val="006C5B01"/>
    <w:pPr>
      <w:spacing w:lineRule="atLeast" w:line="432" w:afterAutospacing="true" w:after="100" w:beforeAutospacing="true" w:before="100"/>
      <w:ind w:left="45"/>
      <w:textAlignment w:val="center"/>
    </w:pPr>
    <w:rPr>
      <w:rFonts w:hAnsi="Times New Roman" w:ascii="Times New Roman"/>
      <w:sz w:val="26"/>
      <w:szCs w:val="26"/>
      <w:lang w:val="hr-HR"/>
    </w:rPr>
  </w:style>
  <w:style w:customStyle="true" w:styleId="x-grid3-hd-inner7" w:type="paragraph">
    <w:name w:val="x-grid3-hd-inner7"/>
    <w:basedOn w:val="Normal"/>
    <w:rsid w:val="006C5B01"/>
    <w:pPr>
      <w:pBdr>
        <w:top w:space="2" w:sz="6" w:color="AACCF6" w:val="single"/>
        <w:left w:space="2" w:sz="6" w:color="AACCF6" w:val="single"/>
        <w:bottom w:space="2" w:sz="6" w:color="AACCF6" w:val="single"/>
        <w:right w:space="2" w:sz="6" w:color="AACCF6" w:val="single"/>
      </w:pBdr>
      <w:shd w:fill="EBF3FD" w:color="auto" w:val="clear"/>
      <w:spacing w:lineRule="atLeast" w:line="432" w:afterAutospacing="true" w:after="100" w:beforeAutospacing="true" w:before="100"/>
    </w:pPr>
    <w:rPr>
      <w:rFonts w:hAnsi="Times New Roman" w:ascii="Times New Roman"/>
      <w:sz w:val="26"/>
      <w:szCs w:val="26"/>
      <w:lang w:val="hr-HR"/>
    </w:rPr>
  </w:style>
  <w:style w:customStyle="true" w:styleId="x-grid3-cell-text1" w:type="paragraph">
    <w:name w:val="x-grid3-cell-text1"/>
    <w:basedOn w:val="Normal"/>
    <w:rsid w:val="006C5B01"/>
    <w:pPr>
      <w:spacing w:lineRule="atLeast" w:line="432" w:afterAutospacing="true" w:after="100" w:beforeAutospacing="true" w:before="100"/>
    </w:pPr>
    <w:rPr>
      <w:rFonts w:hAnsi="Times New Roman" w:ascii="Times New Roman"/>
      <w:color w:val="000000"/>
      <w:sz w:val="26"/>
      <w:szCs w:val="26"/>
      <w:lang w:val="hr-HR"/>
    </w:rPr>
  </w:style>
  <w:style w:customStyle="true" w:styleId="x-toolbar5" w:type="paragraph">
    <w:name w:val="x-toolbar5"/>
    <w:basedOn w:val="Normal"/>
    <w:rsid w:val="006C5B01"/>
    <w:pPr>
      <w:pBdr>
        <w:top w:space="2" w:sz="2" w:color="D0D0D0" w:val="single"/>
        <w:left w:space="2" w:sz="2" w:color="D0D0D0" w:val="single"/>
        <w:bottom w:space="2" w:sz="6"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toolbar6" w:type="paragraph">
    <w:name w:val="x-toolbar6"/>
    <w:basedOn w:val="Normal"/>
    <w:rsid w:val="006C5B01"/>
    <w:pPr>
      <w:pBdr>
        <w:top w:space="2" w:sz="6" w:color="A9BFD3" w:val="single"/>
        <w:left w:space="2" w:sz="2"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grid3-cell1" w:type="paragraph">
    <w:name w:val="x-grid3-cell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cell-inner3" w:type="paragraph">
    <w:name w:val="x-grid3-cell-inner3"/>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td-name1" w:type="paragraph">
    <w:name w:val="x-grid3-td-name1"/>
    <w:basedOn w:val="Normal"/>
    <w:rsid w:val="006C5B01"/>
    <w:pPr>
      <w:pBdr>
        <w:right w:space="0" w:sz="6" w:color="EEEEEE" w:val="single"/>
      </w:pBdr>
      <w:spacing w:lineRule="atLeast" w:line="432" w:afterAutospacing="true" w:after="100" w:beforeAutospacing="true" w:before="100"/>
    </w:pPr>
    <w:rPr>
      <w:rFonts w:hAnsi="Times New Roman" w:ascii="Times New Roman"/>
      <w:sz w:val="26"/>
      <w:szCs w:val="26"/>
      <w:lang w:val="hr-HR"/>
    </w:rPr>
  </w:style>
  <w:style w:customStyle="true" w:styleId="x-menu-item-icon1" w:type="paragraph">
    <w:name w:val="x-menu-item-icon1"/>
    <w:basedOn w:val="Normal"/>
    <w:rsid w:val="006C5B01"/>
    <w:pPr>
      <w:spacing w:lineRule="atLeast" w:line="432"/>
      <w:ind w:right="120"/>
      <w:textAlignment w:val="top"/>
    </w:pPr>
    <w:rPr>
      <w:rFonts w:hAnsi="Times New Roman" w:ascii="Times New Roman"/>
      <w:sz w:val="26"/>
      <w:szCs w:val="26"/>
      <w:lang w:val="hr-HR"/>
    </w:rPr>
  </w:style>
  <w:style w:customStyle="true" w:styleId="x-menu-item-icon2" w:type="paragraph">
    <w:name w:val="x-menu-item-icon2"/>
    <w:basedOn w:val="Normal"/>
    <w:rsid w:val="006C5B01"/>
    <w:pPr>
      <w:spacing w:lineRule="atLeast" w:line="432"/>
      <w:ind w:right="120"/>
      <w:textAlignment w:val="top"/>
    </w:pPr>
    <w:rPr>
      <w:rFonts w:hAnsi="Times New Roman" w:ascii="Times New Roman"/>
      <w:sz w:val="26"/>
      <w:szCs w:val="26"/>
      <w:lang w:val="hr-HR"/>
    </w:rPr>
  </w:style>
  <w:style w:customStyle="true" w:styleId="x-menu-item-icon3" w:type="paragraph">
    <w:name w:val="x-menu-item-icon3"/>
    <w:basedOn w:val="Normal"/>
    <w:rsid w:val="006C5B01"/>
    <w:pPr>
      <w:spacing w:lineRule="atLeast" w:line="432"/>
      <w:ind w:right="120"/>
      <w:textAlignment w:val="top"/>
    </w:pPr>
    <w:rPr>
      <w:rFonts w:hAnsi="Times New Roman" w:ascii="Times New Roman"/>
      <w:sz w:val="26"/>
      <w:szCs w:val="26"/>
      <w:lang w:val="hr-HR"/>
    </w:rPr>
  </w:style>
  <w:style w:customStyle="true" w:styleId="x-menu-item-icon4" w:type="paragraph">
    <w:name w:val="x-menu-item-icon4"/>
    <w:basedOn w:val="Normal"/>
    <w:rsid w:val="006C5B01"/>
    <w:pPr>
      <w:spacing w:lineRule="atLeast" w:line="432"/>
      <w:ind w:right="120"/>
      <w:textAlignment w:val="top"/>
    </w:pPr>
    <w:rPr>
      <w:rFonts w:hAnsi="Times New Roman" w:ascii="Times New Roman"/>
      <w:sz w:val="26"/>
      <w:szCs w:val="26"/>
      <w:lang w:val="hr-HR"/>
    </w:rPr>
  </w:style>
  <w:style w:customStyle="true" w:styleId="x-grid3-dd-wrap1" w:type="paragraph">
    <w:name w:val="x-grid3-dd-wrap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hd-btn1" w:type="paragraph">
    <w:name w:val="x-grid3-hd-btn1"/>
    <w:basedOn w:val="Normal"/>
    <w:rsid w:val="006C5B01"/>
    <w:pPr>
      <w:shd w:fill="C3DAF9" w:color="auto" w:val="clear"/>
      <w:spacing w:lineRule="atLeast" w:line="432" w:afterAutospacing="true" w:after="100" w:beforeAutospacing="true" w:before="100"/>
    </w:pPr>
    <w:rPr>
      <w:rFonts w:hAnsi="Times New Roman" w:ascii="Times New Roman"/>
      <w:sz w:val="26"/>
      <w:szCs w:val="26"/>
      <w:lang w:val="hr-HR"/>
    </w:rPr>
  </w:style>
  <w:style w:customStyle="true" w:styleId="x-grid3-hd-btn2" w:type="paragraph">
    <w:name w:val="x-grid3-hd-btn2"/>
    <w:basedOn w:val="Normal"/>
    <w:rsid w:val="006C5B01"/>
    <w:pPr>
      <w:shd w:fill="C3DAF9" w:color="auto" w:val="clear"/>
      <w:spacing w:lineRule="atLeast" w:line="432" w:afterAutospacing="true" w:after="100" w:beforeAutospacing="true" w:before="100"/>
    </w:pPr>
    <w:rPr>
      <w:rFonts w:hAnsi="Times New Roman" w:ascii="Times New Roman"/>
      <w:sz w:val="26"/>
      <w:szCs w:val="26"/>
      <w:lang w:val="hr-HR"/>
    </w:rPr>
  </w:style>
  <w:style w:customStyle="true" w:styleId="x-grid3-td-expander1" w:type="paragraph">
    <w:name w:val="x-grid3-td-expand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td-checker1" w:type="paragraph">
    <w:name w:val="x-grid3-td-check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td-numberer1" w:type="paragraph">
    <w:name w:val="x-grid3-td-number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cell-inner4" w:type="paragraph">
    <w:name w:val="x-grid3-cell-inner4"/>
    <w:basedOn w:val="Normal"/>
    <w:rsid w:val="006C5B01"/>
    <w:pPr>
      <w:spacing w:lineRule="atLeast" w:line="432" w:afterAutospacing="true" w:after="100" w:beforeAutospacing="true" w:before="100"/>
      <w:jc w:val="right"/>
    </w:pPr>
    <w:rPr>
      <w:rFonts w:hAnsi="Times New Roman" w:ascii="Times New Roman"/>
      <w:color w:val="444444"/>
      <w:sz w:val="26"/>
      <w:szCs w:val="26"/>
      <w:lang w:val="hr-HR"/>
    </w:rPr>
  </w:style>
  <w:style w:customStyle="true" w:styleId="x-grid3-td-numberer2" w:type="paragraph">
    <w:name w:val="x-grid3-td-numberer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td-checker2" w:type="paragraph">
    <w:name w:val="x-grid3-td-checker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td-expander2" w:type="paragraph">
    <w:name w:val="x-grid3-td-expander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group-body1" w:type="paragraph">
    <w:name w:val="x-grid-group-body1"/>
    <w:basedOn w:val="Normal"/>
    <w:rsid w:val="006C5B01"/>
    <w:pPr>
      <w:spacing w:lineRule="atLeast" w:line="432" w:afterAutospacing="true" w:after="100" w:beforeAutospacing="true" w:before="100"/>
    </w:pPr>
    <w:rPr>
      <w:rFonts w:hAnsi="Times New Roman" w:ascii="Times New Roman"/>
      <w:vanish/>
      <w:sz w:val="26"/>
      <w:szCs w:val="26"/>
      <w:lang w:val="hr-HR"/>
    </w:rPr>
  </w:style>
  <w:style w:customStyle="true" w:styleId="x-dd-drag-ghost1" w:type="paragraph">
    <w:name w:val="x-dd-drag-ghost1"/>
    <w:basedOn w:val="Normal"/>
    <w:rsid w:val="006C5B01"/>
    <w:pPr>
      <w:spacing w:lineRule="atLeast" w:line="432" w:afterAutospacing="true" w:after="100" w:beforeAutospacing="true" w:before="100"/>
    </w:pPr>
    <w:rPr>
      <w:rFonts w:cs="Arial"/>
      <w:color w:val="000000"/>
      <w:sz w:val="17"/>
      <w:szCs w:val="17"/>
      <w:lang w:val="hr-HR"/>
    </w:rPr>
  </w:style>
  <w:style w:customStyle="true" w:styleId="x-dd-drop-icon1" w:type="paragraph">
    <w:name w:val="x-dd-drop-icon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dd-drop-icon2" w:type="paragraph">
    <w:name w:val="x-dd-drop-icon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dd-drop-icon3" w:type="paragraph">
    <w:name w:val="x-dd-drop-icon3"/>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body4" w:type="paragraph">
    <w:name w:val="x-panel-body4"/>
    <w:basedOn w:val="Normal"/>
    <w:rsid w:val="006C5B01"/>
    <w:pP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x-tree-node-icon1" w:type="paragraph">
    <w:name w:val="x-tree-node-icon1"/>
    <w:basedOn w:val="Normal"/>
    <w:rsid w:val="006C5B01"/>
    <w:pPr>
      <w:spacing w:lineRule="atLeast" w:line="432"/>
      <w:textAlignment w:val="top"/>
    </w:pPr>
    <w:rPr>
      <w:rFonts w:hAnsi="Times New Roman" w:ascii="Times New Roman"/>
      <w:sz w:val="26"/>
      <w:szCs w:val="26"/>
      <w:lang w:val="hr-HR"/>
    </w:rPr>
  </w:style>
  <w:style w:customStyle="true" w:styleId="x-tree-node-icon2" w:type="paragraph">
    <w:name w:val="x-tree-node-icon2"/>
    <w:basedOn w:val="Normal"/>
    <w:rsid w:val="006C5B01"/>
    <w:pPr>
      <w:spacing w:lineRule="atLeast" w:line="432"/>
      <w:textAlignment w:val="top"/>
    </w:pPr>
    <w:rPr>
      <w:rFonts w:hAnsi="Times New Roman" w:ascii="Times New Roman"/>
      <w:sz w:val="26"/>
      <w:szCs w:val="26"/>
      <w:lang w:val="hr-HR"/>
    </w:rPr>
  </w:style>
  <w:style w:customStyle="true" w:styleId="x-tree-node-icon3" w:type="paragraph">
    <w:name w:val="x-tree-node-icon3"/>
    <w:basedOn w:val="Normal"/>
    <w:rsid w:val="006C5B01"/>
    <w:pPr>
      <w:spacing w:lineRule="atLeast" w:line="432"/>
      <w:textAlignment w:val="top"/>
    </w:pPr>
    <w:rPr>
      <w:rFonts w:hAnsi="Times New Roman" w:ascii="Times New Roman"/>
      <w:sz w:val="26"/>
      <w:szCs w:val="26"/>
      <w:lang w:val="hr-HR"/>
    </w:rPr>
  </w:style>
  <w:style w:customStyle="true" w:styleId="x-tree-node-icon4" w:type="paragraph">
    <w:name w:val="x-tree-node-icon4"/>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ree-node-icon5" w:type="paragraph">
    <w:name w:val="x-tree-node-icon5"/>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ree-elbow1" w:type="paragraph">
    <w:name w:val="x-tree-elbow1"/>
    <w:basedOn w:val="Normal"/>
    <w:rsid w:val="006C5B01"/>
    <w:pPr>
      <w:spacing w:lineRule="atLeast" w:line="432"/>
      <w:textAlignment w:val="top"/>
    </w:pPr>
    <w:rPr>
      <w:rFonts w:hAnsi="Times New Roman" w:ascii="Times New Roman"/>
      <w:sz w:val="26"/>
      <w:szCs w:val="26"/>
      <w:lang w:val="hr-HR"/>
    </w:rPr>
  </w:style>
  <w:style w:customStyle="true" w:styleId="x-tree-elbow-plus1" w:type="paragraph">
    <w:name w:val="x-tree-elbow-plus1"/>
    <w:basedOn w:val="Normal"/>
    <w:rsid w:val="006C5B01"/>
    <w:pPr>
      <w:spacing w:lineRule="atLeast" w:line="432"/>
      <w:textAlignment w:val="top"/>
    </w:pPr>
    <w:rPr>
      <w:rFonts w:hAnsi="Times New Roman" w:ascii="Times New Roman"/>
      <w:sz w:val="26"/>
      <w:szCs w:val="26"/>
      <w:lang w:val="hr-HR"/>
    </w:rPr>
  </w:style>
  <w:style w:customStyle="true" w:styleId="x-tree-elbow-minus1" w:type="paragraph">
    <w:name w:val="x-tree-elbow-minus1"/>
    <w:basedOn w:val="Normal"/>
    <w:rsid w:val="006C5B01"/>
    <w:pPr>
      <w:spacing w:lineRule="atLeast" w:line="432"/>
      <w:textAlignment w:val="top"/>
    </w:pPr>
    <w:rPr>
      <w:rFonts w:hAnsi="Times New Roman" w:ascii="Times New Roman"/>
      <w:sz w:val="26"/>
      <w:szCs w:val="26"/>
      <w:lang w:val="hr-HR"/>
    </w:rPr>
  </w:style>
  <w:style w:customStyle="true" w:styleId="x-tree-elbow-end1" w:type="paragraph">
    <w:name w:val="x-tree-elbow-end1"/>
    <w:basedOn w:val="Normal"/>
    <w:rsid w:val="006C5B01"/>
    <w:pPr>
      <w:spacing w:lineRule="atLeast" w:line="432"/>
      <w:textAlignment w:val="top"/>
    </w:pPr>
    <w:rPr>
      <w:rFonts w:hAnsi="Times New Roman" w:ascii="Times New Roman"/>
      <w:sz w:val="26"/>
      <w:szCs w:val="26"/>
      <w:lang w:val="hr-HR"/>
    </w:rPr>
  </w:style>
  <w:style w:customStyle="true" w:styleId="x-tree-elbow-end-plus1" w:type="paragraph">
    <w:name w:val="x-tree-elbow-end-plus1"/>
    <w:basedOn w:val="Normal"/>
    <w:rsid w:val="006C5B01"/>
    <w:pPr>
      <w:spacing w:lineRule="atLeast" w:line="432"/>
      <w:textAlignment w:val="top"/>
    </w:pPr>
    <w:rPr>
      <w:rFonts w:hAnsi="Times New Roman" w:ascii="Times New Roman"/>
      <w:sz w:val="26"/>
      <w:szCs w:val="26"/>
      <w:lang w:val="hr-HR"/>
    </w:rPr>
  </w:style>
  <w:style w:customStyle="true" w:styleId="x-tree-elbow-end-minus1" w:type="paragraph">
    <w:name w:val="x-tree-elbow-end-minus1"/>
    <w:basedOn w:val="Normal"/>
    <w:rsid w:val="006C5B01"/>
    <w:pPr>
      <w:spacing w:lineRule="atLeast" w:line="432"/>
      <w:textAlignment w:val="top"/>
    </w:pPr>
    <w:rPr>
      <w:rFonts w:hAnsi="Times New Roman" w:ascii="Times New Roman"/>
      <w:sz w:val="26"/>
      <w:szCs w:val="26"/>
      <w:lang w:val="hr-HR"/>
    </w:rPr>
  </w:style>
  <w:style w:customStyle="true" w:styleId="x-tree-elbow-line1" w:type="paragraph">
    <w:name w:val="x-tree-elbow-line1"/>
    <w:basedOn w:val="Normal"/>
    <w:rsid w:val="006C5B01"/>
    <w:pPr>
      <w:spacing w:lineRule="atLeast" w:line="432"/>
      <w:textAlignment w:val="top"/>
    </w:pPr>
    <w:rPr>
      <w:rFonts w:hAnsi="Times New Roman" w:ascii="Times New Roman"/>
      <w:sz w:val="26"/>
      <w:szCs w:val="26"/>
      <w:lang w:val="hr-HR"/>
    </w:rPr>
  </w:style>
  <w:style w:customStyle="true" w:styleId="x-tree-elbow2" w:type="paragraph">
    <w:name w:val="x-tree-elbow2"/>
    <w:basedOn w:val="Normal"/>
    <w:rsid w:val="006C5B01"/>
    <w:pPr>
      <w:spacing w:lineRule="atLeast" w:line="432"/>
      <w:textAlignment w:val="top"/>
    </w:pPr>
    <w:rPr>
      <w:rFonts w:hAnsi="Times New Roman" w:ascii="Times New Roman"/>
      <w:sz w:val="26"/>
      <w:szCs w:val="26"/>
      <w:lang w:val="hr-HR"/>
    </w:rPr>
  </w:style>
  <w:style w:customStyle="true" w:styleId="x-tree-elbow-plus2" w:type="paragraph">
    <w:name w:val="x-tree-elbow-plus2"/>
    <w:basedOn w:val="Normal"/>
    <w:rsid w:val="006C5B01"/>
    <w:pPr>
      <w:spacing w:lineRule="atLeast" w:line="432"/>
      <w:textAlignment w:val="top"/>
    </w:pPr>
    <w:rPr>
      <w:rFonts w:hAnsi="Times New Roman" w:ascii="Times New Roman"/>
      <w:sz w:val="26"/>
      <w:szCs w:val="26"/>
      <w:lang w:val="hr-HR"/>
    </w:rPr>
  </w:style>
  <w:style w:customStyle="true" w:styleId="x-tree-elbow-minus2" w:type="paragraph">
    <w:name w:val="x-tree-elbow-minus2"/>
    <w:basedOn w:val="Normal"/>
    <w:rsid w:val="006C5B01"/>
    <w:pPr>
      <w:spacing w:lineRule="atLeast" w:line="432"/>
      <w:textAlignment w:val="top"/>
    </w:pPr>
    <w:rPr>
      <w:rFonts w:hAnsi="Times New Roman" w:ascii="Times New Roman"/>
      <w:sz w:val="26"/>
      <w:szCs w:val="26"/>
      <w:lang w:val="hr-HR"/>
    </w:rPr>
  </w:style>
  <w:style w:customStyle="true" w:styleId="x-tree-elbow-end2" w:type="paragraph">
    <w:name w:val="x-tree-elbow-end2"/>
    <w:basedOn w:val="Normal"/>
    <w:rsid w:val="006C5B01"/>
    <w:pPr>
      <w:spacing w:lineRule="atLeast" w:line="432"/>
      <w:textAlignment w:val="top"/>
    </w:pPr>
    <w:rPr>
      <w:rFonts w:hAnsi="Times New Roman" w:ascii="Times New Roman"/>
      <w:sz w:val="26"/>
      <w:szCs w:val="26"/>
      <w:lang w:val="hr-HR"/>
    </w:rPr>
  </w:style>
  <w:style w:customStyle="true" w:styleId="x-tree-elbow-end-plus2" w:type="paragraph">
    <w:name w:val="x-tree-elbow-end-plus2"/>
    <w:basedOn w:val="Normal"/>
    <w:rsid w:val="006C5B01"/>
    <w:pPr>
      <w:spacing w:lineRule="atLeast" w:line="432"/>
      <w:textAlignment w:val="top"/>
    </w:pPr>
    <w:rPr>
      <w:rFonts w:hAnsi="Times New Roman" w:ascii="Times New Roman"/>
      <w:sz w:val="26"/>
      <w:szCs w:val="26"/>
      <w:lang w:val="hr-HR"/>
    </w:rPr>
  </w:style>
  <w:style w:customStyle="true" w:styleId="x-tree-elbow-end-minus2" w:type="paragraph">
    <w:name w:val="x-tree-elbow-end-minus2"/>
    <w:basedOn w:val="Normal"/>
    <w:rsid w:val="006C5B01"/>
    <w:pPr>
      <w:spacing w:lineRule="atLeast" w:line="432"/>
      <w:textAlignment w:val="top"/>
    </w:pPr>
    <w:rPr>
      <w:rFonts w:hAnsi="Times New Roman" w:ascii="Times New Roman"/>
      <w:sz w:val="26"/>
      <w:szCs w:val="26"/>
      <w:lang w:val="hr-HR"/>
    </w:rPr>
  </w:style>
  <w:style w:customStyle="true" w:styleId="x-tree-elbow-line2" w:type="paragraph">
    <w:name w:val="x-tree-elbow-line2"/>
    <w:basedOn w:val="Normal"/>
    <w:rsid w:val="006C5B01"/>
    <w:pPr>
      <w:spacing w:lineRule="atLeast" w:line="432"/>
      <w:textAlignment w:val="top"/>
    </w:pPr>
    <w:rPr>
      <w:rFonts w:hAnsi="Times New Roman" w:ascii="Times New Roman"/>
      <w:sz w:val="26"/>
      <w:szCs w:val="26"/>
      <w:lang w:val="hr-HR"/>
    </w:rPr>
  </w:style>
  <w:style w:customStyle="true" w:styleId="x-tree-elbow3" w:type="paragraph">
    <w:name w:val="x-tree-elbow3"/>
    <w:basedOn w:val="Normal"/>
    <w:rsid w:val="006C5B01"/>
    <w:pPr>
      <w:spacing w:lineRule="atLeast" w:line="432"/>
      <w:textAlignment w:val="top"/>
    </w:pPr>
    <w:rPr>
      <w:rFonts w:hAnsi="Times New Roman" w:ascii="Times New Roman"/>
      <w:sz w:val="26"/>
      <w:szCs w:val="26"/>
      <w:lang w:val="hr-HR"/>
    </w:rPr>
  </w:style>
  <w:style w:customStyle="true" w:styleId="x-tree-elbow-plus3" w:type="paragraph">
    <w:name w:val="x-tree-elbow-plus3"/>
    <w:basedOn w:val="Normal"/>
    <w:rsid w:val="006C5B01"/>
    <w:pPr>
      <w:spacing w:lineRule="atLeast" w:line="432"/>
      <w:textAlignment w:val="top"/>
    </w:pPr>
    <w:rPr>
      <w:rFonts w:hAnsi="Times New Roman" w:ascii="Times New Roman"/>
      <w:sz w:val="26"/>
      <w:szCs w:val="26"/>
      <w:lang w:val="hr-HR"/>
    </w:rPr>
  </w:style>
  <w:style w:customStyle="true" w:styleId="x-tree-elbow-minus3" w:type="paragraph">
    <w:name w:val="x-tree-elbow-minus3"/>
    <w:basedOn w:val="Normal"/>
    <w:rsid w:val="006C5B01"/>
    <w:pPr>
      <w:spacing w:lineRule="atLeast" w:line="432"/>
      <w:textAlignment w:val="top"/>
    </w:pPr>
    <w:rPr>
      <w:rFonts w:hAnsi="Times New Roman" w:ascii="Times New Roman"/>
      <w:sz w:val="26"/>
      <w:szCs w:val="26"/>
      <w:lang w:val="hr-HR"/>
    </w:rPr>
  </w:style>
  <w:style w:customStyle="true" w:styleId="x-tree-elbow-end3" w:type="paragraph">
    <w:name w:val="x-tree-elbow-end3"/>
    <w:basedOn w:val="Normal"/>
    <w:rsid w:val="006C5B01"/>
    <w:pPr>
      <w:spacing w:lineRule="atLeast" w:line="432"/>
      <w:textAlignment w:val="top"/>
    </w:pPr>
    <w:rPr>
      <w:rFonts w:hAnsi="Times New Roman" w:ascii="Times New Roman"/>
      <w:sz w:val="26"/>
      <w:szCs w:val="26"/>
      <w:lang w:val="hr-HR"/>
    </w:rPr>
  </w:style>
  <w:style w:customStyle="true" w:styleId="x-tree-elbow-end-plus3" w:type="paragraph">
    <w:name w:val="x-tree-elbow-end-plus3"/>
    <w:basedOn w:val="Normal"/>
    <w:rsid w:val="006C5B01"/>
    <w:pPr>
      <w:spacing w:lineRule="atLeast" w:line="432"/>
      <w:textAlignment w:val="top"/>
    </w:pPr>
    <w:rPr>
      <w:rFonts w:hAnsi="Times New Roman" w:ascii="Times New Roman"/>
      <w:sz w:val="26"/>
      <w:szCs w:val="26"/>
      <w:lang w:val="hr-HR"/>
    </w:rPr>
  </w:style>
  <w:style w:customStyle="true" w:styleId="x-tree-elbow-end-minus3" w:type="paragraph">
    <w:name w:val="x-tree-elbow-end-minus3"/>
    <w:basedOn w:val="Normal"/>
    <w:rsid w:val="006C5B01"/>
    <w:pPr>
      <w:spacing w:lineRule="atLeast" w:line="432"/>
      <w:textAlignment w:val="top"/>
    </w:pPr>
    <w:rPr>
      <w:rFonts w:hAnsi="Times New Roman" w:ascii="Times New Roman"/>
      <w:sz w:val="26"/>
      <w:szCs w:val="26"/>
      <w:lang w:val="hr-HR"/>
    </w:rPr>
  </w:style>
  <w:style w:customStyle="true" w:styleId="x-tree-elbow-line3" w:type="paragraph">
    <w:name w:val="x-tree-elbow-line3"/>
    <w:basedOn w:val="Normal"/>
    <w:rsid w:val="006C5B01"/>
    <w:pPr>
      <w:spacing w:lineRule="atLeast" w:line="432"/>
      <w:textAlignment w:val="top"/>
    </w:pPr>
    <w:rPr>
      <w:rFonts w:hAnsi="Times New Roman" w:ascii="Times New Roman"/>
      <w:sz w:val="26"/>
      <w:szCs w:val="26"/>
      <w:lang w:val="hr-HR"/>
    </w:rPr>
  </w:style>
  <w:style w:customStyle="true" w:styleId="x-tree-node-inline-icon1" w:type="paragraph">
    <w:name w:val="x-tree-node-inline-icon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ree-node-over1" w:type="paragraph">
    <w:name w:val="x-tree-node-over1"/>
    <w:basedOn w:val="Normal"/>
    <w:rsid w:val="006C5B01"/>
    <w:pPr>
      <w:shd w:fill="EEEEEE" w:color="auto" w:val="clear"/>
      <w:spacing w:lineRule="atLeast" w:line="432" w:afterAutospacing="true" w:after="100" w:beforeAutospacing="true" w:before="100"/>
    </w:pPr>
    <w:rPr>
      <w:rFonts w:hAnsi="Times New Roman" w:ascii="Times New Roman"/>
      <w:sz w:val="26"/>
      <w:szCs w:val="26"/>
      <w:lang w:val="hr-HR"/>
    </w:rPr>
  </w:style>
  <w:style w:customStyle="true" w:styleId="x-tree-selected1" w:type="paragraph">
    <w:name w:val="x-tree-selected1"/>
    <w:basedOn w:val="Normal"/>
    <w:rsid w:val="006C5B01"/>
    <w:pPr>
      <w:shd w:fill="D9E8FB" w:color="auto" w:val="clear"/>
      <w:spacing w:lineRule="atLeast" w:line="432" w:afterAutospacing="true" w:after="100" w:beforeAutospacing="true" w:before="100"/>
    </w:pPr>
    <w:rPr>
      <w:rFonts w:hAnsi="Times New Roman" w:ascii="Times New Roman"/>
      <w:sz w:val="26"/>
      <w:szCs w:val="26"/>
      <w:lang w:val="hr-HR"/>
    </w:rPr>
  </w:style>
  <w:style w:customStyle="true" w:styleId="x-dd-drop-icon4" w:type="paragraph">
    <w:name w:val="x-dd-drop-icon4"/>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dd-drop-icon5" w:type="paragraph">
    <w:name w:val="x-dd-drop-icon5"/>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dd-drop-icon6" w:type="paragraph">
    <w:name w:val="x-dd-drop-icon6"/>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dd-drop-icon7" w:type="paragraph">
    <w:name w:val="x-dd-drop-icon7"/>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tn-left7" w:type="paragraph">
    <w:name w:val="x-btn-left7"/>
    <w:basedOn w:val="Normal"/>
    <w:rsid w:val="006C5B01"/>
    <w:pPr>
      <w:spacing w:lineRule="atLeast" w:line="15" w:afterAutospacing="true" w:after="100" w:beforeAutospacing="true" w:before="100"/>
      <w:textAlignment w:val="center"/>
    </w:pPr>
    <w:rPr>
      <w:rFonts w:hAnsi="Times New Roman" w:ascii="Times New Roman"/>
      <w:sz w:val="2"/>
      <w:szCs w:val="2"/>
      <w:lang w:val="hr-HR"/>
    </w:rPr>
  </w:style>
  <w:style w:customStyle="true" w:styleId="x-btn-center11" w:type="paragraph">
    <w:name w:val="x-btn-center11"/>
    <w:basedOn w:val="Normal"/>
    <w:rsid w:val="006C5B01"/>
    <w:pPr>
      <w:pBdr>
        <w:top w:space="2" w:sz="6" w:color="AAAAAA" w:val="single"/>
        <w:left w:space="5" w:sz="6" w:color="AAAAAA" w:val="single"/>
        <w:bottom w:space="2" w:sz="6" w:color="AAAAAA" w:val="single"/>
        <w:right w:space="5" w:sz="6" w:color="AAAAAA" w:val="single"/>
      </w:pBdr>
      <w:shd w:fill="DDDDDD" w:color="auto" w:val="clear"/>
      <w:spacing w:lineRule="atLeast" w:line="432" w:afterAutospacing="true" w:after="100" w:beforeAutospacing="true" w:before="100"/>
      <w:jc w:val="center"/>
      <w:textAlignment w:val="center"/>
    </w:pPr>
    <w:rPr>
      <w:rFonts w:hAnsi="Times New Roman" w:ascii="Times New Roman"/>
      <w:sz w:val="26"/>
      <w:szCs w:val="26"/>
      <w:lang w:val="hr-HR"/>
    </w:rPr>
  </w:style>
  <w:style w:customStyle="true" w:styleId="x-btn-right7" w:type="paragraph">
    <w:name w:val="x-btn-right7"/>
    <w:basedOn w:val="Normal"/>
    <w:rsid w:val="006C5B01"/>
    <w:pPr>
      <w:spacing w:lineRule="atLeast" w:line="15" w:afterAutospacing="true" w:after="100" w:beforeAutospacing="true" w:before="100"/>
      <w:textAlignment w:val="center"/>
    </w:pPr>
    <w:rPr>
      <w:rFonts w:hAnsi="Times New Roman" w:ascii="Times New Roman"/>
      <w:sz w:val="2"/>
      <w:szCs w:val="2"/>
      <w:lang w:val="hr-HR"/>
    </w:rPr>
  </w:style>
  <w:style w:customStyle="true" w:styleId="x-btn-text4" w:type="paragraph">
    <w:name w:val="x-btn-text4"/>
    <w:basedOn w:val="Normal"/>
    <w:rsid w:val="006C5B01"/>
    <w:pPr>
      <w:spacing w:lineRule="atLeast" w:line="432" w:afterAutospacing="true" w:after="100" w:beforeAutospacing="true" w:before="100"/>
    </w:pPr>
    <w:rPr>
      <w:rFonts w:hAnsi="Times New Roman" w:ascii="Times New Roman"/>
      <w:color w:val="FFFFFF"/>
      <w:sz w:val="26"/>
      <w:szCs w:val="26"/>
      <w:lang w:val="hr-HR"/>
    </w:rPr>
  </w:style>
  <w:style w:customStyle="true" w:styleId="x-date-active1" w:type="paragraph">
    <w:name w:val="x-date-active1"/>
    <w:basedOn w:val="Normal"/>
    <w:rsid w:val="006C5B01"/>
    <w:pPr>
      <w:spacing w:lineRule="atLeast" w:line="432" w:afterAutospacing="true" w:after="100" w:beforeAutospacing="true" w:before="100"/>
    </w:pPr>
    <w:rPr>
      <w:rFonts w:hAnsi="Times New Roman" w:ascii="Times New Roman"/>
      <w:color w:val="000000"/>
      <w:sz w:val="26"/>
      <w:szCs w:val="26"/>
      <w:lang w:val="hr-HR"/>
    </w:rPr>
  </w:style>
  <w:style w:customStyle="true" w:styleId="x-menu-item1" w:type="paragraph">
    <w:name w:val="x-menu-item1"/>
    <w:basedOn w:val="Normal"/>
    <w:rsid w:val="006C5B01"/>
    <w:pPr>
      <w:spacing w:lineRule="atLeast" w:line="432" w:afterAutospacing="true" w:after="100" w:beforeAutospacing="true" w:before="100"/>
    </w:pPr>
    <w:rPr>
      <w:rFonts w:hAnsi="Times New Roman" w:ascii="Times New Roman"/>
      <w:color w:val="000000"/>
      <w:sz w:val="15"/>
      <w:szCs w:val="15"/>
      <w:lang w:val="hr-HR"/>
    </w:rPr>
  </w:style>
  <w:style w:customStyle="true" w:styleId="x-menu-item-icon5" w:type="paragraph">
    <w:name w:val="x-menu-item-icon5"/>
    <w:basedOn w:val="Normal"/>
    <w:rsid w:val="006C5B01"/>
    <w:pPr>
      <w:spacing w:lineRule="atLeast" w:line="432"/>
      <w:ind w:right="75"/>
      <w:textAlignment w:val="top"/>
    </w:pPr>
    <w:rPr>
      <w:rFonts w:hAnsi="Times New Roman" w:ascii="Times New Roman"/>
      <w:sz w:val="26"/>
      <w:szCs w:val="26"/>
      <w:lang w:val="hr-HR"/>
    </w:rPr>
  </w:style>
  <w:style w:customStyle="true" w:styleId="x-tip-close1" w:type="paragraph">
    <w:name w:val="x-tip-close1"/>
    <w:basedOn w:val="Normal"/>
    <w:rsid w:val="006C5B01"/>
    <w:pPr>
      <w:spacing w:lineRule="atLeast" w:line="432" w:after="30"/>
      <w:ind w:left="30"/>
    </w:pPr>
    <w:rPr>
      <w:rFonts w:hAnsi="Times New Roman" w:ascii="Times New Roman"/>
      <w:vanish/>
      <w:sz w:val="26"/>
      <w:szCs w:val="26"/>
      <w:lang w:val="hr-HR"/>
    </w:rPr>
  </w:style>
  <w:style w:customStyle="true" w:styleId="x-tip-tc1" w:type="paragraph">
    <w:name w:val="x-tip-tc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tl1" w:type="paragraph">
    <w:name w:val="x-tip-tl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tr1" w:type="paragraph">
    <w:name w:val="x-tip-t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bc1" w:type="paragraph">
    <w:name w:val="x-tip-bc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bl1" w:type="paragraph">
    <w:name w:val="x-tip-bl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br1" w:type="paragraph">
    <w:name w:val="x-tip-b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mc1" w:type="paragraph">
    <w:name w:val="x-tip-mc1"/>
    <w:basedOn w:val="Normal"/>
    <w:rsid w:val="006C5B01"/>
    <w:pPr>
      <w:spacing w:lineRule="atLeast" w:line="432" w:afterAutospacing="true" w:after="100" w:beforeAutospacing="true" w:before="100"/>
    </w:pPr>
    <w:rPr>
      <w:rFonts w:cs="Tahoma" w:hAnsi="Tahoma" w:ascii="Tahoma"/>
      <w:sz w:val="17"/>
      <w:szCs w:val="17"/>
      <w:lang w:val="hr-HR"/>
    </w:rPr>
  </w:style>
  <w:style w:customStyle="true" w:styleId="x-tip-ml1" w:type="paragraph">
    <w:name w:val="x-tip-ml1"/>
    <w:basedOn w:val="Normal"/>
    <w:rsid w:val="006C5B01"/>
    <w:pP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x-tip-mr1" w:type="paragraph">
    <w:name w:val="x-tip-m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header1" w:type="paragraph">
    <w:name w:val="x-tip-header1"/>
    <w:basedOn w:val="Normal"/>
    <w:rsid w:val="006C5B01"/>
    <w:pPr>
      <w:spacing w:lineRule="auto" w:line="0" w:afterAutospacing="true" w:after="100" w:beforeAutospacing="true" w:before="100"/>
    </w:pPr>
    <w:rPr>
      <w:rFonts w:hAnsi="Times New Roman" w:ascii="Times New Roman"/>
      <w:sz w:val="2"/>
      <w:szCs w:val="2"/>
      <w:lang w:val="hr-HR"/>
    </w:rPr>
  </w:style>
  <w:style w:customStyle="true" w:styleId="x-tip-tc2" w:type="paragraph">
    <w:name w:val="x-tip-tc2"/>
    <w:basedOn w:val="Normal"/>
    <w:rsid w:val="006C5B01"/>
    <w:pPr>
      <w:spacing w:lineRule="auto" w:line="0" w:afterAutospacing="true" w:after="100" w:beforeAutospacing="true" w:before="100"/>
    </w:pPr>
    <w:rPr>
      <w:rFonts w:hAnsi="Times New Roman" w:ascii="Times New Roman"/>
      <w:sz w:val="2"/>
      <w:szCs w:val="2"/>
      <w:lang w:val="hr-HR"/>
    </w:rPr>
  </w:style>
  <w:style w:customStyle="true" w:styleId="x-tip-header-text1" w:type="paragraph">
    <w:name w:val="x-tip-header-text1"/>
    <w:basedOn w:val="Normal"/>
    <w:rsid w:val="006C5B01"/>
    <w:pPr>
      <w:spacing w:lineRule="atLeast" w:line="432" w:after="30"/>
    </w:pPr>
    <w:rPr>
      <w:rFonts w:cs="Tahoma" w:hAnsi="Tahoma" w:ascii="Tahoma"/>
      <w:b/>
      <w:bCs/>
      <w:color w:val="444444"/>
      <w:sz w:val="17"/>
      <w:szCs w:val="17"/>
      <w:lang w:val="hr-HR"/>
    </w:rPr>
  </w:style>
  <w:style w:customStyle="true" w:styleId="x-tip-body1" w:type="paragraph">
    <w:name w:val="x-tip-body1"/>
    <w:basedOn w:val="Normal"/>
    <w:rsid w:val="006C5B01"/>
    <w:pPr>
      <w:spacing w:lineRule="atLeast" w:line="210" w:afterAutospacing="true" w:after="100" w:beforeAutospacing="true" w:before="100"/>
    </w:pPr>
    <w:rPr>
      <w:rFonts w:cs="Tahoma" w:hAnsi="Tahoma" w:ascii="Tahoma"/>
      <w:color w:val="444444"/>
      <w:sz w:val="17"/>
      <w:szCs w:val="17"/>
      <w:lang w:val="hr-HR"/>
    </w:rPr>
  </w:style>
  <w:style w:customStyle="true" w:styleId="loading-indicator1" w:type="paragraph">
    <w:name w:val="loading-indicator1"/>
    <w:basedOn w:val="Normal"/>
    <w:rsid w:val="006C5B01"/>
    <w:pPr>
      <w:spacing w:lineRule="atLeast" w:line="240"/>
    </w:pPr>
    <w:rPr>
      <w:rFonts w:hAnsi="Times New Roman" w:ascii="Times New Roman"/>
      <w:sz w:val="17"/>
      <w:szCs w:val="17"/>
      <w:lang w:val="hr-HR"/>
    </w:rPr>
  </w:style>
  <w:style w:customStyle="true" w:styleId="x-tip-tc3" w:type="paragraph">
    <w:name w:val="x-tip-tc3"/>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tl2" w:type="paragraph">
    <w:name w:val="x-tip-tl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tr2" w:type="paragraph">
    <w:name w:val="x-tip-tr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bc2" w:type="paragraph">
    <w:name w:val="x-tip-bc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bl2" w:type="paragraph">
    <w:name w:val="x-tip-bl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ml2" w:type="paragraph">
    <w:name w:val="x-tip-ml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mr2" w:type="paragraph">
    <w:name w:val="x-tip-mr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body2" w:type="paragraph">
    <w:name w:val="x-tip-body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menu-item-icon6" w:type="paragraph">
    <w:name w:val="x-menu-item-icon6"/>
    <w:basedOn w:val="Normal"/>
    <w:rsid w:val="006C5B01"/>
    <w:pPr>
      <w:spacing w:lineRule="atLeast" w:line="432"/>
      <w:ind w:right="120"/>
      <w:textAlignment w:val="top"/>
    </w:pPr>
    <w:rPr>
      <w:rFonts w:hAnsi="Times New Roman" w:ascii="Times New Roman"/>
      <w:sz w:val="26"/>
      <w:szCs w:val="26"/>
      <w:lang w:val="hr-HR"/>
    </w:rPr>
  </w:style>
  <w:style w:customStyle="true" w:styleId="x-menu-item-icon7" w:type="paragraph">
    <w:name w:val="x-menu-item-icon7"/>
    <w:basedOn w:val="Normal"/>
    <w:rsid w:val="006C5B01"/>
    <w:pPr>
      <w:spacing w:lineRule="atLeast" w:line="432"/>
      <w:ind w:right="120"/>
      <w:textAlignment w:val="top"/>
    </w:pPr>
    <w:rPr>
      <w:rFonts w:hAnsi="Times New Roman" w:ascii="Times New Roman"/>
      <w:sz w:val="26"/>
      <w:szCs w:val="26"/>
      <w:lang w:val="hr-HR"/>
    </w:rPr>
  </w:style>
  <w:style w:customStyle="true" w:styleId="x-menu-item-icon8" w:type="paragraph">
    <w:name w:val="x-menu-item-icon8"/>
    <w:basedOn w:val="Normal"/>
    <w:rsid w:val="006C5B01"/>
    <w:pPr>
      <w:spacing w:lineRule="atLeast" w:line="432"/>
      <w:ind w:right="120"/>
      <w:textAlignment w:val="top"/>
    </w:pPr>
    <w:rPr>
      <w:rFonts w:hAnsi="Times New Roman" w:ascii="Times New Roman"/>
      <w:sz w:val="26"/>
      <w:szCs w:val="26"/>
      <w:lang w:val="hr-HR"/>
    </w:rPr>
  </w:style>
  <w:style w:customStyle="true" w:styleId="x-menu-item-icon9" w:type="paragraph">
    <w:name w:val="x-menu-item-icon9"/>
    <w:basedOn w:val="Normal"/>
    <w:rsid w:val="006C5B01"/>
    <w:pPr>
      <w:spacing w:lineRule="atLeast" w:line="432"/>
      <w:ind w:right="120"/>
      <w:textAlignment w:val="top"/>
    </w:pPr>
    <w:rPr>
      <w:rFonts w:hAnsi="Times New Roman" w:ascii="Times New Roman"/>
      <w:sz w:val="26"/>
      <w:szCs w:val="26"/>
      <w:lang w:val="hr-HR"/>
    </w:rPr>
  </w:style>
  <w:style w:customStyle="true" w:styleId="x-color-palette1" w:type="paragraph">
    <w:name w:val="x-color-palette1"/>
    <w:basedOn w:val="Normal"/>
    <w:rsid w:val="006C5B01"/>
    <w:pPr>
      <w:spacing w:lineRule="atLeast" w:line="432" w:afterAutospacing="true" w:after="100" w:beforeAutospacing="true" w:before="100"/>
      <w:ind w:right="60" w:left="390"/>
    </w:pPr>
    <w:rPr>
      <w:rFonts w:hAnsi="Times New Roman" w:ascii="Times New Roman"/>
      <w:sz w:val="26"/>
      <w:szCs w:val="26"/>
      <w:lang w:val="hr-HR"/>
    </w:rPr>
  </w:style>
  <w:style w:customStyle="true" w:styleId="x-date-picker1" w:type="paragraph">
    <w:name w:val="x-date-picker1"/>
    <w:basedOn w:val="Normal"/>
    <w:rsid w:val="006C5B01"/>
    <w:pPr>
      <w:pBdr>
        <w:top w:space="0" w:sz="6" w:color="A3BAD9" w:val="single"/>
        <w:left w:space="0" w:sz="6" w:color="A3BAD9" w:val="single"/>
        <w:bottom w:space="0" w:sz="6" w:color="A3BAD9" w:val="single"/>
        <w:right w:space="0" w:sz="6" w:color="A3BAD9" w:val="single"/>
      </w:pBdr>
      <w:shd w:fill="FFFFFF" w:color="auto" w:val="clear"/>
      <w:spacing w:lineRule="atLeast" w:line="432" w:after="30" w:before="30"/>
      <w:ind w:right="60" w:left="390"/>
    </w:pPr>
    <w:rPr>
      <w:rFonts w:hAnsi="Times New Roman" w:ascii="Times New Roman"/>
      <w:sz w:val="17"/>
      <w:szCs w:val="17"/>
      <w:lang w:val="hr-HR"/>
    </w:rPr>
  </w:style>
  <w:style w:customStyle="true" w:styleId="x-color-palette2" w:type="paragraph">
    <w:name w:val="x-color-palette2"/>
    <w:basedOn w:val="Normal"/>
    <w:rsid w:val="006C5B01"/>
    <w:pPr>
      <w:spacing w:lineRule="atLeast" w:line="432"/>
    </w:pPr>
    <w:rPr>
      <w:rFonts w:hAnsi="Times New Roman" w:ascii="Times New Roman"/>
      <w:sz w:val="26"/>
      <w:szCs w:val="26"/>
      <w:lang w:val="hr-HR"/>
    </w:rPr>
  </w:style>
  <w:style w:customStyle="true" w:styleId="x-date-picker2" w:type="paragraph">
    <w:name w:val="x-date-picker2"/>
    <w:basedOn w:val="Normal"/>
    <w:rsid w:val="006C5B01"/>
    <w:pPr>
      <w:shd w:fill="FFFFFF" w:color="auto" w:val="clear"/>
      <w:spacing w:lineRule="atLeast" w:line="432"/>
    </w:pPr>
    <w:rPr>
      <w:rFonts w:hAnsi="Times New Roman" w:ascii="Times New Roman"/>
      <w:sz w:val="17"/>
      <w:szCs w:val="17"/>
      <w:lang w:val="hr-HR"/>
    </w:rPr>
  </w:style>
  <w:style w:customStyle="true" w:styleId="x-menu-item-checked1" w:type="paragraph">
    <w:name w:val="x-menu-item-checked1"/>
    <w:basedOn w:val="Normal"/>
    <w:rsid w:val="006C5B01"/>
    <w:pPr>
      <w:shd w:fill="DFE8F6" w:color="auto" w:val="clear"/>
      <w:spacing w:lineRule="atLeast" w:line="432" w:afterAutospacing="true" w:after="100" w:beforeAutospacing="true" w:before="100"/>
    </w:pPr>
    <w:rPr>
      <w:rFonts w:hAnsi="Times New Roman" w:ascii="Times New Roman"/>
      <w:sz w:val="26"/>
      <w:szCs w:val="26"/>
      <w:lang w:val="hr-HR"/>
    </w:rPr>
  </w:style>
  <w:style w:customStyle="true" w:styleId="x-box-bl1" w:type="paragraph">
    <w:name w:val="x-box-bl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ox-br1" w:type="paragraph">
    <w:name w:val="x-box-b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ox-tl1" w:type="paragraph">
    <w:name w:val="x-box-tl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ox-tr1" w:type="paragraph">
    <w:name w:val="x-box-t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ox-bc1" w:type="paragraph">
    <w:name w:val="x-box-bc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ox-mc1" w:type="paragraph">
    <w:name w:val="x-box-mc1"/>
    <w:basedOn w:val="Normal"/>
    <w:rsid w:val="006C5B01"/>
    <w:pPr>
      <w:shd w:fill="C3DAF9" w:color="auto" w:val="clear"/>
      <w:spacing w:lineRule="atLeast" w:line="432" w:afterAutospacing="true" w:after="100" w:beforeAutospacing="true" w:before="100"/>
    </w:pPr>
    <w:rPr>
      <w:rFonts w:cs="Tahoma" w:hAnsi="Tahoma" w:ascii="Tahoma"/>
      <w:color w:val="393939"/>
      <w:sz w:val="18"/>
      <w:szCs w:val="18"/>
      <w:lang w:val="hr-HR"/>
    </w:rPr>
  </w:style>
  <w:style w:customStyle="true" w:styleId="x-box-tc1" w:type="paragraph">
    <w:name w:val="x-box-tc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ox-ml1" w:type="paragraph">
    <w:name w:val="x-box-ml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ox-mr1" w:type="paragraph">
    <w:name w:val="x-box-m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combo-list-inner1" w:type="paragraph">
    <w:name w:val="x-combo-list-inner1"/>
    <w:basedOn w:val="Normal"/>
    <w:rsid w:val="006C5B01"/>
    <w:pPr>
      <w:pBdr>
        <w:bottom w:space="0" w:sz="6" w:color="98C0F4" w:val="single"/>
      </w:pBd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x-combo-selected1" w:type="paragraph">
    <w:name w:val="x-combo-selected1"/>
    <w:basedOn w:val="Normal"/>
    <w:rsid w:val="006C5B01"/>
    <w:pPr>
      <w:shd w:fill="DFE8F6" w:color="auto" w:val="clear"/>
      <w:spacing w:lineRule="atLeast" w:line="432" w:afterAutospacing="true" w:after="100" w:beforeAutospacing="true" w:before="100"/>
    </w:pPr>
    <w:rPr>
      <w:rFonts w:hAnsi="Times New Roman" w:ascii="Times New Roman"/>
      <w:sz w:val="26"/>
      <w:szCs w:val="26"/>
      <w:lang w:val="hr-HR"/>
    </w:rPr>
  </w:style>
  <w:style w:customStyle="true" w:styleId="x-toolbar7" w:type="paragraph">
    <w:name w:val="x-toolbar7"/>
    <w:basedOn w:val="Normal"/>
    <w:rsid w:val="006C5B01"/>
    <w:pPr>
      <w:pBdr>
        <w:top w:space="2" w:sz="6" w:color="98C0F4" w:val="single"/>
        <w:left w:space="2" w:sz="2" w:color="D0D0D0" w:val="single"/>
        <w:right w:space="2" w:sz="2"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combo-list-item1" w:type="paragraph">
    <w:name w:val="x-combo-list-item1"/>
    <w:basedOn w:val="Normal"/>
    <w:rsid w:val="006C5B01"/>
    <w:pPr>
      <w:pBdr>
        <w:top w:space="2" w:sz="6" w:color="FFFFFF" w:val="single"/>
        <w:left w:space="2" w:sz="6" w:color="FFFFFF" w:val="single"/>
        <w:bottom w:space="2" w:sz="6" w:color="FFFFFF" w:val="single"/>
        <w:right w:space="2" w:sz="6" w:color="FFFFFF" w:val="single"/>
      </w:pBdr>
      <w:spacing w:lineRule="atLeast" w:line="432" w:afterAutospacing="true" w:after="100" w:beforeAutospacing="true" w:before="100"/>
    </w:pPr>
    <w:rPr>
      <w:rFonts w:cs="Tahoma" w:hAnsi="Tahoma" w:ascii="Tahoma"/>
      <w:sz w:val="17"/>
      <w:szCs w:val="17"/>
      <w:lang w:val="hr-HR"/>
    </w:rPr>
  </w:style>
  <w:style w:customStyle="true" w:styleId="x-toolbar8" w:type="paragraph">
    <w:name w:val="x-toolbar8"/>
    <w:basedOn w:val="Normal"/>
    <w:rsid w:val="006C5B01"/>
    <w:pPr>
      <w:pBdr>
        <w:left w:space="2" w:sz="6" w:color="D0D0D0" w:val="single"/>
        <w:bottom w:space="2" w:sz="6" w:color="D0D0D0" w:val="single"/>
        <w:right w:space="2" w:sz="6"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toolbar9" w:type="paragraph">
    <w:name w:val="x-toolbar9"/>
    <w:basedOn w:val="Normal"/>
    <w:rsid w:val="006C5B01"/>
    <w:pPr>
      <w:pBdr>
        <w:left w:space="2" w:sz="6" w:color="D0D0D0" w:val="single"/>
        <w:bottom w:space="2" w:sz="6" w:color="D0D0D0" w:val="single"/>
        <w:right w:space="2" w:sz="6"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toolbar10" w:type="paragraph">
    <w:name w:val="x-toolbar10"/>
    <w:basedOn w:val="Normal"/>
    <w:rsid w:val="006C5B01"/>
    <w:pPr>
      <w:pBdr>
        <w:top w:space="2" w:sz="6" w:color="D0D0D0" w:val="single"/>
        <w:left w:space="2" w:sz="2" w:color="D0D0D0" w:val="single"/>
        <w:right w:space="2" w:sz="2"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toolbar11" w:type="paragraph">
    <w:name w:val="x-toolbar11"/>
    <w:basedOn w:val="Normal"/>
    <w:rsid w:val="006C5B01"/>
    <w:pPr>
      <w:pBdr>
        <w:top w:space="2" w:sz="6" w:color="D0D0D0" w:val="single"/>
        <w:left w:space="2" w:sz="6" w:color="D0D0D0" w:val="single"/>
        <w:right w:space="2" w:sz="6"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panel-body5" w:type="paragraph">
    <w:name w:val="x-panel-body5"/>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header1" w:type="paragraph">
    <w:name w:val="x-panel-header1"/>
    <w:basedOn w:val="Normal"/>
    <w:rsid w:val="006C5B01"/>
    <w:pPr>
      <w:spacing w:lineRule="atLeast" w:line="225" w:afterAutospacing="true" w:after="100" w:beforeAutospacing="true" w:before="100"/>
    </w:pPr>
    <w:rPr>
      <w:rFonts w:cs="Tahoma" w:hAnsi="Tahoma" w:ascii="Tahoma"/>
      <w:b/>
      <w:bCs/>
      <w:color w:val="333333"/>
      <w:sz w:val="17"/>
      <w:szCs w:val="17"/>
      <w:lang w:val="hr-HR"/>
    </w:rPr>
  </w:style>
  <w:style w:customStyle="true" w:styleId="x-panel-icon1" w:type="paragraph">
    <w:name w:val="x-panel-icon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icon2" w:type="paragraph">
    <w:name w:val="x-panel-icon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footer1" w:type="paragraph">
    <w:name w:val="x-panel-foot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bc1" w:type="paragraph">
    <w:name w:val="x-panel-bc1"/>
    <w:basedOn w:val="Normal"/>
    <w:rsid w:val="006C5B01"/>
    <w:pPr>
      <w:spacing w:lineRule="auto" w:line="0" w:afterAutospacing="true" w:after="100" w:beforeAutospacing="true" w:before="100"/>
    </w:pPr>
    <w:rPr>
      <w:rFonts w:hAnsi="Times New Roman" w:ascii="Times New Roman"/>
      <w:sz w:val="2"/>
      <w:szCs w:val="2"/>
      <w:lang w:val="hr-HR"/>
    </w:rPr>
  </w:style>
  <w:style w:customStyle="true" w:styleId="x-window-bc1" w:type="paragraph">
    <w:name w:val="x-window-bc1"/>
    <w:basedOn w:val="Normal"/>
    <w:rsid w:val="006C5B01"/>
    <w:pPr>
      <w:spacing w:lineRule="auto" w:line="0" w:afterAutospacing="true" w:after="100" w:beforeAutospacing="true" w:before="100"/>
    </w:pPr>
    <w:rPr>
      <w:rFonts w:hAnsi="Times New Roman" w:ascii="Times New Roman"/>
      <w:sz w:val="2"/>
      <w:szCs w:val="2"/>
      <w:lang w:val="hr-HR"/>
    </w:rPr>
  </w:style>
  <w:style w:customStyle="true" w:styleId="x-resizable-handle1" w:type="paragraph">
    <w:name w:val="x-resizable-handle1"/>
    <w:basedOn w:val="Normal"/>
    <w:rsid w:val="006C5B01"/>
    <w:pPr>
      <w:shd w:fill="FFFFFF" w:color="auto" w:val="clear"/>
      <w:spacing w:lineRule="atLeast" w:line="90" w:afterAutospacing="true" w:after="100" w:beforeAutospacing="true" w:before="100"/>
    </w:pPr>
    <w:rPr>
      <w:rFonts w:hAnsi="Times New Roman" w:ascii="Times New Roman"/>
      <w:vanish/>
      <w:sz w:val="2"/>
      <w:szCs w:val="2"/>
      <w:lang w:val="hr-HR"/>
    </w:rPr>
  </w:style>
  <w:style w:customStyle="true" w:styleId="x-toolbar12" w:type="paragraph">
    <w:name w:val="x-toolbar12"/>
    <w:basedOn w:val="Normal"/>
    <w:rsid w:val="006C5B01"/>
    <w:pPr>
      <w:pBdr>
        <w:top w:space="2" w:sz="2" w:color="D0D0D0" w:val="single"/>
        <w:left w:space="2" w:sz="2" w:color="D0D0D0" w:val="single"/>
        <w:bottom w:space="2" w:sz="6" w:color="D0D0D0" w:val="single"/>
        <w:right w:space="2" w:sz="2"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toolbar13" w:type="paragraph">
    <w:name w:val="x-toolbar13"/>
    <w:basedOn w:val="Normal"/>
    <w:rsid w:val="006C5B01"/>
    <w:pPr>
      <w:pBdr>
        <w:top w:space="2" w:sz="2" w:color="D0D0D0" w:val="single"/>
        <w:left w:space="2" w:sz="2" w:color="D0D0D0" w:val="single"/>
        <w:bottom w:space="2" w:sz="6" w:color="D0D0D0" w:val="single"/>
        <w:right w:space="2" w:sz="2"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btn2" w:type="paragraph">
    <w:name w:val="x-btn2"/>
    <w:basedOn w:val="Normal"/>
    <w:rsid w:val="006C5B01"/>
    <w:pPr>
      <w:spacing w:lineRule="atLeast" w:line="432" w:afterAutospacing="true" w:after="100" w:beforeAutospacing="true" w:before="100"/>
    </w:pPr>
    <w:rPr>
      <w:rFonts w:cs="Tahoma" w:hAnsi="Tahoma" w:ascii="Tahoma"/>
      <w:sz w:val="17"/>
      <w:szCs w:val="17"/>
      <w:lang w:val="hr-HR"/>
    </w:rPr>
  </w:style>
  <w:style w:customStyle="true" w:styleId="x-panel-btns-center1" w:type="paragraph">
    <w:name w:val="x-panel-btns-center1"/>
    <w:basedOn w:val="Normal"/>
    <w:rsid w:val="006C5B01"/>
    <w:pPr>
      <w:spacing w:lineRule="atLeast" w:line="432" w:afterAutospacing="true" w:after="100" w:beforeAutospacing="true" w:before="100"/>
      <w:jc w:val="center"/>
    </w:pPr>
    <w:rPr>
      <w:rFonts w:hAnsi="Times New Roman" w:ascii="Times New Roman"/>
      <w:sz w:val="26"/>
      <w:szCs w:val="26"/>
      <w:lang w:val="hr-HR"/>
    </w:rPr>
  </w:style>
  <w:style w:customStyle="true" w:styleId="x-window-header1" w:type="paragraph">
    <w:name w:val="x-window-header1"/>
    <w:basedOn w:val="Normal"/>
    <w:rsid w:val="006C5B01"/>
    <w:pPr>
      <w:spacing w:lineRule="atLeast" w:line="432" w:afterAutospacing="true" w:after="100" w:beforeAutospacing="true" w:before="100"/>
    </w:pPr>
    <w:rPr>
      <w:rFonts w:cs="Tahoma" w:hAnsi="Tahoma" w:ascii="Tahoma"/>
      <w:b/>
      <w:bCs/>
      <w:color w:val="555555"/>
      <w:sz w:val="17"/>
      <w:szCs w:val="17"/>
      <w:lang w:val="hr-HR"/>
    </w:rPr>
  </w:style>
  <w:style w:customStyle="true" w:styleId="x-window-footer1" w:type="paragraph">
    <w:name w:val="x-window-footer1"/>
    <w:basedOn w:val="Normal"/>
    <w:rsid w:val="006C5B01"/>
    <w:pPr>
      <w:spacing w:lineRule="auto" w:line="0" w:afterAutospacing="true" w:after="100" w:beforeAutospacing="true" w:before="100"/>
    </w:pPr>
    <w:rPr>
      <w:rFonts w:hAnsi="Times New Roman" w:ascii="Times New Roman"/>
      <w:sz w:val="2"/>
      <w:szCs w:val="2"/>
      <w:lang w:val="hr-HR"/>
    </w:rPr>
  </w:style>
  <w:style w:customStyle="true" w:styleId="x-window-bl1" w:type="paragraph">
    <w:name w:val="x-window-bl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br1" w:type="paragraph">
    <w:name w:val="x-window-b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ml1" w:type="paragraph">
    <w:name w:val="x-window-ml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mr1" w:type="paragraph">
    <w:name w:val="x-window-m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tl1" w:type="paragraph">
    <w:name w:val="x-window-tl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tr1" w:type="paragraph">
    <w:name w:val="x-window-t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footer2" w:type="paragraph">
    <w:name w:val="x-window-footer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tc1" w:type="paragraph">
    <w:name w:val="x-window-tc1"/>
    <w:basedOn w:val="Normal"/>
    <w:rsid w:val="006C5B01"/>
    <w:pPr>
      <w:shd w:fill="FFFFFF" w:color="auto" w:val="clear"/>
      <w:spacing w:lineRule="atLeast" w:line="432" w:afterAutospacing="true" w:after="100" w:beforeAutospacing="true" w:before="100"/>
    </w:pPr>
    <w:rPr>
      <w:rFonts w:hAnsi="Times New Roman" w:ascii="Times New Roman"/>
      <w:sz w:val="26"/>
      <w:szCs w:val="26"/>
      <w:lang w:val="hr-HR"/>
    </w:rPr>
  </w:style>
  <w:style w:customStyle="true" w:styleId="x-window-mc1" w:type="paragraph">
    <w:name w:val="x-window-mc1"/>
    <w:basedOn w:val="Normal"/>
    <w:rsid w:val="006C5B01"/>
    <w:pPr>
      <w:spacing w:lineRule="atLeast" w:line="432"/>
    </w:pPr>
    <w:rPr>
      <w:rFonts w:cs="Tahoma" w:hAnsi="Tahoma" w:ascii="Tahoma"/>
      <w:sz w:val="17"/>
      <w:szCs w:val="17"/>
      <w:lang w:val="hr-HR"/>
    </w:rPr>
  </w:style>
  <w:style w:customStyle="true" w:styleId="x-toolbar14" w:type="paragraph">
    <w:name w:val="x-toolbar14"/>
    <w:basedOn w:val="Normal"/>
    <w:rsid w:val="006C5B01"/>
    <w:pPr>
      <w:pBdr>
        <w:top w:space="2" w:sz="2" w:color="D0D0D0" w:val="single"/>
        <w:bottom w:space="2" w:sz="6"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toolbar15" w:type="paragraph">
    <w:name w:val="x-toolbar15"/>
    <w:basedOn w:val="Normal"/>
    <w:rsid w:val="006C5B01"/>
    <w:pPr>
      <w:pBdr>
        <w:top w:space="2" w:sz="6" w:color="99BBE8"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window-tl2" w:type="paragraph">
    <w:name w:val="x-window-tl2"/>
    <w:basedOn w:val="Normal"/>
    <w:rsid w:val="006C5B01"/>
    <w:pPr>
      <w:pBdr>
        <w:bottom w:space="0" w:sz="6" w:color="D0D0D0" w:val="single"/>
      </w:pBdr>
      <w:spacing w:lineRule="atLeast" w:line="432" w:afterAutospacing="true" w:after="100" w:beforeAutospacing="true" w:before="100"/>
    </w:pPr>
    <w:rPr>
      <w:rFonts w:hAnsi="Times New Roman" w:ascii="Times New Roman"/>
      <w:sz w:val="26"/>
      <w:szCs w:val="26"/>
      <w:lang w:val="hr-HR"/>
    </w:rPr>
  </w:style>
  <w:style w:customStyle="true" w:styleId="x-window-tl3" w:type="paragraph">
    <w:name w:val="x-window-tl3"/>
    <w:basedOn w:val="Normal"/>
    <w:rsid w:val="006C5B01"/>
    <w:pPr>
      <w:pBdr>
        <w:bottom w:space="0" w:sz="6" w:color="D0D0D0" w:val="single"/>
      </w:pBdr>
      <w:spacing w:lineRule="atLeast" w:line="432" w:afterAutospacing="true" w:after="100" w:beforeAutospacing="true" w:before="100"/>
    </w:pPr>
    <w:rPr>
      <w:rFonts w:hAnsi="Times New Roman" w:ascii="Times New Roman"/>
      <w:sz w:val="26"/>
      <w:szCs w:val="26"/>
      <w:lang w:val="hr-HR"/>
    </w:rPr>
  </w:style>
  <w:style w:customStyle="true" w:styleId="x-resizable-handle2" w:type="paragraph">
    <w:name w:val="x-resizable-handle2"/>
    <w:basedOn w:val="Normal"/>
    <w:rsid w:val="006C5B01"/>
    <w:pPr>
      <w:shd w:fill="FFFFFF" w:color="auto" w:val="clear"/>
      <w:spacing w:lineRule="atLeast" w:line="90" w:afterAutospacing="true" w:after="100" w:beforeAutospacing="true" w:before="100"/>
    </w:pPr>
    <w:rPr>
      <w:rFonts w:hAnsi="Times New Roman" w:ascii="Times New Roman"/>
      <w:vanish/>
      <w:sz w:val="2"/>
      <w:szCs w:val="2"/>
      <w:lang w:val="hr-HR"/>
    </w:rPr>
  </w:style>
  <w:style w:customStyle="true" w:styleId="x-window-mc2" w:type="paragraph">
    <w:name w:val="x-window-mc2"/>
    <w:basedOn w:val="Normal"/>
    <w:rsid w:val="006C5B01"/>
    <w:pPr>
      <w:pBdr>
        <w:top w:space="0" w:sz="6" w:color="D0D0D0" w:val="single"/>
        <w:left w:space="0" w:sz="6" w:color="D0D0D0" w:val="single"/>
        <w:bottom w:space="0" w:sz="6" w:color="EEEEEE" w:val="single"/>
        <w:right w:space="0" w:sz="6" w:color="EEEEEE" w:val="single"/>
      </w:pBdr>
      <w:shd w:fill="E8E8E8" w:color="auto" w:val="clear"/>
      <w:spacing w:lineRule="atLeast" w:line="432"/>
    </w:pPr>
    <w:rPr>
      <w:rFonts w:cs="Tahoma" w:hAnsi="Tahoma" w:ascii="Tahoma"/>
      <w:sz w:val="17"/>
      <w:szCs w:val="17"/>
      <w:lang w:val="hr-HR"/>
    </w:rPr>
  </w:style>
  <w:style w:customStyle="true" w:styleId="x-window-body1" w:type="paragraph">
    <w:name w:val="x-window-body1"/>
    <w:basedOn w:val="Normal"/>
    <w:rsid w:val="006C5B01"/>
    <w:pPr>
      <w:pBdr>
        <w:top w:space="0" w:sz="6" w:color="EEEEEE" w:val="single"/>
        <w:left w:space="0" w:sz="6" w:color="EEEEEE" w:val="single"/>
        <w:bottom w:space="0" w:sz="6" w:color="D0D0D0" w:val="single"/>
        <w:right w:space="0" w:sz="6" w:color="D0D0D0" w:val="single"/>
      </w:pBdr>
      <w:spacing w:lineRule="atLeast" w:line="432" w:afterAutospacing="true" w:after="100" w:beforeAutospacing="true" w:before="100"/>
    </w:pPr>
    <w:rPr>
      <w:rFonts w:hAnsi="Times New Roman" w:ascii="Times New Roman"/>
      <w:sz w:val="26"/>
      <w:szCs w:val="26"/>
      <w:lang w:val="hr-HR"/>
    </w:rPr>
  </w:style>
  <w:style w:customStyle="true" w:styleId="x-window-mc3" w:type="paragraph">
    <w:name w:val="x-window-mc3"/>
    <w:basedOn w:val="Normal"/>
    <w:rsid w:val="006C5B01"/>
    <w:pPr>
      <w:pBdr>
        <w:top w:space="0" w:sz="6" w:color="D0D0D0" w:val="single"/>
        <w:left w:space="0" w:sz="6" w:color="D0D0D0" w:val="single"/>
        <w:bottom w:space="0" w:sz="6" w:color="EEEEEE" w:val="single"/>
        <w:right w:space="0" w:sz="6" w:color="EEEEEE" w:val="single"/>
      </w:pBdr>
      <w:shd w:fill="E4E4E4" w:color="auto" w:val="clear"/>
      <w:spacing w:lineRule="atLeast" w:line="432"/>
    </w:pPr>
    <w:rPr>
      <w:rFonts w:cs="Tahoma" w:hAnsi="Tahoma" w:ascii="Tahoma"/>
      <w:sz w:val="17"/>
      <w:szCs w:val="17"/>
      <w:lang w:val="hr-HR"/>
    </w:rPr>
  </w:style>
  <w:style w:customStyle="true" w:styleId="x-btn-text5" w:type="paragraph">
    <w:name w:val="x-btn-text5"/>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bd-inner1" w:type="paragraph">
    <w:name w:val="x-tip-bd-inn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body-noborder1" w:type="paragraph">
    <w:name w:val="x-panel-body-nobord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anel-header-noborder1" w:type="paragraph">
    <w:name w:val="x-panel-header-noborder1"/>
    <w:basedOn w:val="Normal"/>
    <w:rsid w:val="006C5B01"/>
    <w:pPr>
      <w:pBdr>
        <w:bottom w:space="0" w:sz="6" w:color="D0D0D0" w:val="single"/>
      </w:pBdr>
      <w:spacing w:lineRule="atLeast" w:line="432" w:afterAutospacing="true" w:after="100" w:beforeAutospacing="true" w:before="100"/>
    </w:pPr>
    <w:rPr>
      <w:rFonts w:hAnsi="Times New Roman" w:ascii="Times New Roman"/>
      <w:sz w:val="26"/>
      <w:szCs w:val="26"/>
      <w:lang w:val="hr-HR"/>
    </w:rPr>
  </w:style>
  <w:style w:customStyle="true" w:styleId="x-toolbar16" w:type="paragraph">
    <w:name w:val="x-toolbar16"/>
    <w:basedOn w:val="Normal"/>
    <w:rsid w:val="006C5B01"/>
    <w:pPr>
      <w:pBdr>
        <w:top w:space="2" w:sz="2" w:color="D0D0D0" w:val="single"/>
        <w:left w:space="2" w:sz="2" w:color="D0D0D0" w:val="single"/>
        <w:bottom w:space="2" w:sz="6" w:color="D0D0D0" w:val="single"/>
        <w:right w:space="2" w:sz="2"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toolbar17" w:type="paragraph">
    <w:name w:val="x-toolbar17"/>
    <w:basedOn w:val="Normal"/>
    <w:rsid w:val="006C5B01"/>
    <w:pPr>
      <w:pBdr>
        <w:top w:space="2" w:sz="6" w:color="D0D0D0" w:val="single"/>
        <w:left w:space="2" w:sz="2" w:color="D0D0D0" w:val="single"/>
        <w:bottom w:space="2" w:sz="2" w:color="D0D0D0" w:val="single"/>
        <w:right w:space="2" w:sz="2"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window-mc4" w:type="paragraph">
    <w:name w:val="x-window-mc4"/>
    <w:basedOn w:val="Normal"/>
    <w:rsid w:val="006C5B01"/>
    <w:pPr>
      <w:spacing w:lineRule="atLeast" w:line="432"/>
    </w:pPr>
    <w:rPr>
      <w:rFonts w:cs="Tahoma" w:hAnsi="Tahoma" w:ascii="Tahoma"/>
      <w:sz w:val="17"/>
      <w:szCs w:val="17"/>
      <w:lang w:val="hr-HR"/>
    </w:rPr>
  </w:style>
  <w:style w:customStyle="true" w:styleId="x-window-body-noborder1" w:type="paragraph">
    <w:name w:val="x-window-body-nobord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panel-body-noborder1" w:type="paragraph">
    <w:name w:val="x-tab-panel-body-nobord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panel-header-noborder1" w:type="paragraph">
    <w:name w:val="x-tab-panel-header-nobord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ab-panel-footer-noborder1" w:type="paragraph">
    <w:name w:val="x-tab-panel-footer-nobord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oolbar18" w:type="paragraph">
    <w:name w:val="x-toolbar18"/>
    <w:basedOn w:val="Normal"/>
    <w:rsid w:val="006C5B01"/>
    <w:pPr>
      <w:pBdr>
        <w:top w:space="2" w:sz="6" w:color="D0D0D0" w:val="single"/>
        <w:left w:space="2" w:sz="2" w:color="D0D0D0" w:val="single"/>
        <w:bottom w:space="2" w:sz="2" w:color="D0D0D0" w:val="single"/>
        <w:right w:space="2" w:sz="2"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toolbar19" w:type="paragraph">
    <w:name w:val="x-toolbar19"/>
    <w:basedOn w:val="Normal"/>
    <w:rsid w:val="006C5B01"/>
    <w:pPr>
      <w:pBdr>
        <w:top w:space="2" w:sz="2" w:color="D0D0D0" w:val="single"/>
        <w:left w:space="2" w:sz="2" w:color="D0D0D0" w:val="single"/>
        <w:bottom w:space="2" w:sz="6" w:color="D0D0D0" w:val="single"/>
        <w:right w:space="2" w:sz="2"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layout-collapsed1" w:type="paragraph">
    <w:name w:val="x-layout-collapsed1"/>
    <w:basedOn w:val="Normal"/>
    <w:rsid w:val="006C5B01"/>
    <w:pPr>
      <w:pBdr>
        <w:top w:space="0" w:sz="6" w:color="E0E0E0" w:val="single"/>
        <w:left w:space="0" w:sz="6" w:color="E0E0E0" w:val="single"/>
        <w:bottom w:space="0" w:sz="6" w:color="E0E0E0" w:val="single"/>
        <w:right w:space="0" w:sz="6" w:color="E0E0E0" w:val="single"/>
      </w:pBdr>
      <w:shd w:fill="EEEEEE" w:color="auto" w:val="clear"/>
      <w:spacing w:lineRule="atLeast" w:line="432" w:afterAutospacing="true" w:after="100" w:beforeAutospacing="true" w:before="100"/>
    </w:pPr>
    <w:rPr>
      <w:rFonts w:hAnsi="Times New Roman" w:ascii="Times New Roman"/>
      <w:sz w:val="26"/>
      <w:szCs w:val="26"/>
      <w:lang w:val="hr-HR"/>
    </w:rPr>
  </w:style>
  <w:style w:customStyle="true" w:styleId="x-layout-collapsed-tools1" w:type="paragraph">
    <w:name w:val="x-layout-collapsed-tools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layout-collapsed-tools2" w:type="paragraph">
    <w:name w:val="x-layout-collapsed-tools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layout-mini1" w:type="paragraph">
    <w:name w:val="x-layout-mini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layout-mini2" w:type="paragraph">
    <w:name w:val="x-layout-mini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layout-mini3" w:type="paragraph">
    <w:name w:val="x-layout-mini3"/>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layout-mini4" w:type="paragraph">
    <w:name w:val="x-layout-mini4"/>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layout-mini5" w:type="paragraph">
    <w:name w:val="x-layout-mini5"/>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layout-mini6" w:type="paragraph">
    <w:name w:val="x-layout-mini6"/>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layout-mini7" w:type="paragraph">
    <w:name w:val="x-layout-mini7"/>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layout-mini8" w:type="paragraph">
    <w:name w:val="x-layout-mini8"/>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progress-text-back1" w:type="paragraph">
    <w:name w:val="x-progress-text-back1"/>
    <w:basedOn w:val="Normal"/>
    <w:rsid w:val="006C5B01"/>
    <w:pPr>
      <w:spacing w:lineRule="atLeast" w:line="225" w:afterAutospacing="true" w:after="100" w:beforeAutospacing="true" w:before="100"/>
    </w:pPr>
    <w:rPr>
      <w:rFonts w:hAnsi="Times New Roman" w:ascii="Times New Roman"/>
      <w:color w:val="396095"/>
      <w:sz w:val="26"/>
      <w:szCs w:val="26"/>
      <w:lang w:val="hr-HR"/>
    </w:rPr>
  </w:style>
  <w:style w:customStyle="true" w:styleId="x-window-body2" w:type="paragraph">
    <w:name w:val="x-window-body2"/>
    <w:basedOn w:val="Normal"/>
    <w:rsid w:val="006C5B01"/>
    <w:pPr>
      <w:pBdr>
        <w:top w:space="0" w:sz="6" w:color="CCCCCC" w:val="single"/>
        <w:bottom w:space="0" w:sz="6" w:color="CCCCCC" w:val="single"/>
      </w:pBdr>
      <w:spacing w:lineRule="atLeast" w:line="432" w:afterAutospacing="true" w:after="100" w:beforeAutospacing="true" w:before="100"/>
    </w:pPr>
    <w:rPr>
      <w:rFonts w:hAnsi="Times New Roman" w:ascii="Times New Roman"/>
      <w:sz w:val="26"/>
      <w:szCs w:val="26"/>
      <w:lang w:val="hr-HR"/>
    </w:rPr>
  </w:style>
  <w:style w:customStyle="true" w:styleId="ext-mb-text1" w:type="paragraph">
    <w:name w:val="ext-mb-text1"/>
    <w:basedOn w:val="Normal"/>
    <w:rsid w:val="006C5B01"/>
    <w:pPr>
      <w:spacing w:lineRule="atLeast" w:line="432" w:afterAutospacing="true" w:after="100" w:beforeAutospacing="true" w:before="100"/>
    </w:pPr>
    <w:rPr>
      <w:rFonts w:hAnsi="Times New Roman" w:ascii="Times New Roman"/>
      <w:sz w:val="18"/>
      <w:szCs w:val="18"/>
      <w:lang w:val="hr-HR"/>
    </w:rPr>
  </w:style>
  <w:style w:customStyle="true" w:styleId="x-window-header-text1" w:type="paragraph">
    <w:name w:val="x-window-header-text1"/>
    <w:basedOn w:val="Normal"/>
    <w:rsid w:val="006C5B01"/>
    <w:pPr>
      <w:spacing w:lineRule="atLeast" w:line="432" w:afterAutospacing="true" w:after="100" w:beforeAutospacing="true" w:before="100"/>
    </w:pPr>
    <w:rPr>
      <w:rFonts w:hAnsi="Times New Roman" w:ascii="Times New Roman"/>
      <w:sz w:val="18"/>
      <w:szCs w:val="18"/>
      <w:lang w:val="hr-HR"/>
    </w:rPr>
  </w:style>
  <w:style w:customStyle="true" w:styleId="ext-mb-input1" w:type="paragraph">
    <w:name w:val="ext-mb-input1"/>
    <w:basedOn w:val="Normal"/>
    <w:rsid w:val="006C5B01"/>
    <w:pPr>
      <w:spacing w:lineRule="atLeast" w:line="432" w:afterAutospacing="true" w:after="100" w:before="60"/>
    </w:pPr>
    <w:rPr>
      <w:rFonts w:hAnsi="Times New Roman" w:ascii="Times New Roman"/>
      <w:sz w:val="26"/>
      <w:szCs w:val="26"/>
      <w:lang w:val="hr-HR"/>
    </w:rPr>
  </w:style>
  <w:style w:customStyle="true" w:styleId="ext-mb-textarea1" w:type="paragraph">
    <w:name w:val="ext-mb-textarea1"/>
    <w:basedOn w:val="Normal"/>
    <w:rsid w:val="006C5B01"/>
    <w:pPr>
      <w:spacing w:lineRule="atLeast" w:line="432" w:afterAutospacing="true" w:after="100" w:before="60"/>
    </w:pPr>
    <w:rPr>
      <w:rFonts w:cs="Tahoma" w:hAnsi="Tahoma" w:ascii="Tahoma"/>
      <w:sz w:val="18"/>
      <w:szCs w:val="18"/>
      <w:lang w:val="hr-HR"/>
    </w:rPr>
  </w:style>
  <w:style w:customStyle="true" w:styleId="x-progress-wrap1" w:type="paragraph">
    <w:name w:val="x-progress-wrap1"/>
    <w:basedOn w:val="Normal"/>
    <w:rsid w:val="006C5B01"/>
    <w:pPr>
      <w:pBdr>
        <w:top w:space="0" w:sz="6" w:color="6593CF" w:val="single"/>
        <w:left w:space="0" w:sz="6" w:color="6593CF" w:val="single"/>
        <w:bottom w:space="0" w:sz="6" w:color="6593CF" w:val="single"/>
        <w:right w:space="0" w:sz="6" w:color="6593CF" w:val="single"/>
      </w:pBdr>
      <w:spacing w:lineRule="atLeast" w:line="432" w:afterAutospacing="true" w:after="100" w:before="60"/>
    </w:pPr>
    <w:rPr>
      <w:rFonts w:hAnsi="Times New Roman" w:ascii="Times New Roman"/>
      <w:sz w:val="26"/>
      <w:szCs w:val="26"/>
      <w:lang w:val="hr-HR"/>
    </w:rPr>
  </w:style>
  <w:style w:customStyle="true" w:styleId="x-progress-wrap2" w:type="paragraph">
    <w:name w:val="x-progress-wrap2"/>
    <w:basedOn w:val="Normal"/>
    <w:rsid w:val="006C5B01"/>
    <w:pPr>
      <w:pBdr>
        <w:top w:space="0" w:sz="6" w:color="6593CF" w:val="single"/>
        <w:left w:space="0" w:sz="6" w:color="6593CF" w:val="single"/>
        <w:bottom w:space="0" w:sz="6" w:color="6593CF" w:val="single"/>
        <w:right w:space="0" w:sz="6" w:color="6593CF" w:val="single"/>
      </w:pBdr>
      <w:spacing w:lineRule="atLeast" w:line="432" w:afterAutospacing="true" w:after="100" w:before="90"/>
    </w:pPr>
    <w:rPr>
      <w:rFonts w:hAnsi="Times New Roman" w:ascii="Times New Roman"/>
      <w:sz w:val="26"/>
      <w:szCs w:val="26"/>
      <w:lang w:val="hr-HR"/>
    </w:rPr>
  </w:style>
  <w:style w:customStyle="true" w:styleId="x-msg-box-wait1" w:type="paragraph">
    <w:name w:val="x-msg-box-wait1"/>
    <w:basedOn w:val="Normal"/>
    <w:rsid w:val="006C5B01"/>
    <w:pPr>
      <w:spacing w:lineRule="atLeast" w:line="270" w:afterAutospacing="true" w:after="100" w:beforeAutospacing="true" w:before="100"/>
    </w:pPr>
    <w:rPr>
      <w:rFonts w:hAnsi="Times New Roman" w:ascii="Times New Roman"/>
      <w:sz w:val="26"/>
      <w:szCs w:val="26"/>
      <w:lang w:val="hr-HR"/>
    </w:rPr>
  </w:style>
  <w:style w:customStyle="true" w:styleId="ext-mb-icon1" w:type="paragraph">
    <w:name w:val="ext-mb-icon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ext-mb-icon2" w:type="paragraph">
    <w:name w:val="ext-mb-icon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ext-mb-info1" w:type="paragraph">
    <w:name w:val="ext-mb-info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ext-mb-warning1" w:type="paragraph">
    <w:name w:val="ext-mb-warning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ext-mb-question1" w:type="paragraph">
    <w:name w:val="ext-mb-question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ext-mb-error1" w:type="paragraph">
    <w:name w:val="ext-mb-erro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lider-end1" w:type="paragraph">
    <w:name w:val="x-slider-end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lider-inner1" w:type="paragraph">
    <w:name w:val="x-slider-inn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lider-thumb1" w:type="paragraph">
    <w:name w:val="x-slider-thumb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lider-end2" w:type="paragraph">
    <w:name w:val="x-slider-end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lider-inner2" w:type="paragraph">
    <w:name w:val="x-slider-inner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slider-thumb2" w:type="paragraph">
    <w:name w:val="x-slider-thumb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loat-right1" w:type="paragraph">
    <w:name w:val="x-float-right1"/>
    <w:basedOn w:val="Normal"/>
    <w:rsid w:val="006C5B01"/>
    <w:pPr>
      <w:spacing w:lineRule="atLeast" w:line="432" w:afterAutospacing="true" w:after="100" w:beforeAutospacing="true" w:before="100"/>
      <w:ind w:right="60"/>
    </w:pPr>
    <w:rPr>
      <w:rFonts w:hAnsi="Times New Roman" w:ascii="Times New Roman"/>
      <w:sz w:val="26"/>
      <w:szCs w:val="26"/>
      <w:lang w:val="hr-HR"/>
    </w:rPr>
  </w:style>
  <w:style w:customStyle="true" w:styleId="x-panel-header2" w:type="paragraph">
    <w:name w:val="x-panel-header2"/>
    <w:basedOn w:val="Normal"/>
    <w:rsid w:val="006C5B01"/>
    <w:pPr>
      <w:pBdr>
        <w:bottom w:space="3" w:sz="6" w:color="D0D0D0" w:val="single"/>
      </w:pBdr>
      <w:spacing w:lineRule="atLeast" w:line="225" w:afterAutospacing="true" w:after="100" w:beforeAutospacing="true" w:before="100"/>
    </w:pPr>
    <w:rPr>
      <w:rFonts w:cs="Tahoma" w:hAnsi="Tahoma" w:ascii="Tahoma"/>
      <w:b/>
      <w:bCs/>
      <w:color w:val="333333"/>
      <w:sz w:val="17"/>
      <w:szCs w:val="17"/>
      <w:lang w:val="hr-HR"/>
    </w:rPr>
  </w:style>
  <w:style w:customStyle="true" w:styleId="x-tool1" w:type="paragraph">
    <w:name w:val="x-tool1"/>
    <w:basedOn w:val="Normal"/>
    <w:rsid w:val="006C5B01"/>
    <w:pPr>
      <w:spacing w:lineRule="atLeast" w:line="432"/>
      <w:ind w:left="-60"/>
    </w:pPr>
    <w:rPr>
      <w:rFonts w:hAnsi="Times New Roman" w:ascii="Times New Roman"/>
      <w:sz w:val="26"/>
      <w:szCs w:val="26"/>
      <w:lang w:val="hr-HR"/>
    </w:rPr>
  </w:style>
  <w:style w:customStyle="true" w:styleId="x-date-header1" w:type="paragraph">
    <w:name w:val="x-date-head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btn-text6" w:type="paragraph">
    <w:name w:val="x-btn-text6"/>
    <w:basedOn w:val="Normal"/>
    <w:rsid w:val="006C5B01"/>
    <w:pPr>
      <w:spacing w:lineRule="atLeast" w:line="432" w:afterAutospacing="true" w:after="100" w:beforeAutospacing="true" w:before="100"/>
    </w:pPr>
    <w:rPr>
      <w:rFonts w:hAnsi="Times New Roman" w:ascii="Times New Roman"/>
      <w:color w:val="FFFFFF"/>
      <w:sz w:val="26"/>
      <w:szCs w:val="26"/>
      <w:lang w:val="hr-HR"/>
    </w:rPr>
  </w:style>
  <w:style w:customStyle="true" w:styleId="x-toolbar20" w:type="paragraph">
    <w:name w:val="x-toolbar20"/>
    <w:basedOn w:val="Normal"/>
    <w:rsid w:val="006C5B01"/>
    <w:pPr>
      <w:pBdr>
        <w:top w:space="2" w:sz="2" w:color="D0D0D0" w:val="single"/>
        <w:left w:space="2" w:sz="2" w:color="D0D0D0" w:val="single"/>
        <w:bottom w:space="2" w:sz="6" w:color="D0D0D0" w:val="single"/>
        <w:right w:space="2" w:sz="2" w:color="D0D0D0" w:val="single"/>
      </w:pBdr>
      <w:shd w:fill="F0F4F5" w:color="auto" w:val="clear"/>
      <w:spacing w:lineRule="atLeast" w:line="432" w:afterAutospacing="true" w:after="100" w:beforeAutospacing="true" w:before="100"/>
    </w:pPr>
    <w:rPr>
      <w:rFonts w:hAnsi="Times New Roman" w:ascii="Times New Roman"/>
      <w:sz w:val="26"/>
      <w:szCs w:val="26"/>
      <w:lang w:val="hr-HR"/>
    </w:rPr>
  </w:style>
  <w:style w:customStyle="true" w:styleId="x-date-active-hover1" w:type="paragraph">
    <w:name w:val="x-date-active-hover1"/>
    <w:basedOn w:val="Normal"/>
    <w:rsid w:val="006C5B01"/>
    <w:pPr>
      <w:shd w:fill="DDECFE" w:color="auto" w:val="clear"/>
      <w:spacing w:lineRule="atLeast" w:line="432" w:afterAutospacing="true" w:after="100" w:beforeAutospacing="true" w:before="100"/>
    </w:pPr>
    <w:rPr>
      <w:rFonts w:hAnsi="Times New Roman" w:ascii="Times New Roman"/>
      <w:sz w:val="26"/>
      <w:szCs w:val="26"/>
      <w:lang w:val="hr-HR"/>
    </w:rPr>
  </w:style>
  <w:style w:customStyle="true" w:styleId="x-form-text8" w:type="paragraph">
    <w:name w:val="x-form-text8"/>
    <w:basedOn w:val="Normal"/>
    <w:rsid w:val="006C5B01"/>
    <w:pPr>
      <w:pBdr>
        <w:top w:space="1" w:sz="6" w:color="B5B8C8" w:val="single"/>
        <w:left w:space="2" w:sz="6" w:color="B5B8C8" w:val="single"/>
        <w:bottom w:space="1" w:sz="6" w:color="B5B8C8" w:val="single"/>
        <w:right w:space="2" w:sz="6" w:color="B5B8C8" w:val="single"/>
      </w:pBdr>
      <w:shd w:fill="FFFFFF" w:color="auto" w:val="clear"/>
      <w:spacing w:lineRule="atLeast" w:line="240" w:afterAutospacing="true" w:after="100" w:beforeAutospacing="true" w:before="100"/>
      <w:textAlignment w:val="center"/>
    </w:pPr>
    <w:rPr>
      <w:rFonts w:hAnsi="Times New Roman" w:ascii="Times New Roman"/>
      <w:sz w:val="26"/>
      <w:szCs w:val="26"/>
      <w:lang w:val="hr-HR"/>
    </w:rPr>
  </w:style>
  <w:style w:customStyle="true" w:styleId="x-form-check-wrap4" w:type="paragraph">
    <w:name w:val="x-form-check-wrap4"/>
    <w:basedOn w:val="Normal"/>
    <w:rsid w:val="006C5B01"/>
    <w:pPr>
      <w:spacing w:lineRule="atLeast" w:line="270" w:afterAutospacing="true" w:after="100" w:beforeAutospacing="true" w:before="100"/>
    </w:pPr>
    <w:rPr>
      <w:rFonts w:hAnsi="Times New Roman" w:ascii="Times New Roman"/>
      <w:sz w:val="26"/>
      <w:szCs w:val="26"/>
      <w:lang w:val="hr-HR"/>
    </w:rPr>
  </w:style>
  <w:style w:customStyle="true" w:styleId="x-form-radio-wrap4" w:type="paragraph">
    <w:name w:val="x-form-radio-wrap4"/>
    <w:basedOn w:val="Normal"/>
    <w:rsid w:val="006C5B01"/>
    <w:pPr>
      <w:spacing w:lineRule="atLeast" w:line="270" w:afterAutospacing="true" w:after="100" w:beforeAutospacing="true" w:before="100"/>
    </w:pPr>
    <w:rPr>
      <w:rFonts w:hAnsi="Times New Roman" w:ascii="Times New Roman"/>
      <w:sz w:val="26"/>
      <w:szCs w:val="26"/>
      <w:lang w:val="hr-HR"/>
    </w:rPr>
  </w:style>
  <w:style w:customStyle="true" w:styleId="x-form-file1" w:type="paragraph">
    <w:name w:val="x-form-file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form-file-text1" w:type="paragraph">
    <w:name w:val="x-form-file-text1"/>
    <w:basedOn w:val="Normal"/>
    <w:rsid w:val="006C5B01"/>
    <w:pPr>
      <w:spacing w:lineRule="atLeast" w:line="432" w:afterAutospacing="true" w:after="100" w:beforeAutospacing="true" w:before="100"/>
    </w:pPr>
    <w:rPr>
      <w:rFonts w:hAnsi="Times New Roman" w:ascii="Times New Roman"/>
      <w:color w:val="777777"/>
      <w:sz w:val="26"/>
      <w:szCs w:val="26"/>
      <w:lang w:val="hr-HR"/>
    </w:rPr>
  </w:style>
  <w:style w:customStyle="true" w:styleId="x-info-header1" w:type="paragraph">
    <w:name w:val="x-info-header1"/>
    <w:basedOn w:val="Normal"/>
    <w:rsid w:val="006C5B01"/>
    <w:pPr>
      <w:spacing w:afterAutospacing="true" w:after="100" w:beforeAutospacing="true" w:before="100"/>
    </w:pPr>
    <w:rPr>
      <w:rFonts w:cs="Tahoma" w:hAnsi="Tahoma" w:ascii="Tahoma"/>
      <w:b/>
      <w:bCs/>
      <w:color w:val="555555"/>
      <w:sz w:val="20"/>
      <w:lang w:val="hr-HR"/>
    </w:rPr>
  </w:style>
  <w:style w:customStyle="true" w:styleId="x-info-icon1" w:type="paragraph">
    <w:name w:val="x-info-icon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info-icon2" w:type="paragraph">
    <w:name w:val="x-info-icon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info-body1" w:type="paragraph">
    <w:name w:val="x-info-body1"/>
    <w:basedOn w:val="Normal"/>
    <w:rsid w:val="006C5B01"/>
    <w:pPr>
      <w:spacing w:lineRule="atLeast" w:line="432" w:afterAutospacing="true" w:after="100" w:beforeAutospacing="true" w:before="100"/>
    </w:pPr>
    <w:rPr>
      <w:rFonts w:cs="Tahoma" w:hAnsi="Tahoma" w:ascii="Tahoma"/>
      <w:color w:val="555555"/>
      <w:sz w:val="18"/>
      <w:szCs w:val="18"/>
      <w:lang w:val="hr-HR"/>
    </w:rPr>
  </w:style>
  <w:style w:customStyle="true" w:styleId="x-info-footer1" w:type="paragraph">
    <w:name w:val="x-info-foot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info-bc1" w:type="paragraph">
    <w:name w:val="x-info-bc1"/>
    <w:basedOn w:val="Normal"/>
    <w:rsid w:val="006C5B01"/>
    <w:pPr>
      <w:spacing w:lineRule="auto" w:line="0" w:afterAutospacing="true" w:after="100" w:beforeAutospacing="true" w:before="100"/>
    </w:pPr>
    <w:rPr>
      <w:rFonts w:hAnsi="Times New Roman" w:ascii="Times New Roman"/>
      <w:sz w:val="2"/>
      <w:szCs w:val="2"/>
      <w:lang w:val="hr-HR"/>
    </w:rPr>
  </w:style>
  <w:style w:customStyle="true" w:styleId="x-info-bc2" w:type="paragraph">
    <w:name w:val="x-info-bc2"/>
    <w:basedOn w:val="Normal"/>
    <w:rsid w:val="006C5B01"/>
    <w:pPr>
      <w:spacing w:lineRule="auto" w:line="0" w:afterAutospacing="true" w:after="100" w:beforeAutospacing="true" w:before="100"/>
    </w:pPr>
    <w:rPr>
      <w:rFonts w:hAnsi="Times New Roman" w:ascii="Times New Roman"/>
      <w:sz w:val="2"/>
      <w:szCs w:val="2"/>
      <w:lang w:val="hr-HR"/>
    </w:rPr>
  </w:style>
  <w:style w:customStyle="true" w:styleId="my-list-notchecked1" w:type="paragraph">
    <w:name w:val="my-list-notchecked1"/>
    <w:basedOn w:val="Normal"/>
    <w:rsid w:val="006C5B01"/>
    <w:pPr>
      <w:spacing w:lineRule="atLeast" w:line="432" w:before="30"/>
    </w:pPr>
    <w:rPr>
      <w:rFonts w:hAnsi="Times New Roman" w:ascii="Times New Roman"/>
      <w:sz w:val="26"/>
      <w:szCs w:val="26"/>
      <w:lang w:val="hr-HR"/>
    </w:rPr>
  </w:style>
  <w:style w:customStyle="true" w:styleId="my-list-checked1" w:type="paragraph">
    <w:name w:val="my-list-checked1"/>
    <w:basedOn w:val="Normal"/>
    <w:rsid w:val="006C5B01"/>
    <w:pPr>
      <w:spacing w:lineRule="atLeast" w:line="432" w:before="30"/>
    </w:pPr>
    <w:rPr>
      <w:rFonts w:hAnsi="Times New Roman" w:ascii="Times New Roman"/>
      <w:sz w:val="26"/>
      <w:szCs w:val="26"/>
      <w:lang w:val="hr-HR"/>
    </w:rPr>
  </w:style>
  <w:style w:customStyle="true" w:styleId="my-list-item1" w:type="paragraph">
    <w:name w:val="my-list-item1"/>
    <w:basedOn w:val="Normal"/>
    <w:rsid w:val="006C5B01"/>
    <w:pPr>
      <w:pBdr>
        <w:top w:space="0" w:sz="6" w:color="FFFFFF" w:val="single"/>
        <w:left w:space="0" w:sz="6" w:color="FFFFFF" w:val="single"/>
        <w:bottom w:space="0" w:sz="6" w:color="FFFFFF" w:val="single"/>
        <w:right w:space="0" w:sz="6" w:color="FFFFFF" w:val="single"/>
      </w:pBdr>
      <w:spacing w:lineRule="atLeast" w:line="432" w:afterAutospacing="true" w:after="100" w:beforeAutospacing="true" w:before="100"/>
    </w:pPr>
    <w:rPr>
      <w:rFonts w:hAnsi="Times New Roman" w:ascii="Times New Roman"/>
      <w:sz w:val="26"/>
      <w:szCs w:val="26"/>
      <w:lang w:val="hr-HR"/>
    </w:rPr>
  </w:style>
  <w:style w:customStyle="true" w:styleId="my-list-item-over1" w:type="paragraph">
    <w:name w:val="my-list-item-over1"/>
    <w:basedOn w:val="Normal"/>
    <w:rsid w:val="006C5B01"/>
    <w:pPr>
      <w:pBdr>
        <w:top w:space="0" w:sz="6" w:color="B5B4B4" w:val="dotted"/>
        <w:left w:space="0" w:sz="6" w:color="B5B4B4" w:val="dotted"/>
        <w:bottom w:space="0" w:sz="6" w:color="B5B4B4" w:val="dotted"/>
        <w:right w:space="0" w:sz="6" w:color="B5B4B4" w:val="dotted"/>
      </w:pBdr>
      <w:shd w:fill="F1F1F1" w:color="auto" w:val="clear"/>
      <w:spacing w:lineRule="atLeast" w:line="432" w:afterAutospacing="true" w:after="100" w:beforeAutospacing="true" w:before="100"/>
    </w:pPr>
    <w:rPr>
      <w:rFonts w:hAnsi="Times New Roman" w:ascii="Times New Roman"/>
      <w:sz w:val="26"/>
      <w:szCs w:val="26"/>
      <w:lang w:val="hr-HR"/>
    </w:rPr>
  </w:style>
  <w:style w:customStyle="true" w:styleId="my-list-item-sel1" w:type="paragraph">
    <w:name w:val="my-list-item-sel1"/>
    <w:basedOn w:val="Normal"/>
    <w:rsid w:val="006C5B01"/>
    <w:pPr>
      <w:pBdr>
        <w:top w:space="0" w:sz="6" w:color="9EB8ED" w:val="dotted"/>
        <w:left w:space="0" w:sz="6" w:color="9EB8ED" w:val="dotted"/>
        <w:bottom w:space="0" w:sz="6" w:color="9EB8ED" w:val="dotted"/>
        <w:right w:space="0" w:sz="6" w:color="9EB8ED" w:val="dotted"/>
      </w:pBdr>
      <w:shd w:fill="DFE8F6" w:color="auto" w:val="clear"/>
      <w:spacing w:lineRule="atLeast" w:line="432" w:afterAutospacing="true" w:after="100" w:beforeAutospacing="true" w:before="100"/>
    </w:pPr>
    <w:rPr>
      <w:rFonts w:hAnsi="Times New Roman" w:ascii="Times New Roman"/>
      <w:sz w:val="26"/>
      <w:szCs w:val="26"/>
      <w:lang w:val="hr-HR"/>
    </w:rPr>
  </w:style>
  <w:style w:customStyle="true" w:styleId="my-list-item-l1" w:type="paragraph">
    <w:name w:val="my-list-item-l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list-item-icon1" w:type="paragraph">
    <w:name w:val="my-list-item-icon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list-item-ml1" w:type="paragraph">
    <w:name w:val="my-list-item-ml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list-item-c1" w:type="paragraph">
    <w:name w:val="my-list-item-c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list-item-r1" w:type="paragraph">
    <w:name w:val="my-list-item-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list-item-l2" w:type="paragraph">
    <w:name w:val="my-list-item-l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list-item-icon2" w:type="paragraph">
    <w:name w:val="my-list-item-icon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list-item-ml2" w:type="paragraph">
    <w:name w:val="my-list-item-ml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list-item-c2" w:type="paragraph">
    <w:name w:val="my-list-item-c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list-item-r2" w:type="paragraph">
    <w:name w:val="my-list-item-r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bl-item-cell-overflow1" w:type="paragraph">
    <w:name w:val="my-tbl-item-cell-overflow1"/>
    <w:basedOn w:val="Normal"/>
    <w:rsid w:val="006C5B01"/>
    <w:pPr>
      <w:pBdr>
        <w:right w:space="0" w:sz="6" w:color="EDEDED" w:val="single"/>
      </w:pBdr>
      <w:spacing w:lineRule="atLeast" w:line="432" w:afterAutospacing="true" w:after="100" w:beforeAutospacing="true" w:before="100"/>
    </w:pPr>
    <w:rPr>
      <w:rFonts w:hAnsi="Times New Roman" w:ascii="Times New Roman"/>
      <w:sz w:val="26"/>
      <w:szCs w:val="26"/>
      <w:lang w:val="hr-HR"/>
    </w:rPr>
  </w:style>
  <w:style w:customStyle="true" w:styleId="my-tbl-item-cell-overflow2" w:type="paragraph">
    <w:name w:val="my-tbl-item-cell-overflow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bl-item-cell-text1" w:type="paragraph">
    <w:name w:val="my-tbl-item-cell-text1"/>
    <w:basedOn w:val="Normal"/>
    <w:rsid w:val="006C5B01"/>
    <w:pPr>
      <w:spacing w:lineRule="atLeast" w:line="432" w:afterAutospacing="true" w:after="100" w:beforeAutospacing="true" w:before="100"/>
    </w:pPr>
    <w:rPr>
      <w:rFonts w:cs="Arial"/>
      <w:sz w:val="17"/>
      <w:szCs w:val="17"/>
      <w:lang w:val="hr-HR"/>
    </w:rPr>
  </w:style>
  <w:style w:customStyle="true" w:styleId="my-tbl-item-cell-widget1" w:type="paragraph">
    <w:name w:val="my-tbl-item-cell-widge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open1" w:type="paragraph">
    <w:name w:val="my-tree-open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close1" w:type="paragraph">
    <w:name w:val="my-tree-close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tree-folder1" w:type="paragraph">
    <w:name w:val="tree-folder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tbl-icon1" w:type="paragraph">
    <w:name w:val="my-treetbl-icon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tbl-open1" w:type="paragraph">
    <w:name w:val="my-treetbl-open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tbl-close1" w:type="paragraph">
    <w:name w:val="my-treetbl-close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tree-folder2" w:type="paragraph">
    <w:name w:val="tree-folder2"/>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tbl-cell1" w:type="paragraph">
    <w:name w:val="my-treetbl-cell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tbl-cell-overflow1" w:type="paragraph">
    <w:name w:val="my-treetbl-cell-overflow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my-treetbl-cell-text1" w:type="paragraph">
    <w:name w:val="my-treetbl-cell-text1"/>
    <w:basedOn w:val="Normal"/>
    <w:rsid w:val="006C5B01"/>
    <w:pPr>
      <w:spacing w:lineRule="atLeast" w:line="432" w:afterAutospacing="true" w:after="100" w:beforeAutospacing="true" w:before="100"/>
    </w:pPr>
    <w:rPr>
      <w:rFonts w:cs="Arial"/>
      <w:sz w:val="18"/>
      <w:szCs w:val="18"/>
      <w:lang w:val="hr-HR"/>
    </w:rPr>
  </w:style>
  <w:style w:customStyle="true" w:styleId="x-tip-top1" w:type="paragraph">
    <w:name w:val="x-tip-top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top-left1" w:type="paragraph">
    <w:name w:val="x-tip-top-lef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top-right1" w:type="paragraph">
    <w:name w:val="x-tip-top-righ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ft1" w:type="paragraph">
    <w:name w:val="x-tip-f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ft-left1" w:type="paragraph">
    <w:name w:val="x-tip-ft-lef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ft-right1" w:type="paragraph">
    <w:name w:val="x-tip-ft-righ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bd-left1" w:type="paragraph">
    <w:name w:val="x-tip-bd-lef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tip-bd-right1" w:type="paragraph">
    <w:name w:val="x-tip-bd-right1"/>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window-mc5" w:type="paragraph">
    <w:name w:val="x-window-mc5"/>
    <w:basedOn w:val="Normal"/>
    <w:rsid w:val="006C5B01"/>
    <w:pPr>
      <w:shd w:fill="E4E4E4" w:color="auto" w:val="clear"/>
      <w:spacing w:lineRule="atLeast" w:line="432"/>
    </w:pPr>
    <w:rPr>
      <w:rFonts w:cs="Tahoma" w:hAnsi="Tahoma" w:ascii="Tahoma"/>
      <w:sz w:val="17"/>
      <w:szCs w:val="17"/>
      <w:lang w:val="hr-HR"/>
    </w:rPr>
  </w:style>
  <w:style w:customStyle="true" w:styleId="x-btn-center12" w:type="paragraph">
    <w:name w:val="x-btn-center12"/>
    <w:basedOn w:val="Normal"/>
    <w:rsid w:val="006C5B01"/>
    <w:pPr>
      <w:pBdr>
        <w:top w:space="2" w:sz="6" w:color="AAAAAA" w:val="single"/>
        <w:left w:space="5" w:sz="6" w:color="AAAAAA" w:val="single"/>
        <w:bottom w:space="2" w:sz="6" w:color="AAAAAA" w:val="single"/>
        <w:right w:space="5" w:sz="6" w:color="AAAAAA" w:val="single"/>
      </w:pBdr>
      <w:shd w:fill="CCCCCC" w:color="auto" w:val="clear"/>
      <w:spacing w:lineRule="atLeast" w:line="432" w:afterAutospacing="true" w:after="100" w:beforeAutospacing="true" w:before="100"/>
      <w:jc w:val="center"/>
      <w:textAlignment w:val="center"/>
    </w:pPr>
    <w:rPr>
      <w:rFonts w:hAnsi="Times New Roman" w:ascii="Times New Roman"/>
      <w:sz w:val="26"/>
      <w:szCs w:val="26"/>
      <w:lang w:val="hr-HR"/>
    </w:rPr>
  </w:style>
  <w:style w:customStyle="true" w:styleId="x-btn-center13" w:type="paragraph">
    <w:name w:val="x-btn-center13"/>
    <w:basedOn w:val="Normal"/>
    <w:rsid w:val="006C5B01"/>
    <w:pPr>
      <w:pBdr>
        <w:top w:space="2" w:sz="6" w:color="AAAAAA" w:val="single"/>
        <w:left w:space="5" w:sz="6" w:color="AAAAAA" w:val="single"/>
        <w:bottom w:space="2" w:sz="6" w:color="AAAAAA" w:val="single"/>
        <w:right w:space="5" w:sz="6" w:color="AAAAAA" w:val="single"/>
      </w:pBdr>
      <w:shd w:fill="DDDDDD" w:color="auto" w:val="clear"/>
      <w:spacing w:lineRule="atLeast" w:line="432" w:afterAutospacing="true" w:after="100" w:beforeAutospacing="true" w:before="100"/>
      <w:jc w:val="center"/>
      <w:textAlignment w:val="center"/>
    </w:pPr>
    <w:rPr>
      <w:rFonts w:hAnsi="Times New Roman" w:ascii="Times New Roman"/>
      <w:sz w:val="26"/>
      <w:szCs w:val="26"/>
      <w:lang w:val="hr-HR"/>
    </w:rPr>
  </w:style>
  <w:style w:customStyle="true" w:styleId="x-window-mc6" w:type="paragraph">
    <w:name w:val="x-window-mc6"/>
    <w:basedOn w:val="Normal"/>
    <w:rsid w:val="006C5B01"/>
    <w:pPr>
      <w:pBdr>
        <w:top w:space="0" w:sz="6" w:color="CCCCCC" w:val="single"/>
        <w:bottom w:space="0" w:sz="6" w:color="CCCCCC" w:val="single"/>
      </w:pBdr>
      <w:spacing w:lineRule="atLeast" w:line="432"/>
    </w:pPr>
    <w:rPr>
      <w:rFonts w:cs="Tahoma" w:hAnsi="Tahoma" w:ascii="Tahoma"/>
      <w:sz w:val="17"/>
      <w:szCs w:val="17"/>
      <w:lang w:val="hr-HR"/>
    </w:rPr>
  </w:style>
  <w:style w:customStyle="true" w:styleId="x-form-trigger6" w:type="paragraph">
    <w:name w:val="x-form-trigger6"/>
    <w:basedOn w:val="Normal"/>
    <w:rsid w:val="006C5B01"/>
    <w:pPr>
      <w:pBdr>
        <w:bottom w:space="0" w:sz="6" w:color="B5B8C8" w:val="single"/>
      </w:pBdr>
      <w:spacing w:lineRule="atLeast" w:line="432" w:afterAutospacing="true" w:after="100" w:beforeAutospacing="true" w:before="100"/>
    </w:pPr>
    <w:rPr>
      <w:rFonts w:hAnsi="Times New Roman" w:ascii="Times New Roman"/>
      <w:sz w:val="26"/>
      <w:szCs w:val="26"/>
      <w:lang w:val="hr-HR"/>
    </w:rPr>
  </w:style>
  <w:style w:customStyle="true" w:styleId="x-grid3-cell-inner5" w:type="paragraph">
    <w:name w:val="x-grid3-cell-inner5"/>
    <w:basedOn w:val="Normal"/>
    <w:rsid w:val="006C5B01"/>
    <w:pPr>
      <w:spacing w:lineRule="atLeast" w:line="432" w:afterAutospacing="true" w:after="100" w:beforeAutospacing="true" w:before="100"/>
    </w:pPr>
    <w:rPr>
      <w:rFonts w:hAnsi="Times New Roman" w:ascii="Times New Roman"/>
      <w:sz w:val="26"/>
      <w:szCs w:val="26"/>
      <w:lang w:val="hr-HR"/>
    </w:rPr>
  </w:style>
  <w:style w:customStyle="true" w:styleId="x-grid3-hd-inner8" w:type="paragraph">
    <w:name w:val="x-grid3-hd-inner8"/>
    <w:basedOn w:val="Normal"/>
    <w:rsid w:val="006C5B01"/>
    <w:pPr>
      <w:spacing w:lineRule="atLeast" w:line="432" w:afterAutospacing="true" w:after="100" w:beforeAutospacing="true" w:before="100"/>
    </w:pPr>
    <w:rPr>
      <w:rFonts w:hAnsi="Times New Roman" w:ascii="Times New Roman"/>
      <w:sz w:val="26"/>
      <w:szCs w:val="26"/>
      <w:lang w:val="hr-HR"/>
    </w:rPr>
  </w:style>
  <w:style w:styleId="Reetkatablice" w:type="table">
    <w:name w:val="Table Grid"/>
    <w:basedOn w:val="Obinatablica"/>
    <w:rsid w:val="00F63F3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190421"/>
    <w:rPr>
      <w:rFonts w:cs="Arial"/>
      <w:sz w:val="22"/>
      <w:szCs w:val="24"/>
      <w:lang w:val="hr-HR"/>
    </w:rPr>
  </w:style>
  <w:style w:customStyle="true" w:styleId="TijelotekstaChar" w:type="character">
    <w:name w:val="Tijelo teksta Char"/>
    <w:basedOn w:val="Zadanifontodlomka"/>
    <w:link w:val="Tijeloteksta"/>
    <w:rsid w:val="00190421"/>
    <w:rPr>
      <w:rFonts w:cs="Arial" w:hAnsi="Arial" w:ascii="Arial"/>
      <w:sz w:val="22"/>
      <w:szCs w:val="24"/>
    </w:rPr>
  </w:style>
  <w:style w:styleId="Tekstrezerviranogmjesta" w:type="character">
    <w:name w:val="Placeholder Text"/>
    <w:basedOn w:val="Zadanifontodlomka"/>
    <w:uiPriority w:val="99"/>
    <w:semiHidden/>
    <w:rsid w:val="003375B4"/>
    <w:rPr>
      <w:color w:val="808080"/>
      <w:bdr w:space="0" w:sz="0" w:color="auto" w:val="none"/>
      <w:shd w:fill="auto" w:color="auto" w:val="clear"/>
    </w:rPr>
  </w:style>
  <w:style w:customStyle="true" w:styleId="eSPISCCParagraphDefaultFont" w:type="character">
    <w:name w:val="eSPIS_CC_Paragraph Default Font"/>
    <w:basedOn w:val="Zadanifontodlomka"/>
    <w:rsid w:val="003375B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375B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375B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375B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uiPriority="22"/>
    <w:lsdException w:name="Emphasis" w:qFormat="1" w:uiPriority="20"/>
    <w:lsdException w:name="Normal (Web)"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Variable" w:uiPriority="99"/>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lang w:val="en-GB"/>
    </w:rPr>
  </w:style>
  <w:style w:styleId="Naslov1" w:type="paragraph">
    <w:name w:val="heading 1"/>
    <w:basedOn w:val="Normal"/>
    <w:link w:val="Naslov1Char"/>
    <w:uiPriority w:val="9"/>
    <w:qFormat/>
    <w:rsid w:val="006C5B01"/>
    <w:pPr>
      <w:spacing w:after="100" w:afterAutospacing="1" w:before="100" w:beforeAutospacing="1"/>
      <w:outlineLvl w:val="0"/>
    </w:pPr>
    <w:rPr>
      <w:rFonts w:ascii="Anivers-Regular" w:hAnsi="Anivers-Regular"/>
      <w:color w:val="A6A6A6"/>
      <w:kern w:val="36"/>
      <w:szCs w:val="24"/>
      <w:lang w:val="hr-HR"/>
    </w:rPr>
  </w:style>
  <w:style w:styleId="Naslov2" w:type="paragraph">
    <w:name w:val="heading 2"/>
    <w:basedOn w:val="Normal"/>
    <w:link w:val="Naslov2Char"/>
    <w:uiPriority w:val="9"/>
    <w:qFormat/>
    <w:rsid w:val="006C5B01"/>
    <w:pPr>
      <w:spacing w:after="100" w:afterAutospacing="1" w:before="100" w:beforeAutospacing="1"/>
      <w:outlineLvl w:val="1"/>
    </w:pPr>
    <w:rPr>
      <w:rFonts w:ascii="Anivers-Regular" w:hAnsi="Anivers-Regular"/>
      <w:color w:val="A6A6A6"/>
      <w:szCs w:val="24"/>
      <w:lang w:val="hr-HR"/>
    </w:rPr>
  </w:style>
  <w:style w:styleId="Naslov3" w:type="paragraph">
    <w:name w:val="heading 3"/>
    <w:basedOn w:val="Normal"/>
    <w:link w:val="Naslov3Char"/>
    <w:uiPriority w:val="9"/>
    <w:qFormat/>
    <w:rsid w:val="006C5B01"/>
    <w:pPr>
      <w:spacing w:after="100" w:afterAutospacing="1" w:before="100" w:beforeAutospacing="1"/>
      <w:outlineLvl w:val="2"/>
    </w:pPr>
    <w:rPr>
      <w:rFonts w:ascii="Anivers-Regular" w:hAnsi="Anivers-Regular"/>
      <w:color w:val="A6A6A6"/>
      <w:szCs w:val="24"/>
      <w:lang w:val="hr-HR"/>
    </w:rPr>
  </w:style>
  <w:style w:styleId="Naslov4" w:type="paragraph">
    <w:name w:val="heading 4"/>
    <w:basedOn w:val="Normal"/>
    <w:link w:val="Naslov4Char"/>
    <w:uiPriority w:val="9"/>
    <w:qFormat/>
    <w:rsid w:val="006C5B01"/>
    <w:pPr>
      <w:spacing w:after="100" w:afterAutospacing="1" w:before="100" w:beforeAutospacing="1"/>
      <w:outlineLvl w:val="3"/>
    </w:pPr>
    <w:rPr>
      <w:rFonts w:ascii="Anivers-Regular" w:hAnsi="Anivers-Regular"/>
      <w:color w:val="A6A6A6"/>
      <w:szCs w:val="24"/>
      <w:lang w:val="hr-HR"/>
    </w:rPr>
  </w:style>
  <w:style w:styleId="Naslov5" w:type="paragraph">
    <w:name w:val="heading 5"/>
    <w:basedOn w:val="Normal"/>
    <w:link w:val="Naslov5Char"/>
    <w:uiPriority w:val="9"/>
    <w:qFormat/>
    <w:rsid w:val="006C5B01"/>
    <w:pPr>
      <w:spacing w:after="100" w:afterAutospacing="1" w:before="100" w:beforeAutospacing="1"/>
      <w:outlineLvl w:val="4"/>
    </w:pPr>
    <w:rPr>
      <w:rFonts w:ascii="Anivers-Regular" w:hAnsi="Anivers-Regular"/>
      <w:color w:val="A6A6A6"/>
      <w:szCs w:val="24"/>
      <w:lang w:val="hr-HR"/>
    </w:rPr>
  </w:style>
  <w:style w:styleId="Naslov6" w:type="paragraph">
    <w:name w:val="heading 6"/>
    <w:basedOn w:val="Normal"/>
    <w:link w:val="Naslov6Char"/>
    <w:uiPriority w:val="9"/>
    <w:qFormat/>
    <w:rsid w:val="006C5B01"/>
    <w:pPr>
      <w:spacing w:after="100" w:afterAutospacing="1" w:before="100" w:beforeAutospacing="1"/>
      <w:outlineLvl w:val="5"/>
    </w:pPr>
    <w:rPr>
      <w:rFonts w:ascii="Anivers-Regular" w:hAnsi="Anivers-Regular"/>
      <w:color w:val="A6A6A6"/>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692B24"/>
    <w:rPr>
      <w:rFonts w:ascii="Tahoma" w:cs="Tahoma" w:hAnsi="Tahoma"/>
      <w:sz w:val="16"/>
      <w:szCs w:val="16"/>
    </w:rPr>
  </w:style>
  <w:style w:styleId="Podnoje" w:type="paragraph">
    <w:name w:val="footer"/>
    <w:basedOn w:val="Normal"/>
    <w:link w:val="PodnojeChar"/>
    <w:rsid w:val="003A740F"/>
    <w:pPr>
      <w:tabs>
        <w:tab w:pos="4536" w:val="center"/>
        <w:tab w:pos="9072" w:val="right"/>
      </w:tabs>
    </w:pPr>
  </w:style>
  <w:style w:customStyle="1" w:styleId="PodnojeChar" w:type="character">
    <w:name w:val="Podnožje Char"/>
    <w:link w:val="Podnoje"/>
    <w:rsid w:val="003A740F"/>
    <w:rPr>
      <w:rFonts w:ascii="Arial" w:hAnsi="Arial"/>
      <w:sz w:val="24"/>
      <w:lang w:val="en-GB"/>
    </w:rPr>
  </w:style>
  <w:style w:customStyle="1" w:styleId="ZaglavljeChar" w:type="character">
    <w:name w:val="Zaglavlje Char"/>
    <w:link w:val="Zaglavlje"/>
    <w:uiPriority w:val="99"/>
    <w:rsid w:val="00392ED7"/>
    <w:rPr>
      <w:rFonts w:ascii="Arial" w:hAnsi="Arial"/>
      <w:sz w:val="24"/>
      <w:lang w:val="en-GB"/>
    </w:rPr>
  </w:style>
  <w:style w:styleId="Odlomakpopisa" w:type="paragraph">
    <w:name w:val="List Paragraph"/>
    <w:basedOn w:val="Normal"/>
    <w:uiPriority w:val="34"/>
    <w:qFormat/>
    <w:rsid w:val="00EC5868"/>
    <w:pPr>
      <w:ind w:left="720"/>
      <w:contextualSpacing/>
    </w:pPr>
  </w:style>
  <w:style w:customStyle="1" w:styleId="Naslov1Char" w:type="character">
    <w:name w:val="Naslov 1 Char"/>
    <w:basedOn w:val="Zadanifontodlomka"/>
    <w:link w:val="Naslov1"/>
    <w:uiPriority w:val="9"/>
    <w:rsid w:val="006C5B01"/>
    <w:rPr>
      <w:rFonts w:ascii="Anivers-Regular" w:hAnsi="Anivers-Regular"/>
      <w:color w:val="A6A6A6"/>
      <w:kern w:val="36"/>
      <w:sz w:val="24"/>
      <w:szCs w:val="24"/>
    </w:rPr>
  </w:style>
  <w:style w:customStyle="1" w:styleId="Naslov2Char" w:type="character">
    <w:name w:val="Naslov 2 Char"/>
    <w:basedOn w:val="Zadanifontodlomka"/>
    <w:link w:val="Naslov2"/>
    <w:uiPriority w:val="9"/>
    <w:rsid w:val="006C5B01"/>
    <w:rPr>
      <w:rFonts w:ascii="Anivers-Regular" w:hAnsi="Anivers-Regular"/>
      <w:color w:val="A6A6A6"/>
      <w:sz w:val="24"/>
      <w:szCs w:val="24"/>
    </w:rPr>
  </w:style>
  <w:style w:customStyle="1" w:styleId="Naslov3Char" w:type="character">
    <w:name w:val="Naslov 3 Char"/>
    <w:basedOn w:val="Zadanifontodlomka"/>
    <w:link w:val="Naslov3"/>
    <w:uiPriority w:val="9"/>
    <w:rsid w:val="006C5B01"/>
    <w:rPr>
      <w:rFonts w:ascii="Anivers-Regular" w:hAnsi="Anivers-Regular"/>
      <w:color w:val="A6A6A6"/>
      <w:sz w:val="24"/>
      <w:szCs w:val="24"/>
    </w:rPr>
  </w:style>
  <w:style w:customStyle="1" w:styleId="Naslov4Char" w:type="character">
    <w:name w:val="Naslov 4 Char"/>
    <w:basedOn w:val="Zadanifontodlomka"/>
    <w:link w:val="Naslov4"/>
    <w:uiPriority w:val="9"/>
    <w:rsid w:val="006C5B01"/>
    <w:rPr>
      <w:rFonts w:ascii="Anivers-Regular" w:hAnsi="Anivers-Regular"/>
      <w:color w:val="A6A6A6"/>
      <w:sz w:val="24"/>
      <w:szCs w:val="24"/>
    </w:rPr>
  </w:style>
  <w:style w:customStyle="1" w:styleId="Naslov5Char" w:type="character">
    <w:name w:val="Naslov 5 Char"/>
    <w:basedOn w:val="Zadanifontodlomka"/>
    <w:link w:val="Naslov5"/>
    <w:uiPriority w:val="9"/>
    <w:rsid w:val="006C5B01"/>
    <w:rPr>
      <w:rFonts w:ascii="Anivers-Regular" w:hAnsi="Anivers-Regular"/>
      <w:color w:val="A6A6A6"/>
      <w:sz w:val="24"/>
      <w:szCs w:val="24"/>
    </w:rPr>
  </w:style>
  <w:style w:customStyle="1" w:styleId="Naslov6Char" w:type="character">
    <w:name w:val="Naslov 6 Char"/>
    <w:basedOn w:val="Zadanifontodlomka"/>
    <w:link w:val="Naslov6"/>
    <w:uiPriority w:val="9"/>
    <w:rsid w:val="006C5B01"/>
    <w:rPr>
      <w:rFonts w:ascii="Anivers-Regular" w:hAnsi="Anivers-Regular"/>
      <w:color w:val="A6A6A6"/>
      <w:sz w:val="24"/>
      <w:szCs w:val="24"/>
    </w:rPr>
  </w:style>
  <w:style w:styleId="Hiperveza" w:type="character">
    <w:name w:val="Hyperlink"/>
    <w:basedOn w:val="Zadanifontodlomka"/>
    <w:uiPriority w:val="99"/>
    <w:unhideWhenUsed/>
    <w:rsid w:val="006C5B01"/>
    <w:rPr>
      <w:strike w:val="0"/>
      <w:dstrike w:val="0"/>
      <w:color w:val="AA0000"/>
      <w:u w:val="none"/>
      <w:effect w:val="none"/>
    </w:rPr>
  </w:style>
  <w:style w:styleId="SlijeenaHiperveza" w:type="character">
    <w:name w:val="FollowedHyperlink"/>
    <w:basedOn w:val="Zadanifontodlomka"/>
    <w:uiPriority w:val="99"/>
    <w:unhideWhenUsed/>
    <w:rsid w:val="006C5B01"/>
    <w:rPr>
      <w:strike w:val="0"/>
      <w:dstrike w:val="0"/>
      <w:color w:val="660000"/>
      <w:u w:val="none"/>
      <w:effect w:val="none"/>
    </w:rPr>
  </w:style>
  <w:style w:styleId="HTML-adresa" w:type="paragraph">
    <w:name w:val="HTML Address"/>
    <w:basedOn w:val="Normal"/>
    <w:link w:val="HTML-adresaChar"/>
    <w:uiPriority w:val="99"/>
    <w:unhideWhenUsed/>
    <w:rsid w:val="006C5B01"/>
    <w:rPr>
      <w:rFonts w:ascii="Times New Roman" w:hAnsi="Times New Roman"/>
      <w:szCs w:val="24"/>
      <w:lang w:val="hr-HR"/>
    </w:rPr>
  </w:style>
  <w:style w:customStyle="1" w:styleId="HTML-adresaChar" w:type="character">
    <w:name w:val="HTML-adresa Char"/>
    <w:basedOn w:val="Zadanifontodlomka"/>
    <w:link w:val="HTML-adresa"/>
    <w:uiPriority w:val="99"/>
    <w:rsid w:val="006C5B01"/>
    <w:rPr>
      <w:sz w:val="24"/>
      <w:szCs w:val="24"/>
    </w:rPr>
  </w:style>
  <w:style w:styleId="HTML-navod" w:type="character">
    <w:name w:val="HTML Cite"/>
    <w:basedOn w:val="Zadanifontodlomka"/>
    <w:uiPriority w:val="99"/>
    <w:unhideWhenUsed/>
    <w:rsid w:val="006C5B01"/>
    <w:rPr>
      <w:b w:val="0"/>
      <w:bCs w:val="0"/>
      <w:i w:val="0"/>
      <w:iCs w:val="0"/>
    </w:rPr>
  </w:style>
  <w:style w:styleId="HTML-kod" w:type="character">
    <w:name w:val="HTML Code"/>
    <w:basedOn w:val="Zadanifontodlomka"/>
    <w:uiPriority w:val="99"/>
    <w:unhideWhenUsed/>
    <w:rsid w:val="006C5B01"/>
    <w:rPr>
      <w:rFonts w:ascii="Courier New" w:cs="Courier New" w:eastAsia="Times New Roman" w:hAnsi="Courier New" w:hint="default"/>
      <w:b w:val="0"/>
      <w:bCs w:val="0"/>
      <w:i w:val="0"/>
      <w:iCs w:val="0"/>
      <w:sz w:val="24"/>
      <w:szCs w:val="24"/>
    </w:rPr>
  </w:style>
  <w:style w:styleId="HTML-definicija" w:type="character">
    <w:name w:val="HTML Definition"/>
    <w:basedOn w:val="Zadanifontodlomka"/>
    <w:uiPriority w:val="99"/>
    <w:unhideWhenUsed/>
    <w:rsid w:val="006C5B01"/>
    <w:rPr>
      <w:b w:val="0"/>
      <w:bCs w:val="0"/>
      <w:i w:val="0"/>
      <w:iCs w:val="0"/>
    </w:rPr>
  </w:style>
  <w:style w:styleId="Istaknuto" w:type="character">
    <w:name w:val="Emphasis"/>
    <w:basedOn w:val="Zadanifontodlomka"/>
    <w:uiPriority w:val="20"/>
    <w:qFormat/>
    <w:rsid w:val="006C5B01"/>
    <w:rPr>
      <w:b w:val="0"/>
      <w:bCs w:val="0"/>
      <w:i w:val="0"/>
      <w:iCs w:val="0"/>
    </w:rPr>
  </w:style>
  <w:style w:styleId="HTML-tipkovnica" w:type="character">
    <w:name w:val="HTML Keyboard"/>
    <w:basedOn w:val="Zadanifontodlomka"/>
    <w:uiPriority w:val="99"/>
    <w:unhideWhenUsed/>
    <w:rsid w:val="006C5B01"/>
    <w:rPr>
      <w:rFonts w:ascii="Courier New" w:cs="Courier New" w:eastAsia="Times New Roman" w:hAnsi="Courier New" w:hint="default"/>
      <w:sz w:val="24"/>
      <w:szCs w:val="24"/>
    </w:rPr>
  </w:style>
  <w:style w:styleId="HTMLunaprijedoblikovano" w:type="paragraph">
    <w:name w:val="HTML Preformatted"/>
    <w:basedOn w:val="Normal"/>
    <w:link w:val="HTMLunaprijedoblikovanoChar"/>
    <w:uiPriority w:val="99"/>
    <w:unhideWhenUsed/>
    <w:rsid w:val="006C5B01"/>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ascii="Courier New" w:cs="Courier New" w:hAnsi="Courier New"/>
      <w:szCs w:val="24"/>
      <w:lang w:val="hr-HR"/>
    </w:rPr>
  </w:style>
  <w:style w:customStyle="1" w:styleId="HTMLunaprijedoblikovanoChar" w:type="character">
    <w:name w:val="HTML unaprijed oblikovano Char"/>
    <w:basedOn w:val="Zadanifontodlomka"/>
    <w:link w:val="HTMLunaprijedoblikovano"/>
    <w:uiPriority w:val="99"/>
    <w:rsid w:val="006C5B01"/>
    <w:rPr>
      <w:rFonts w:ascii="Courier New" w:cs="Courier New" w:hAnsi="Courier New"/>
      <w:sz w:val="24"/>
      <w:szCs w:val="24"/>
    </w:rPr>
  </w:style>
  <w:style w:styleId="HTML-primjer" w:type="character">
    <w:name w:val="HTML Sample"/>
    <w:basedOn w:val="Zadanifontodlomka"/>
    <w:uiPriority w:val="99"/>
    <w:unhideWhenUsed/>
    <w:rsid w:val="006C5B01"/>
    <w:rPr>
      <w:rFonts w:ascii="Courier New" w:cs="Courier New" w:eastAsia="Times New Roman" w:hAnsi="Courier New" w:hint="default"/>
      <w:sz w:val="24"/>
      <w:szCs w:val="24"/>
    </w:rPr>
  </w:style>
  <w:style w:styleId="Naglaeno" w:type="character">
    <w:name w:val="Strong"/>
    <w:basedOn w:val="Zadanifontodlomka"/>
    <w:uiPriority w:val="22"/>
    <w:qFormat/>
    <w:rsid w:val="006C5B01"/>
    <w:rPr>
      <w:b w:val="0"/>
      <w:bCs w:val="0"/>
      <w:i w:val="0"/>
      <w:iCs w:val="0"/>
    </w:rPr>
  </w:style>
  <w:style w:styleId="HTML-varijabla" w:type="character">
    <w:name w:val="HTML Variable"/>
    <w:basedOn w:val="Zadanifontodlomka"/>
    <w:uiPriority w:val="99"/>
    <w:unhideWhenUsed/>
    <w:rsid w:val="006C5B01"/>
    <w:rPr>
      <w:b w:val="0"/>
      <w:bCs w:val="0"/>
      <w:i w:val="0"/>
      <w:iCs w:val="0"/>
    </w:rPr>
  </w:style>
  <w:style w:styleId="StandardWeb" w:type="paragraph">
    <w:name w:val="Normal (Web)"/>
    <w:basedOn w:val="Normal"/>
    <w:uiPriority w:val="99"/>
    <w:unhideWhenUsed/>
    <w:rsid w:val="006C5B01"/>
    <w:pPr>
      <w:spacing w:after="100" w:afterAutospacing="1" w:before="100" w:beforeAutospacing="1" w:line="432" w:lineRule="atLeast"/>
    </w:pPr>
    <w:rPr>
      <w:rFonts w:ascii="Times New Roman" w:hAnsi="Times New Roman"/>
      <w:sz w:val="26"/>
      <w:szCs w:val="26"/>
      <w:lang w:val="hr-HR"/>
    </w:rPr>
  </w:style>
  <w:style w:customStyle="1" w:styleId="chromeframe" w:type="paragraph">
    <w:name w:val="chromeframe"/>
    <w:basedOn w:val="Normal"/>
    <w:rsid w:val="006C5B01"/>
    <w:pPr>
      <w:shd w:color="auto" w:fill="CCCCCC" w:val="clear"/>
      <w:spacing w:after="48" w:before="48" w:line="432" w:lineRule="atLeast"/>
    </w:pPr>
    <w:rPr>
      <w:rFonts w:ascii="Times New Roman" w:hAnsi="Times New Roman"/>
      <w:color w:val="000000"/>
      <w:sz w:val="26"/>
      <w:szCs w:val="26"/>
      <w:lang w:val="hr-HR"/>
    </w:rPr>
  </w:style>
  <w:style w:customStyle="1" w:styleId="container12" w:type="paragraph">
    <w:name w:val="container_1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grid1" w:type="paragraph">
    <w:name w:val="grid_1"/>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2" w:type="paragraph">
    <w:name w:val="grid_2"/>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3" w:type="paragraph">
    <w:name w:val="grid_3"/>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4" w:type="paragraph">
    <w:name w:val="grid_4"/>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5" w:type="paragraph">
    <w:name w:val="grid_5"/>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6" w:type="paragraph">
    <w:name w:val="grid_6"/>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7" w:type="paragraph">
    <w:name w:val="grid_7"/>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8" w:type="paragraph">
    <w:name w:val="grid_8"/>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9" w:type="paragraph">
    <w:name w:val="grid_9"/>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10" w:type="paragraph">
    <w:name w:val="grid_10"/>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11" w:type="paragraph">
    <w:name w:val="grid_11"/>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12" w:type="paragraph">
    <w:name w:val="grid_12"/>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alpha" w:type="paragraph">
    <w:name w:val="alpha"/>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omega" w:type="paragraph">
    <w:name w:val="omega"/>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clear" w:type="paragraph">
    <w:name w:val="clea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label" w:type="paragraph">
    <w:name w:val="label"/>
    <w:basedOn w:val="Normal"/>
    <w:rsid w:val="006C5B01"/>
    <w:pPr>
      <w:spacing w:after="100" w:afterAutospacing="1" w:before="100" w:beforeAutospacing="1" w:line="432" w:lineRule="atLeast"/>
    </w:pPr>
    <w:rPr>
      <w:rFonts w:ascii="Times New Roman" w:hAnsi="Times New Roman"/>
      <w:color w:val="666666"/>
      <w:sz w:val="26"/>
      <w:szCs w:val="26"/>
      <w:lang w:val="hr-HR"/>
    </w:rPr>
  </w:style>
  <w:style w:customStyle="1" w:styleId="error" w:type="paragraph">
    <w:name w:val="error"/>
    <w:basedOn w:val="Normal"/>
    <w:rsid w:val="006C5B01"/>
    <w:pPr>
      <w:spacing w:after="100" w:afterAutospacing="1" w:before="100" w:beforeAutospacing="1" w:line="432" w:lineRule="atLeast"/>
    </w:pPr>
    <w:rPr>
      <w:rFonts w:ascii="Times New Roman" w:hAnsi="Times New Roman"/>
      <w:color w:val="FF0000"/>
      <w:sz w:val="26"/>
      <w:szCs w:val="26"/>
      <w:lang w:val="hr-HR"/>
    </w:rPr>
  </w:style>
  <w:style w:customStyle="1" w:styleId="testimonial" w:type="paragraph">
    <w:name w:val="testimonial"/>
    <w:basedOn w:val="Normal"/>
    <w:rsid w:val="006C5B01"/>
    <w:pPr>
      <w:spacing w:after="300" w:before="300" w:line="432" w:lineRule="atLeast"/>
    </w:pPr>
    <w:rPr>
      <w:rFonts w:ascii="Times New Roman" w:hAnsi="Times New Roman"/>
      <w:sz w:val="26"/>
      <w:szCs w:val="26"/>
      <w:lang w:val="hr-HR"/>
    </w:rPr>
  </w:style>
  <w:style w:customStyle="1" w:styleId="galleria-container" w:type="paragraph">
    <w:name w:val="galleria-container"/>
    <w:basedOn w:val="Normal"/>
    <w:rsid w:val="006C5B01"/>
    <w:pPr>
      <w:shd w:color="auto" w:fill="EEEEEE" w:val="clear"/>
      <w:spacing w:after="100" w:afterAutospacing="1" w:before="100" w:beforeAutospacing="1" w:line="432" w:lineRule="atLeast"/>
    </w:pPr>
    <w:rPr>
      <w:rFonts w:ascii="Times New Roman" w:hAnsi="Times New Roman"/>
      <w:sz w:val="26"/>
      <w:szCs w:val="26"/>
      <w:lang w:val="hr-HR"/>
    </w:rPr>
  </w:style>
  <w:style w:customStyle="1" w:styleId="ir" w:type="paragraph">
    <w:name w:val="ir"/>
    <w:basedOn w:val="Normal"/>
    <w:rsid w:val="006C5B01"/>
    <w:pPr>
      <w:spacing w:after="100" w:afterAutospacing="1" w:before="100" w:beforeAutospacing="1" w:line="432" w:lineRule="atLeast"/>
      <w:ind w:firstLine="22384"/>
    </w:pPr>
    <w:rPr>
      <w:rFonts w:ascii="Times New Roman" w:hAnsi="Times New Roman"/>
      <w:sz w:val="26"/>
      <w:szCs w:val="26"/>
      <w:lang w:val="hr-HR"/>
    </w:rPr>
  </w:style>
  <w:style w:customStyle="1" w:styleId="visuallyhidden" w:type="paragraph">
    <w:name w:val="visuallyhidden"/>
    <w:basedOn w:val="Normal"/>
    <w:rsid w:val="006C5B01"/>
    <w:pPr>
      <w:spacing w:line="432" w:lineRule="atLeast"/>
      <w:ind w:left="-15" w:right="-15"/>
    </w:pPr>
    <w:rPr>
      <w:rFonts w:ascii="Times New Roman" w:hAnsi="Times New Roman"/>
      <w:sz w:val="26"/>
      <w:szCs w:val="26"/>
      <w:lang w:val="hr-HR"/>
    </w:rPr>
  </w:style>
  <w:style w:customStyle="1" w:styleId="ext-el-mask" w:type="paragraph">
    <w:name w:val="ext-el-mask"/>
    <w:basedOn w:val="Normal"/>
    <w:rsid w:val="006C5B01"/>
    <w:pPr>
      <w:shd w:color="auto" w:fill="CCCCCC" w:val="clear"/>
      <w:spacing w:after="100" w:afterAutospacing="1" w:before="100" w:beforeAutospacing="1" w:line="432" w:lineRule="atLeast"/>
    </w:pPr>
    <w:rPr>
      <w:rFonts w:ascii="Times New Roman" w:hAnsi="Times New Roman"/>
      <w:sz w:val="26"/>
      <w:szCs w:val="26"/>
      <w:lang w:val="hr-HR"/>
    </w:rPr>
  </w:style>
  <w:style w:customStyle="1" w:styleId="ext-el-mask-msg" w:type="paragraph">
    <w:name w:val="ext-el-mask-msg"/>
    <w:basedOn w:val="Normal"/>
    <w:rsid w:val="006C5B01"/>
    <w:pPr>
      <w:pBdr>
        <w:top w:color="6593CF" w:space="2" w:sz="6" w:val="single"/>
        <w:left w:color="6593CF" w:space="2" w:sz="6" w:val="single"/>
        <w:bottom w:color="6593CF" w:space="2" w:sz="6" w:val="single"/>
        <w:right w:color="6593CF" w:space="2" w:sz="6" w:val="single"/>
      </w:pBdr>
      <w:shd w:color="auto" w:fill="C3DAF9" w:val="clear"/>
      <w:spacing w:after="100" w:afterAutospacing="1" w:before="100" w:beforeAutospacing="1" w:line="432" w:lineRule="atLeast"/>
    </w:pPr>
    <w:rPr>
      <w:rFonts w:ascii="Times New Roman" w:hAnsi="Times New Roman"/>
      <w:sz w:val="26"/>
      <w:szCs w:val="26"/>
      <w:lang w:val="hr-HR"/>
    </w:rPr>
  </w:style>
  <w:style w:customStyle="1" w:styleId="x-repaint" w:type="paragraph">
    <w:name w:val="x-repain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item-disabled" w:type="paragraph">
    <w:name w:val="x-item-disabled"/>
    <w:basedOn w:val="Normal"/>
    <w:rsid w:val="006C5B01"/>
    <w:pPr>
      <w:spacing w:after="100" w:afterAutospacing="1" w:before="100" w:beforeAutospacing="1" w:line="432" w:lineRule="atLeast"/>
    </w:pPr>
    <w:rPr>
      <w:rFonts w:ascii="Times New Roman" w:hAnsi="Times New Roman"/>
      <w:color w:val="808080"/>
      <w:sz w:val="26"/>
      <w:szCs w:val="26"/>
      <w:lang w:val="hr-HR"/>
    </w:rPr>
  </w:style>
  <w:style w:customStyle="1" w:styleId="x-splitbar-proxy" w:type="paragraph">
    <w:name w:val="x-splitbar-proxy"/>
    <w:basedOn w:val="Normal"/>
    <w:rsid w:val="006C5B01"/>
    <w:pPr>
      <w:shd w:color="auto" w:fill="929090" w:val="clear"/>
      <w:spacing w:after="100" w:afterAutospacing="1" w:before="100" w:beforeAutospacing="1" w:line="15" w:lineRule="atLeast"/>
    </w:pPr>
    <w:rPr>
      <w:rFonts w:ascii="Times New Roman" w:hAnsi="Times New Roman"/>
      <w:sz w:val="2"/>
      <w:szCs w:val="2"/>
      <w:lang w:val="hr-HR"/>
    </w:rPr>
  </w:style>
  <w:style w:customStyle="1" w:styleId="x-color-palette" w:type="paragraph">
    <w:name w:val="x-color-palett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ie-shadow" w:type="paragraph">
    <w:name w:val="x-ie-shadow"/>
    <w:basedOn w:val="Normal"/>
    <w:rsid w:val="006C5B01"/>
    <w:pPr>
      <w:shd w:color="auto" w:fill="777777" w:val="clear"/>
      <w:spacing w:after="100" w:afterAutospacing="1" w:before="100" w:beforeAutospacing="1" w:line="432" w:lineRule="atLeast"/>
    </w:pPr>
    <w:rPr>
      <w:rFonts w:ascii="Times New Roman" w:hAnsi="Times New Roman"/>
      <w:vanish/>
      <w:sz w:val="26"/>
      <w:szCs w:val="26"/>
      <w:lang w:val="hr-HR"/>
    </w:rPr>
  </w:style>
  <w:style w:customStyle="1" w:styleId="x-shadow" w:type="paragraph">
    <w:name w:val="x-shadow"/>
    <w:basedOn w:val="Normal"/>
    <w:rsid w:val="006C5B01"/>
    <w:pPr>
      <w:spacing w:after="100" w:afterAutospacing="1" w:before="100" w:beforeAutospacing="1" w:line="432" w:lineRule="atLeast"/>
    </w:pPr>
    <w:rPr>
      <w:rFonts w:ascii="Times New Roman" w:hAnsi="Times New Roman"/>
      <w:vanish/>
      <w:sz w:val="26"/>
      <w:szCs w:val="26"/>
      <w:lang w:val="hr-HR"/>
    </w:rPr>
  </w:style>
  <w:style w:customStyle="1" w:styleId="loading-indicator" w:type="paragraph">
    <w:name w:val="loading-indicator"/>
    <w:basedOn w:val="Normal"/>
    <w:rsid w:val="006C5B01"/>
    <w:pPr>
      <w:spacing w:after="45" w:before="45" w:line="240" w:lineRule="atLeast"/>
      <w:ind w:left="45" w:right="45"/>
    </w:pPr>
    <w:rPr>
      <w:rFonts w:ascii="Times New Roman" w:hAnsi="Times New Roman"/>
      <w:sz w:val="17"/>
      <w:szCs w:val="17"/>
      <w:lang w:val="hr-HR"/>
    </w:rPr>
  </w:style>
  <w:style w:customStyle="1" w:styleId="x-drag-overlay" w:type="paragraph">
    <w:name w:val="x-drag-overlay"/>
    <w:basedOn w:val="Normal"/>
    <w:rsid w:val="006C5B01"/>
    <w:pPr>
      <w:spacing w:after="100" w:afterAutospacing="1" w:before="100" w:beforeAutospacing="1" w:line="432" w:lineRule="atLeast"/>
    </w:pPr>
    <w:rPr>
      <w:rFonts w:ascii="Times New Roman" w:hAnsi="Times New Roman"/>
      <w:vanish/>
      <w:sz w:val="26"/>
      <w:szCs w:val="26"/>
      <w:lang w:val="hr-HR"/>
    </w:rPr>
  </w:style>
  <w:style w:customStyle="1" w:styleId="x-clear" w:type="paragraph">
    <w:name w:val="x-clear"/>
    <w:basedOn w:val="Normal"/>
    <w:rsid w:val="006C5B01"/>
    <w:pPr>
      <w:spacing w:after="100" w:afterAutospacing="1" w:before="100" w:beforeAutospacing="1" w:line="0" w:lineRule="auto"/>
    </w:pPr>
    <w:rPr>
      <w:rFonts w:ascii="Times New Roman" w:hAnsi="Times New Roman"/>
      <w:sz w:val="2"/>
      <w:szCs w:val="2"/>
      <w:lang w:val="hr-HR"/>
    </w:rPr>
  </w:style>
  <w:style w:customStyle="1" w:styleId="x-spotlight" w:type="paragraph">
    <w:name w:val="x-spotlight"/>
    <w:basedOn w:val="Normal"/>
    <w:rsid w:val="006C5B01"/>
    <w:pPr>
      <w:shd w:color="auto" w:fill="CCCCCC" w:val="clear"/>
      <w:spacing w:after="100" w:afterAutospacing="1" w:before="100" w:beforeAutospacing="1" w:line="432" w:lineRule="atLeast"/>
    </w:pPr>
    <w:rPr>
      <w:rFonts w:ascii="Times New Roman" w:hAnsi="Times New Roman"/>
      <w:sz w:val="26"/>
      <w:szCs w:val="26"/>
      <w:lang w:val="hr-HR"/>
    </w:rPr>
  </w:style>
  <w:style w:customStyle="1" w:styleId="x-tab-panel-header" w:type="paragraph">
    <w:name w:val="x-tab-panel-header"/>
    <w:basedOn w:val="Normal"/>
    <w:rsid w:val="006C5B01"/>
    <w:pPr>
      <w:pBdr>
        <w:top w:color="D0D0D0" w:space="0" w:sz="6" w:val="single"/>
        <w:left w:color="D0D0D0" w:space="0" w:sz="6" w:val="single"/>
        <w:bottom w:color="D0D0D0" w:space="2" w:sz="6" w:val="single"/>
        <w:right w:color="D0D0D0" w:space="0" w:sz="6" w:val="single"/>
      </w:pBdr>
      <w:shd w:color="auto" w:fill="EAEAEA" w:val="clear"/>
      <w:spacing w:after="100" w:afterAutospacing="1" w:before="100" w:beforeAutospacing="1" w:line="432" w:lineRule="atLeast"/>
    </w:pPr>
    <w:rPr>
      <w:rFonts w:ascii="Times New Roman" w:hAnsi="Times New Roman"/>
      <w:sz w:val="26"/>
      <w:szCs w:val="26"/>
      <w:lang w:val="hr-HR"/>
    </w:rPr>
  </w:style>
  <w:style w:customStyle="1" w:styleId="x-tab-panel-footer" w:type="paragraph">
    <w:name w:val="x-tab-panel-footer"/>
    <w:basedOn w:val="Normal"/>
    <w:rsid w:val="006C5B01"/>
    <w:pPr>
      <w:pBdr>
        <w:top w:color="D0D0D0" w:space="2" w:sz="6" w:val="single"/>
        <w:left w:color="D0D0D0" w:space="0" w:sz="6" w:val="single"/>
        <w:bottom w:color="D0D0D0" w:space="0" w:sz="6" w:val="single"/>
        <w:right w:color="D0D0D0" w:space="0" w:sz="6" w:val="single"/>
      </w:pBdr>
      <w:shd w:color="auto" w:fill="EAEAEA" w:val="clear"/>
      <w:spacing w:after="100" w:afterAutospacing="1" w:before="100" w:beforeAutospacing="1" w:line="432" w:lineRule="atLeast"/>
    </w:pPr>
    <w:rPr>
      <w:rFonts w:ascii="Times New Roman" w:hAnsi="Times New Roman"/>
      <w:sz w:val="26"/>
      <w:szCs w:val="26"/>
      <w:lang w:val="hr-HR"/>
    </w:rPr>
  </w:style>
  <w:style w:customStyle="1" w:styleId="x-tab-strip-wrap" w:type="paragraph">
    <w:name w:val="x-tab-strip-wrap"/>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panel-body" w:type="paragraph">
    <w:name w:val="x-tab-panel-body"/>
    <w:basedOn w:val="Normal"/>
    <w:rsid w:val="006C5B01"/>
    <w:pPr>
      <w:pBdr>
        <w:top w:color="D0D0D0" w:space="0" w:sz="6" w:val="single"/>
        <w:left w:color="D0D0D0" w:space="0" w:sz="6" w:val="single"/>
        <w:bottom w:color="D0D0D0" w:space="0" w:sz="6" w:val="single"/>
        <w:right w:color="D0D0D0" w:space="0" w:sz="6" w:val="single"/>
      </w:pBdr>
      <w:shd w:color="auto" w:fill="FFFFFF" w:val="clear"/>
      <w:spacing w:after="100" w:afterAutospacing="1" w:before="100" w:beforeAutospacing="1" w:line="432" w:lineRule="atLeast"/>
    </w:pPr>
    <w:rPr>
      <w:rFonts w:ascii="Times New Roman" w:hAnsi="Times New Roman"/>
      <w:sz w:val="26"/>
      <w:szCs w:val="26"/>
      <w:lang w:val="hr-HR"/>
    </w:rPr>
  </w:style>
  <w:style w:customStyle="1" w:styleId="x-tab-panel-body-top" w:type="paragraph">
    <w:name w:val="x-tab-panel-body-top"/>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panel-body-bottom" w:type="paragraph">
    <w:name w:val="x-tab-panel-body-bottom"/>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scroller-left" w:type="paragraph">
    <w:name w:val="x-tab-scroller-left"/>
    <w:basedOn w:val="Normal"/>
    <w:rsid w:val="006C5B01"/>
    <w:pPr>
      <w:pBdr>
        <w:bottom w:color="AEAEAE" w:space="0" w:sz="6" w:val="single"/>
      </w:pBdr>
      <w:spacing w:after="100" w:afterAutospacing="1" w:before="100" w:beforeAutospacing="1" w:line="432" w:lineRule="atLeast"/>
    </w:pPr>
    <w:rPr>
      <w:rFonts w:ascii="Times New Roman" w:hAnsi="Times New Roman"/>
      <w:sz w:val="26"/>
      <w:szCs w:val="26"/>
      <w:lang w:val="hr-HR"/>
    </w:rPr>
  </w:style>
  <w:style w:customStyle="1" w:styleId="x-tab-scroller-right" w:type="paragraph">
    <w:name w:val="x-tab-scroller-right"/>
    <w:basedOn w:val="Normal"/>
    <w:rsid w:val="006C5B01"/>
    <w:pPr>
      <w:pBdr>
        <w:bottom w:color="AEAEAE" w:space="0" w:sz="6" w:val="single"/>
      </w:pBdr>
      <w:spacing w:after="100" w:afterAutospacing="1" w:before="100" w:beforeAutospacing="1" w:line="432" w:lineRule="atLeast"/>
    </w:pPr>
    <w:rPr>
      <w:rFonts w:ascii="Times New Roman" w:hAnsi="Times New Roman"/>
      <w:sz w:val="26"/>
      <w:szCs w:val="26"/>
      <w:lang w:val="hr-HR"/>
    </w:rPr>
  </w:style>
  <w:style w:customStyle="1" w:styleId="x-form-field" w:type="paragraph">
    <w:name w:val="x-form-field"/>
    <w:basedOn w:val="Normal"/>
    <w:rsid w:val="006C5B01"/>
    <w:pPr>
      <w:spacing w:line="432" w:lineRule="atLeast"/>
    </w:pPr>
    <w:rPr>
      <w:rFonts w:ascii="Tahoma" w:cs="Tahoma" w:hAnsi="Tahoma"/>
      <w:sz w:val="18"/>
      <w:szCs w:val="18"/>
      <w:lang w:val="hr-HR"/>
    </w:rPr>
  </w:style>
  <w:style w:customStyle="1" w:styleId="x-form-text" w:type="paragraph">
    <w:name w:val="x-form-text"/>
    <w:basedOn w:val="Normal"/>
    <w:rsid w:val="006C5B01"/>
    <w:pPr>
      <w:pBdr>
        <w:top w:color="B5B8C8" w:space="1" w:sz="6" w:val="single"/>
        <w:left w:color="B5B8C8" w:space="2" w:sz="6" w:val="single"/>
        <w:bottom w:color="B5B8C8" w:space="1" w:sz="6" w:val="single"/>
        <w:right w:color="B5B8C8" w:space="2" w:sz="6" w:val="single"/>
      </w:pBdr>
      <w:shd w:color="auto" w:fill="FFFFFF" w:val="clear"/>
      <w:spacing w:after="100" w:afterAutospacing="1" w:before="100" w:beforeAutospacing="1" w:line="270" w:lineRule="atLeast"/>
      <w:textAlignment w:val="center"/>
    </w:pPr>
    <w:rPr>
      <w:rFonts w:ascii="Times New Roman" w:hAnsi="Times New Roman"/>
      <w:sz w:val="26"/>
      <w:szCs w:val="26"/>
      <w:lang w:val="hr-HR"/>
    </w:rPr>
  </w:style>
  <w:style w:customStyle="1" w:styleId="x-form-select-one" w:type="paragraph">
    <w:name w:val="x-form-select-one"/>
    <w:basedOn w:val="Normal"/>
    <w:rsid w:val="006C5B01"/>
    <w:pPr>
      <w:pBdr>
        <w:top w:color="B5B8C8" w:space="0" w:sz="6" w:val="single"/>
        <w:left w:color="B5B8C8" w:space="0" w:sz="6" w:val="single"/>
        <w:bottom w:color="B5B8C8" w:space="0" w:sz="6" w:val="single"/>
        <w:right w:color="B5B8C8" w:space="0" w:sz="6" w:val="single"/>
      </w:pBdr>
      <w:shd w:color="auto" w:fill="FFFFFF" w:val="clear"/>
      <w:spacing w:after="100" w:afterAutospacing="1" w:before="100" w:beforeAutospacing="1" w:line="270" w:lineRule="atLeast"/>
      <w:textAlignment w:val="center"/>
    </w:pPr>
    <w:rPr>
      <w:rFonts w:ascii="Times New Roman" w:hAnsi="Times New Roman"/>
      <w:sz w:val="26"/>
      <w:szCs w:val="26"/>
      <w:lang w:val="hr-HR"/>
    </w:rPr>
  </w:style>
  <w:style w:customStyle="1" w:styleId="x-form-check-group" w:type="paragraph">
    <w:name w:val="x-form-check-group"/>
    <w:basedOn w:val="Normal"/>
    <w:rsid w:val="006C5B01"/>
    <w:pPr>
      <w:spacing w:before="100" w:beforeAutospacing="1" w:line="432" w:lineRule="atLeast"/>
    </w:pPr>
    <w:rPr>
      <w:rFonts w:ascii="Times New Roman" w:hAnsi="Times New Roman"/>
      <w:sz w:val="26"/>
      <w:szCs w:val="26"/>
      <w:lang w:val="hr-HR"/>
    </w:rPr>
  </w:style>
  <w:style w:customStyle="1" w:styleId="x-form-radio-group" w:type="paragraph">
    <w:name w:val="x-form-radio-group"/>
    <w:basedOn w:val="Normal"/>
    <w:rsid w:val="006C5B01"/>
    <w:pPr>
      <w:spacing w:before="100" w:beforeAutospacing="1" w:line="432" w:lineRule="atLeast"/>
    </w:pPr>
    <w:rPr>
      <w:rFonts w:ascii="Times New Roman" w:hAnsi="Times New Roman"/>
      <w:sz w:val="26"/>
      <w:szCs w:val="26"/>
      <w:lang w:val="hr-HR"/>
    </w:rPr>
  </w:style>
  <w:style w:customStyle="1" w:styleId="x-form-check-wrap" w:type="paragraph">
    <w:name w:val="x-form-check-wrap"/>
    <w:basedOn w:val="Normal"/>
    <w:rsid w:val="006C5B01"/>
    <w:pPr>
      <w:spacing w:after="100" w:afterAutospacing="1" w:before="100" w:beforeAutospacing="1" w:line="270" w:lineRule="atLeast"/>
    </w:pPr>
    <w:rPr>
      <w:rFonts w:ascii="Times New Roman" w:hAnsi="Times New Roman"/>
      <w:sz w:val="26"/>
      <w:szCs w:val="26"/>
      <w:lang w:val="hr-HR"/>
    </w:rPr>
  </w:style>
  <w:style w:customStyle="1" w:styleId="x-form-radio-wrap" w:type="paragraph">
    <w:name w:val="x-form-radio-wrap"/>
    <w:basedOn w:val="Normal"/>
    <w:rsid w:val="006C5B01"/>
    <w:pPr>
      <w:spacing w:after="100" w:afterAutospacing="1" w:before="100" w:beforeAutospacing="1" w:line="270" w:lineRule="atLeast"/>
    </w:pPr>
    <w:rPr>
      <w:rFonts w:ascii="Times New Roman" w:hAnsi="Times New Roman"/>
      <w:sz w:val="26"/>
      <w:szCs w:val="26"/>
      <w:lang w:val="hr-HR"/>
    </w:rPr>
  </w:style>
  <w:style w:customStyle="1" w:styleId="x-form-check" w:type="paragraph">
    <w:name w:val="x-form-check"/>
    <w:basedOn w:val="Normal"/>
    <w:rsid w:val="006C5B01"/>
    <w:pPr>
      <w:spacing w:after="30" w:before="100" w:beforeAutospacing="1" w:line="432" w:lineRule="atLeast"/>
      <w:textAlignment w:val="bottom"/>
    </w:pPr>
    <w:rPr>
      <w:rFonts w:ascii="Times New Roman" w:hAnsi="Times New Roman"/>
      <w:sz w:val="26"/>
      <w:szCs w:val="26"/>
      <w:lang w:val="hr-HR"/>
    </w:rPr>
  </w:style>
  <w:style w:customStyle="1" w:styleId="x-form-radio" w:type="paragraph">
    <w:name w:val="x-form-radio"/>
    <w:basedOn w:val="Normal"/>
    <w:rsid w:val="006C5B01"/>
    <w:pPr>
      <w:spacing w:after="45" w:before="100" w:beforeAutospacing="1" w:line="432" w:lineRule="atLeast"/>
      <w:textAlignment w:val="bottom"/>
    </w:pPr>
    <w:rPr>
      <w:rFonts w:ascii="Times New Roman" w:hAnsi="Times New Roman"/>
      <w:sz w:val="26"/>
      <w:szCs w:val="26"/>
      <w:lang w:val="hr-HR"/>
    </w:rPr>
  </w:style>
  <w:style w:customStyle="1" w:styleId="x-form-check-wrap-inner" w:type="paragraph">
    <w:name w:val="x-form-check-wrap-inn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radio-wrap-inner" w:type="paragraph">
    <w:name w:val="x-form-radio-wrap-inn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check-group-label" w:type="paragraph">
    <w:name w:val="x-form-check-group-label"/>
    <w:basedOn w:val="Normal"/>
    <w:rsid w:val="006C5B01"/>
    <w:pPr>
      <w:pBdr>
        <w:bottom w:color="99BBE8" w:space="0" w:sz="6" w:val="single"/>
      </w:pBdr>
      <w:spacing w:after="75" w:before="100" w:beforeAutospacing="1" w:line="432" w:lineRule="atLeast"/>
    </w:pPr>
    <w:rPr>
      <w:rFonts w:ascii="Times New Roman" w:hAnsi="Times New Roman"/>
      <w:color w:val="15428B"/>
      <w:sz w:val="26"/>
      <w:szCs w:val="26"/>
      <w:lang w:val="hr-HR"/>
    </w:rPr>
  </w:style>
  <w:style w:customStyle="1" w:styleId="x-form-field-wrap" w:type="paragraph">
    <w:name w:val="x-form-field-wrap"/>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focus" w:type="paragraph">
    <w:name w:val="x-form-focus"/>
    <w:basedOn w:val="Normal"/>
    <w:rsid w:val="006C5B01"/>
    <w:pPr>
      <w:pBdr>
        <w:top w:color="7EADD9" w:space="0" w:sz="6" w:val="single"/>
        <w:left w:color="7EADD9" w:space="0" w:sz="6" w:val="single"/>
        <w:bottom w:color="7EADD9" w:space="0" w:sz="6" w:val="single"/>
        <w:right w:color="7EADD9" w:space="0" w:sz="6" w:val="single"/>
      </w:pBdr>
      <w:spacing w:after="100" w:afterAutospacing="1" w:before="100" w:beforeAutospacing="1" w:line="432" w:lineRule="atLeast"/>
    </w:pPr>
    <w:rPr>
      <w:rFonts w:ascii="Times New Roman" w:hAnsi="Times New Roman"/>
      <w:sz w:val="26"/>
      <w:szCs w:val="26"/>
      <w:lang w:val="hr-HR"/>
    </w:rPr>
  </w:style>
  <w:style w:customStyle="1" w:styleId="x-form-invalid" w:type="paragraph">
    <w:name w:val="x-form-invalid"/>
    <w:basedOn w:val="Normal"/>
    <w:rsid w:val="006C5B01"/>
    <w:pPr>
      <w:pBdr>
        <w:top w:color="DD7870" w:space="0" w:sz="6" w:val="single"/>
        <w:left w:color="DD7870" w:space="0" w:sz="6" w:val="single"/>
        <w:bottom w:color="DD7870" w:space="0" w:sz="6" w:val="single"/>
        <w:right w:color="DD7870" w:space="0" w:sz="6" w:val="single"/>
      </w:pBdr>
      <w:shd w:color="auto" w:fill="FFFFFF" w:val="clear"/>
      <w:spacing w:after="100" w:afterAutospacing="1" w:before="100" w:beforeAutospacing="1" w:line="432" w:lineRule="atLeast"/>
    </w:pPr>
    <w:rPr>
      <w:rFonts w:ascii="Times New Roman" w:hAnsi="Times New Roman"/>
      <w:sz w:val="26"/>
      <w:szCs w:val="26"/>
      <w:lang w:val="hr-HR"/>
    </w:rPr>
  </w:style>
  <w:style w:customStyle="1" w:styleId="x-editor" w:type="paragraph">
    <w:name w:val="x-editor"/>
    <w:basedOn w:val="Normal"/>
    <w:rsid w:val="006C5B01"/>
    <w:pPr>
      <w:spacing w:line="432" w:lineRule="atLeast"/>
    </w:pPr>
    <w:rPr>
      <w:rFonts w:ascii="Times New Roman" w:hAnsi="Times New Roman"/>
      <w:sz w:val="26"/>
      <w:szCs w:val="26"/>
      <w:lang w:val="hr-HR"/>
    </w:rPr>
  </w:style>
  <w:style w:customStyle="1" w:styleId="x-form-grow-sizer" w:type="paragraph">
    <w:name w:val="x-form-grow-sizer"/>
    <w:basedOn w:val="Normal"/>
    <w:rsid w:val="006C5B01"/>
    <w:pPr>
      <w:spacing w:after="100" w:afterAutospacing="1" w:before="100" w:beforeAutospacing="1" w:line="432" w:lineRule="atLeast"/>
    </w:pPr>
    <w:rPr>
      <w:rFonts w:ascii="Tahoma" w:cs="Tahoma" w:hAnsi="Tahoma"/>
      <w:sz w:val="18"/>
      <w:szCs w:val="18"/>
      <w:lang w:val="hr-HR"/>
    </w:rPr>
  </w:style>
  <w:style w:customStyle="1" w:styleId="x-form-item" w:type="paragraph">
    <w:name w:val="x-form-item"/>
    <w:basedOn w:val="Normal"/>
    <w:rsid w:val="006C5B01"/>
    <w:pPr>
      <w:spacing w:after="120" w:before="100" w:beforeAutospacing="1" w:line="432" w:lineRule="atLeast"/>
    </w:pPr>
    <w:rPr>
      <w:rFonts w:ascii="Tahoma" w:cs="Tahoma" w:hAnsi="Tahoma"/>
      <w:sz w:val="18"/>
      <w:szCs w:val="18"/>
      <w:lang w:val="hr-HR"/>
    </w:rPr>
  </w:style>
  <w:style w:customStyle="1" w:styleId="x-form-element" w:type="paragraph">
    <w:name w:val="x-form-elemen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invalid-msg" w:type="paragraph">
    <w:name w:val="x-form-invalid-msg"/>
    <w:basedOn w:val="Normal"/>
    <w:rsid w:val="006C5B01"/>
    <w:pPr>
      <w:spacing w:after="100" w:afterAutospacing="1" w:before="100" w:beforeAutospacing="1" w:line="240" w:lineRule="atLeast"/>
    </w:pPr>
    <w:rPr>
      <w:rFonts w:ascii="Tahoma" w:cs="Tahoma" w:hAnsi="Tahoma"/>
      <w:color w:val="EE0000"/>
      <w:sz w:val="17"/>
      <w:szCs w:val="17"/>
      <w:lang w:val="hr-HR"/>
    </w:rPr>
  </w:style>
  <w:style w:customStyle="1" w:styleId="x-form-empty-field" w:type="paragraph">
    <w:name w:val="x-form-empty-field"/>
    <w:basedOn w:val="Normal"/>
    <w:rsid w:val="006C5B01"/>
    <w:pPr>
      <w:spacing w:after="100" w:afterAutospacing="1" w:before="100" w:beforeAutospacing="1" w:line="432" w:lineRule="atLeast"/>
    </w:pPr>
    <w:rPr>
      <w:rFonts w:ascii="Times New Roman" w:hAnsi="Times New Roman"/>
      <w:color w:val="808080"/>
      <w:sz w:val="26"/>
      <w:szCs w:val="26"/>
      <w:lang w:val="hr-HR"/>
    </w:rPr>
  </w:style>
  <w:style w:customStyle="1" w:styleId="x-form-clear" w:type="paragraph">
    <w:name w:val="x-form-clear"/>
    <w:basedOn w:val="Normal"/>
    <w:rsid w:val="006C5B01"/>
    <w:pPr>
      <w:spacing w:after="100" w:afterAutospacing="1" w:before="100" w:beforeAutospacing="1" w:line="0" w:lineRule="auto"/>
    </w:pPr>
    <w:rPr>
      <w:rFonts w:ascii="Times New Roman" w:hAnsi="Times New Roman"/>
      <w:sz w:val="2"/>
      <w:szCs w:val="2"/>
      <w:lang w:val="hr-HR"/>
    </w:rPr>
  </w:style>
  <w:style w:customStyle="1" w:styleId="x-form-clear-left" w:type="paragraph">
    <w:name w:val="x-form-clear-left"/>
    <w:basedOn w:val="Normal"/>
    <w:rsid w:val="006C5B01"/>
    <w:pPr>
      <w:spacing w:after="100" w:afterAutospacing="1" w:before="100" w:beforeAutospacing="1" w:line="0" w:lineRule="auto"/>
    </w:pPr>
    <w:rPr>
      <w:rFonts w:ascii="Times New Roman" w:hAnsi="Times New Roman"/>
      <w:sz w:val="2"/>
      <w:szCs w:val="2"/>
      <w:lang w:val="hr-HR"/>
    </w:rPr>
  </w:style>
  <w:style w:customStyle="1" w:styleId="x-form-cb-label" w:type="paragraph">
    <w:name w:val="x-form-cb-label"/>
    <w:basedOn w:val="Normal"/>
    <w:rsid w:val="006C5B01"/>
    <w:pPr>
      <w:spacing w:after="100" w:afterAutospacing="1" w:before="100" w:beforeAutospacing="1" w:line="432" w:lineRule="atLeast"/>
      <w:ind w:left="60"/>
    </w:pPr>
    <w:rPr>
      <w:rFonts w:ascii="Tahoma" w:cs="Tahoma" w:hAnsi="Tahoma"/>
      <w:sz w:val="18"/>
      <w:szCs w:val="18"/>
      <w:lang w:val="hr-HR"/>
    </w:rPr>
  </w:style>
  <w:style w:customStyle="1" w:styleId="x-form-column" w:type="paragraph">
    <w:name w:val="x-form-column"/>
    <w:basedOn w:val="Normal"/>
    <w:rsid w:val="006C5B01"/>
    <w:pPr>
      <w:spacing w:line="432" w:lineRule="atLeast"/>
    </w:pPr>
    <w:rPr>
      <w:rFonts w:ascii="Times New Roman" w:hAnsi="Times New Roman"/>
      <w:sz w:val="26"/>
      <w:szCs w:val="26"/>
      <w:lang w:val="hr-HR"/>
    </w:rPr>
  </w:style>
  <w:style w:customStyle="1" w:styleId="x-form-invalid-icon" w:type="paragraph">
    <w:name w:val="x-form-invalid-ico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ieldset" w:type="paragraph">
    <w:name w:val="x-fieldset"/>
    <w:basedOn w:val="Normal"/>
    <w:rsid w:val="006C5B01"/>
    <w:pPr>
      <w:pBdr>
        <w:top w:color="D6D6D6" w:space="8" w:sz="6" w:val="single"/>
        <w:left w:color="D6D6D6" w:space="8" w:sz="6" w:val="single"/>
        <w:bottom w:color="D6D6D6" w:space="8" w:sz="6" w:val="single"/>
        <w:right w:color="D6D6D6" w:space="8" w:sz="6" w:val="single"/>
      </w:pBdr>
      <w:spacing w:after="150" w:before="100" w:beforeAutospacing="1" w:line="432" w:lineRule="atLeast"/>
    </w:pPr>
    <w:rPr>
      <w:rFonts w:ascii="Times New Roman" w:hAnsi="Times New Roman"/>
      <w:sz w:val="26"/>
      <w:szCs w:val="26"/>
      <w:lang w:val="hr-HR"/>
    </w:rPr>
  </w:style>
  <w:style w:customStyle="1" w:styleId="x-btn" w:type="paragraph">
    <w:name w:val="x-btn"/>
    <w:basedOn w:val="Normal"/>
    <w:rsid w:val="006C5B01"/>
    <w:pPr>
      <w:spacing w:after="100" w:afterAutospacing="1" w:before="100" w:beforeAutospacing="1" w:line="432" w:lineRule="atLeast"/>
    </w:pPr>
    <w:rPr>
      <w:rFonts w:ascii="Tahoma" w:cs="Tahoma" w:hAnsi="Tahoma"/>
      <w:sz w:val="17"/>
      <w:szCs w:val="17"/>
      <w:lang w:val="hr-HR"/>
    </w:rPr>
  </w:style>
  <w:style w:customStyle="1" w:styleId="x-btn-left" w:type="paragraph">
    <w:name w:val="x-btn-left"/>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btn-right" w:type="paragraph">
    <w:name w:val="x-btn-right"/>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btn-center" w:type="paragraph">
    <w:name w:val="x-btn-center"/>
    <w:basedOn w:val="Normal"/>
    <w:rsid w:val="006C5B01"/>
    <w:pPr>
      <w:pBdr>
        <w:top w:color="AAAAAA" w:space="2" w:sz="6" w:val="single"/>
        <w:left w:color="AAAAAA" w:space="5" w:sz="6" w:val="single"/>
        <w:bottom w:color="AAAAAA" w:space="2" w:sz="6" w:val="single"/>
        <w:right w:color="AAAAAA" w:space="5" w:sz="6" w:val="single"/>
      </w:pBdr>
      <w:shd w:color="auto" w:fill="DDDDDD" w:val="clear"/>
      <w:spacing w:after="100" w:afterAutospacing="1" w:before="100" w:beforeAutospacing="1" w:line="432" w:lineRule="atLeast"/>
      <w:jc w:val="center"/>
      <w:textAlignment w:val="center"/>
    </w:pPr>
    <w:rPr>
      <w:rFonts w:ascii="Times New Roman" w:hAnsi="Times New Roman"/>
      <w:sz w:val="26"/>
      <w:szCs w:val="26"/>
      <w:lang w:val="hr-HR"/>
    </w:rPr>
  </w:style>
  <w:style w:customStyle="1" w:styleId="x-toolbar" w:type="paragraph">
    <w:name w:val="x-toolbar"/>
    <w:basedOn w:val="Normal"/>
    <w:rsid w:val="006C5B01"/>
    <w:pPr>
      <w:pBdr>
        <w:top w:color="D0D0D0" w:space="2" w:sz="2" w:val="single"/>
        <w:left w:color="D0D0D0" w:space="2" w:sz="2" w:val="single"/>
        <w:bottom w:color="D0D0D0" w:space="2" w:sz="6" w:val="single"/>
        <w:right w:color="D0D0D0" w:space="2" w:sz="2"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tbar-page-number" w:type="paragraph">
    <w:name w:val="x-tbar-page-numb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ging-info" w:type="paragraph">
    <w:name w:val="x-paging-info"/>
    <w:basedOn w:val="Normal"/>
    <w:rsid w:val="006C5B01"/>
    <w:pPr>
      <w:spacing w:after="100" w:afterAutospacing="1" w:before="100" w:beforeAutospacing="1" w:line="432" w:lineRule="atLeast"/>
    </w:pPr>
    <w:rPr>
      <w:rFonts w:ascii="Times New Roman" w:hAnsi="Times New Roman"/>
      <w:color w:val="444444"/>
      <w:sz w:val="26"/>
      <w:szCs w:val="26"/>
      <w:lang w:val="hr-HR"/>
    </w:rPr>
  </w:style>
  <w:style w:customStyle="1" w:styleId="x-resizable-handle" w:type="paragraph">
    <w:name w:val="x-resizable-handle"/>
    <w:basedOn w:val="Normal"/>
    <w:rsid w:val="006C5B01"/>
    <w:pPr>
      <w:shd w:color="auto" w:fill="FFFFFF" w:val="clear"/>
      <w:spacing w:after="100" w:afterAutospacing="1" w:before="100" w:beforeAutospacing="1" w:line="90" w:lineRule="atLeast"/>
    </w:pPr>
    <w:rPr>
      <w:rFonts w:ascii="Times New Roman" w:hAnsi="Times New Roman"/>
      <w:sz w:val="2"/>
      <w:szCs w:val="2"/>
      <w:lang w:val="hr-HR"/>
    </w:rPr>
  </w:style>
  <w:style w:customStyle="1" w:styleId="x-resizable-handle-east" w:type="paragraph">
    <w:name w:val="x-resizable-handle-eas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south" w:type="paragraph">
    <w:name w:val="x-resizable-handle-south"/>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west" w:type="paragraph">
    <w:name w:val="x-resizable-handle-wes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north" w:type="paragraph">
    <w:name w:val="x-resizable-handle-north"/>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southeast" w:type="paragraph">
    <w:name w:val="x-resizable-handle-southeas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northwest" w:type="paragraph">
    <w:name w:val="x-resizable-handle-northwes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northeast" w:type="paragraph">
    <w:name w:val="x-resizable-handle-northeas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southwest" w:type="paragraph">
    <w:name w:val="x-resizable-handle-southwes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proxy" w:type="paragraph">
    <w:name w:val="x-resizable-proxy"/>
    <w:basedOn w:val="Normal"/>
    <w:rsid w:val="006C5B01"/>
    <w:pPr>
      <w:pBdr>
        <w:top w:color="3B5A82" w:space="0" w:sz="6" w:val="dashed"/>
        <w:left w:color="3B5A82" w:space="0" w:sz="6" w:val="dashed"/>
        <w:bottom w:color="3B5A82" w:space="0" w:sz="6" w:val="dashed"/>
        <w:right w:color="3B5A82" w:space="0" w:sz="6" w:val="dashed"/>
      </w:pBdr>
      <w:spacing w:after="100" w:afterAutospacing="1" w:before="100" w:beforeAutospacing="1" w:line="432" w:lineRule="atLeast"/>
    </w:pPr>
    <w:rPr>
      <w:rFonts w:ascii="Times New Roman" w:hAnsi="Times New Roman"/>
      <w:vanish/>
      <w:sz w:val="26"/>
      <w:szCs w:val="26"/>
      <w:lang w:val="hr-HR"/>
    </w:rPr>
  </w:style>
  <w:style w:customStyle="1" w:styleId="x-resizable-overlay" w:type="paragraph">
    <w:name w:val="x-resizable-overlay"/>
    <w:basedOn w:val="Normal"/>
    <w:rsid w:val="006C5B01"/>
    <w:pPr>
      <w:shd w:color="auto" w:fill="FFFFFF" w:val="clear"/>
      <w:spacing w:after="100" w:afterAutospacing="1" w:before="100" w:beforeAutospacing="1" w:line="432" w:lineRule="atLeast"/>
    </w:pPr>
    <w:rPr>
      <w:rFonts w:ascii="Times New Roman" w:hAnsi="Times New Roman"/>
      <w:vanish/>
      <w:sz w:val="26"/>
      <w:szCs w:val="26"/>
      <w:lang w:val="hr-HR"/>
    </w:rPr>
  </w:style>
  <w:style w:customStyle="1" w:styleId="x-grid3" w:type="paragraph">
    <w:name w:val="x-grid3"/>
    <w:basedOn w:val="Normal"/>
    <w:rsid w:val="006C5B01"/>
    <w:pPr>
      <w:shd w:color="auto" w:fill="FFFFFF" w:val="clear"/>
      <w:spacing w:after="100" w:afterAutospacing="1" w:before="100" w:beforeAutospacing="1" w:line="432" w:lineRule="atLeast"/>
    </w:pPr>
    <w:rPr>
      <w:rFonts w:ascii="Times New Roman" w:hAnsi="Times New Roman"/>
      <w:sz w:val="26"/>
      <w:szCs w:val="26"/>
      <w:lang w:val="hr-HR"/>
    </w:rPr>
  </w:style>
  <w:style w:customStyle="1" w:styleId="x-grid3-cell-inner" w:type="paragraph">
    <w:name w:val="x-grid3-cell-inn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hd-inner" w:type="paragraph">
    <w:name w:val="x-grid3-hd-inn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row-body" w:type="paragraph">
    <w:name w:val="x-grid3-row-body"/>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row-loading" w:type="paragraph">
    <w:name w:val="x-grid-row-loading"/>
    <w:basedOn w:val="Normal"/>
    <w:rsid w:val="006C5B01"/>
    <w:pPr>
      <w:shd w:color="auto" w:fill="FFFFFF" w:val="clear"/>
      <w:spacing w:after="100" w:afterAutospacing="1" w:before="100" w:beforeAutospacing="1" w:line="432" w:lineRule="atLeast"/>
    </w:pPr>
    <w:rPr>
      <w:rFonts w:ascii="Times New Roman" w:hAnsi="Times New Roman"/>
      <w:sz w:val="26"/>
      <w:szCs w:val="26"/>
      <w:lang w:val="hr-HR"/>
    </w:rPr>
  </w:style>
  <w:style w:customStyle="1" w:styleId="x-grid3-row" w:type="paragraph">
    <w:name w:val="x-grid3-row"/>
    <w:basedOn w:val="Normal"/>
    <w:rsid w:val="006C5B01"/>
    <w:pPr>
      <w:pBdr>
        <w:top w:color="FFFFFF" w:space="0" w:sz="6" w:val="single"/>
        <w:left w:color="EDEDED" w:space="0" w:sz="6" w:val="single"/>
        <w:bottom w:color="EDEDED" w:space="0" w:sz="6" w:val="single"/>
        <w:right w:color="EDEDED" w:space="0" w:sz="6" w:val="single"/>
      </w:pBdr>
      <w:spacing w:after="100" w:afterAutospacing="1" w:before="100" w:beforeAutospacing="1" w:line="432" w:lineRule="atLeast"/>
    </w:pPr>
    <w:rPr>
      <w:rFonts w:ascii="Times New Roman" w:hAnsi="Times New Roman"/>
      <w:sz w:val="26"/>
      <w:szCs w:val="26"/>
      <w:lang w:val="hr-HR"/>
    </w:rPr>
  </w:style>
  <w:style w:customStyle="1" w:styleId="x-grid3-row-alt" w:type="paragraph">
    <w:name w:val="x-grid3-row-alt"/>
    <w:basedOn w:val="Normal"/>
    <w:rsid w:val="006C5B01"/>
    <w:pPr>
      <w:shd w:color="auto" w:fill="FAFAFA" w:val="clear"/>
      <w:spacing w:after="100" w:afterAutospacing="1" w:before="100" w:beforeAutospacing="1" w:line="432" w:lineRule="atLeast"/>
    </w:pPr>
    <w:rPr>
      <w:rFonts w:ascii="Times New Roman" w:hAnsi="Times New Roman"/>
      <w:sz w:val="26"/>
      <w:szCs w:val="26"/>
      <w:lang w:val="hr-HR"/>
    </w:rPr>
  </w:style>
  <w:style w:customStyle="1" w:styleId="x-grid3-row-over" w:type="paragraph">
    <w:name w:val="x-grid3-row-over"/>
    <w:basedOn w:val="Normal"/>
    <w:rsid w:val="006C5B01"/>
    <w:pPr>
      <w:pBdr>
        <w:top w:color="DDDDDD" w:space="0" w:sz="6" w:val="single"/>
        <w:left w:color="DDDDDD" w:space="0" w:sz="6" w:val="single"/>
        <w:bottom w:color="DDDDDD" w:space="0" w:sz="6" w:val="single"/>
        <w:right w:color="DDDDDD" w:space="0" w:sz="6" w:val="single"/>
      </w:pBdr>
      <w:shd w:color="auto" w:fill="EFEFEF" w:val="clear"/>
      <w:spacing w:after="100" w:afterAutospacing="1" w:before="100" w:beforeAutospacing="1" w:line="432" w:lineRule="atLeast"/>
    </w:pPr>
    <w:rPr>
      <w:rFonts w:ascii="Times New Roman" w:hAnsi="Times New Roman"/>
      <w:sz w:val="26"/>
      <w:szCs w:val="26"/>
      <w:lang w:val="hr-HR"/>
    </w:rPr>
  </w:style>
  <w:style w:customStyle="1" w:styleId="x-grid3-resize-proxy" w:type="paragraph">
    <w:name w:val="x-grid3-resize-proxy"/>
    <w:basedOn w:val="Normal"/>
    <w:rsid w:val="006C5B01"/>
    <w:pPr>
      <w:shd w:color="auto" w:fill="777777" w:val="clear"/>
      <w:spacing w:after="100" w:afterAutospacing="1" w:before="100" w:beforeAutospacing="1" w:line="432" w:lineRule="atLeast"/>
    </w:pPr>
    <w:rPr>
      <w:rFonts w:ascii="Times New Roman" w:hAnsi="Times New Roman"/>
      <w:vanish/>
      <w:sz w:val="26"/>
      <w:szCs w:val="26"/>
      <w:lang w:val="hr-HR"/>
    </w:rPr>
  </w:style>
  <w:style w:customStyle="1" w:styleId="x-grid3-resize-marker" w:type="paragraph">
    <w:name w:val="x-grid3-resize-marker"/>
    <w:basedOn w:val="Normal"/>
    <w:rsid w:val="006C5B01"/>
    <w:pPr>
      <w:shd w:color="auto" w:fill="777777" w:val="clear"/>
      <w:spacing w:after="100" w:afterAutospacing="1" w:before="100" w:beforeAutospacing="1" w:line="432" w:lineRule="atLeast"/>
    </w:pPr>
    <w:rPr>
      <w:rFonts w:ascii="Times New Roman" w:hAnsi="Times New Roman"/>
      <w:vanish/>
      <w:sz w:val="26"/>
      <w:szCs w:val="26"/>
      <w:lang w:val="hr-HR"/>
    </w:rPr>
  </w:style>
  <w:style w:customStyle="1" w:styleId="x-grid3-focus" w:type="paragraph">
    <w:name w:val="x-grid3-focus"/>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grid3-header" w:type="paragraph">
    <w:name w:val="x-grid3-head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header-pop" w:type="paragraph">
    <w:name w:val="x-grid3-header-pop"/>
    <w:basedOn w:val="Normal"/>
    <w:rsid w:val="006C5B01"/>
    <w:pPr>
      <w:pBdr>
        <w:left w:color="D0D0D0" w:space="0" w:sz="6" w:val="single"/>
      </w:pBdr>
      <w:spacing w:after="100" w:afterAutospacing="1" w:before="100" w:beforeAutospacing="1" w:line="432" w:lineRule="atLeast"/>
    </w:pPr>
    <w:rPr>
      <w:rFonts w:ascii="Times New Roman" w:hAnsi="Times New Roman"/>
      <w:sz w:val="26"/>
      <w:szCs w:val="26"/>
      <w:lang w:val="hr-HR"/>
    </w:rPr>
  </w:style>
  <w:style w:customStyle="1" w:styleId="x-grid3-header-pop-inner" w:type="paragraph">
    <w:name w:val="x-grid3-header-pop-inner"/>
    <w:basedOn w:val="Normal"/>
    <w:rsid w:val="006C5B01"/>
    <w:pPr>
      <w:pBdr>
        <w:left w:color="EEEEEE" w:space="0" w:sz="6" w:val="single"/>
      </w:pBdr>
      <w:spacing w:after="100" w:afterAutospacing="1" w:before="100" w:beforeAutospacing="1" w:line="432" w:lineRule="atLeast"/>
    </w:pPr>
    <w:rPr>
      <w:rFonts w:ascii="Times New Roman" w:hAnsi="Times New Roman"/>
      <w:sz w:val="26"/>
      <w:szCs w:val="26"/>
      <w:lang w:val="hr-HR"/>
    </w:rPr>
  </w:style>
  <w:style w:customStyle="1" w:styleId="x-grid3-header-offset" w:type="paragraph">
    <w:name w:val="x-grid3-header-offse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sort-icon" w:type="paragraph">
    <w:name w:val="x-grid3-sort-icon"/>
    <w:basedOn w:val="Normal"/>
    <w:rsid w:val="006C5B01"/>
    <w:pPr>
      <w:spacing w:after="100" w:afterAutospacing="1" w:before="100" w:beforeAutospacing="1" w:line="432" w:lineRule="atLeast"/>
      <w:ind w:left="45"/>
      <w:textAlignment w:val="center"/>
    </w:pPr>
    <w:rPr>
      <w:rFonts w:ascii="Times New Roman" w:hAnsi="Times New Roman"/>
      <w:vanish/>
      <w:sz w:val="26"/>
      <w:szCs w:val="26"/>
      <w:lang w:val="hr-HR"/>
    </w:rPr>
  </w:style>
  <w:style w:customStyle="1" w:styleId="x-grid3-cell-text" w:type="paragraph">
    <w:name w:val="x-grid3-cell-text"/>
    <w:basedOn w:val="Normal"/>
    <w:rsid w:val="006C5B01"/>
    <w:pPr>
      <w:spacing w:after="100" w:afterAutospacing="1" w:before="100" w:beforeAutospacing="1" w:line="432" w:lineRule="atLeast"/>
    </w:pPr>
    <w:rPr>
      <w:rFonts w:ascii="Times New Roman" w:hAnsi="Times New Roman"/>
      <w:color w:val="000000"/>
      <w:sz w:val="26"/>
      <w:szCs w:val="26"/>
      <w:lang w:val="hr-HR"/>
    </w:rPr>
  </w:style>
  <w:style w:customStyle="1" w:styleId="x-grid3-hd-text" w:type="paragraph">
    <w:name w:val="x-grid3-hd-text"/>
    <w:basedOn w:val="Normal"/>
    <w:rsid w:val="006C5B01"/>
    <w:pPr>
      <w:spacing w:after="100" w:afterAutospacing="1" w:before="100" w:beforeAutospacing="1" w:line="432" w:lineRule="atLeast"/>
    </w:pPr>
    <w:rPr>
      <w:rFonts w:ascii="Times New Roman" w:hAnsi="Times New Roman"/>
      <w:color w:val="15428B"/>
      <w:sz w:val="26"/>
      <w:szCs w:val="26"/>
      <w:lang w:val="hr-HR"/>
    </w:rPr>
  </w:style>
  <w:style w:customStyle="1" w:styleId="x-grid3-split" w:type="paragraph">
    <w:name w:val="x-grid3-split"/>
    <w:basedOn w:val="Normal"/>
    <w:rsid w:val="006C5B01"/>
    <w:pPr>
      <w:spacing w:after="100" w:afterAutospacing="1" w:before="100" w:beforeAutospacing="1" w:line="432" w:lineRule="atLeast"/>
    </w:pPr>
    <w:rPr>
      <w:rFonts w:ascii="Times New Roman" w:hAnsi="Times New Roman"/>
      <w:sz w:val="2"/>
      <w:szCs w:val="2"/>
      <w:lang w:val="hr-HR"/>
    </w:rPr>
  </w:style>
  <w:style w:customStyle="1" w:styleId="col-move-top" w:type="paragraph">
    <w:name w:val="col-move-top"/>
    <w:basedOn w:val="Normal"/>
    <w:rsid w:val="006C5B01"/>
    <w:pPr>
      <w:spacing w:after="100" w:afterAutospacing="1" w:before="100" w:beforeAutospacing="1" w:line="15" w:lineRule="atLeast"/>
    </w:pPr>
    <w:rPr>
      <w:rFonts w:ascii="Times New Roman" w:hAnsi="Times New Roman"/>
      <w:sz w:val="2"/>
      <w:szCs w:val="2"/>
      <w:lang w:val="hr-HR"/>
    </w:rPr>
  </w:style>
  <w:style w:customStyle="1" w:styleId="col-move-bottom" w:type="paragraph">
    <w:name w:val="col-move-bottom"/>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grid3-row-selected" w:type="paragraph">
    <w:name w:val="x-grid3-row-selected"/>
    <w:basedOn w:val="Normal"/>
    <w:rsid w:val="006C5B01"/>
    <w:pPr>
      <w:pBdr>
        <w:top w:color="A3BAE9" w:space="0" w:sz="6" w:val="dotted"/>
        <w:left w:color="A3BAE9" w:space="0" w:sz="6" w:val="dotted"/>
        <w:bottom w:color="A3BAE9" w:space="0" w:sz="6" w:val="dotted"/>
        <w:right w:color="A3BAE9" w:space="0" w:sz="6" w:val="dotted"/>
      </w:pBdr>
      <w:spacing w:after="100" w:afterAutospacing="1" w:before="100" w:beforeAutospacing="1" w:line="432" w:lineRule="atLeast"/>
    </w:pPr>
    <w:rPr>
      <w:rFonts w:ascii="Times New Roman" w:hAnsi="Times New Roman"/>
      <w:sz w:val="26"/>
      <w:szCs w:val="26"/>
      <w:lang w:val="hr-HR"/>
    </w:rPr>
  </w:style>
  <w:style w:customStyle="1" w:styleId="x-grid3-cell-selected" w:type="paragraph">
    <w:name w:val="x-grid3-cell-selected"/>
    <w:basedOn w:val="Normal"/>
    <w:rsid w:val="006C5B01"/>
    <w:pPr>
      <w:spacing w:after="100" w:afterAutospacing="1" w:before="100" w:beforeAutospacing="1" w:line="432" w:lineRule="atLeast"/>
    </w:pPr>
    <w:rPr>
      <w:rFonts w:ascii="Times New Roman" w:hAnsi="Times New Roman"/>
      <w:color w:val="000000"/>
      <w:sz w:val="26"/>
      <w:szCs w:val="26"/>
      <w:lang w:val="hr-HR"/>
    </w:rPr>
  </w:style>
  <w:style w:customStyle="1" w:styleId="x-grid3-dirty-cell" w:type="paragraph">
    <w:name w:val="x-grid3-dirty-cel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topbar" w:type="paragraph">
    <w:name w:val="x-grid3-topbar"/>
    <w:basedOn w:val="Normal"/>
    <w:rsid w:val="006C5B01"/>
    <w:pPr>
      <w:spacing w:after="100" w:afterAutospacing="1" w:before="100" w:beforeAutospacing="1" w:line="432" w:lineRule="atLeast"/>
    </w:pPr>
    <w:rPr>
      <w:rFonts w:cs="Arial"/>
      <w:vanish/>
      <w:sz w:val="17"/>
      <w:szCs w:val="17"/>
      <w:lang w:val="hr-HR"/>
    </w:rPr>
  </w:style>
  <w:style w:customStyle="1" w:styleId="x-grid3-bottombar" w:type="paragraph">
    <w:name w:val="x-grid3-bottombar"/>
    <w:basedOn w:val="Normal"/>
    <w:rsid w:val="006C5B01"/>
    <w:pPr>
      <w:spacing w:after="100" w:afterAutospacing="1" w:before="100" w:beforeAutospacing="1" w:line="432" w:lineRule="atLeast"/>
    </w:pPr>
    <w:rPr>
      <w:rFonts w:cs="Arial"/>
      <w:vanish/>
      <w:sz w:val="17"/>
      <w:szCs w:val="17"/>
      <w:lang w:val="hr-HR"/>
    </w:rPr>
  </w:style>
  <w:style w:customStyle="1" w:styleId="x-grid3-col-dd" w:type="paragraph">
    <w:name w:val="x-grid3-col-d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hd-btn" w:type="paragraph">
    <w:name w:val="x-grid3-hd-btn"/>
    <w:basedOn w:val="Normal"/>
    <w:rsid w:val="006C5B01"/>
    <w:pPr>
      <w:shd w:color="auto" w:fill="C3DAF9" w:val="clear"/>
      <w:spacing w:after="100" w:afterAutospacing="1" w:before="100" w:beforeAutospacing="1" w:line="432" w:lineRule="atLeast"/>
    </w:pPr>
    <w:rPr>
      <w:rFonts w:ascii="Times New Roman" w:hAnsi="Times New Roman"/>
      <w:vanish/>
      <w:sz w:val="26"/>
      <w:szCs w:val="26"/>
      <w:lang w:val="hr-HR"/>
    </w:rPr>
  </w:style>
  <w:style w:customStyle="1" w:styleId="x-grid3-row-expander" w:type="paragraph">
    <w:name w:val="x-grid3-row-expand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row-checker" w:type="paragraph">
    <w:name w:val="x-grid3-row-check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hd-checker" w:type="paragraph">
    <w:name w:val="x-grid3-hd-check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check-col" w:type="paragraph">
    <w:name w:val="x-grid3-check-co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check-col-on" w:type="paragraph">
    <w:name w:val="x-grid3-check-col-o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group-hd" w:type="paragraph">
    <w:name w:val="x-grid-group-hd"/>
    <w:basedOn w:val="Normal"/>
    <w:rsid w:val="006C5B01"/>
    <w:pPr>
      <w:pBdr>
        <w:bottom w:color="99BBE8" w:space="0" w:sz="12" w:val="single"/>
      </w:pBdr>
      <w:spacing w:after="100" w:afterAutospacing="1" w:before="100" w:beforeAutospacing="1" w:line="432" w:lineRule="atLeast"/>
    </w:pPr>
    <w:rPr>
      <w:rFonts w:ascii="Times New Roman" w:hAnsi="Times New Roman"/>
      <w:sz w:val="26"/>
      <w:szCs w:val="26"/>
      <w:lang w:val="hr-HR"/>
    </w:rPr>
  </w:style>
  <w:style w:customStyle="1" w:styleId="x-group-by-icon" w:type="paragraph">
    <w:name w:val="x-group-by-ico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cols-icon" w:type="paragraph">
    <w:name w:val="x-cols-ico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how-groups-icon" w:type="paragraph">
    <w:name w:val="x-show-groups-ico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empty" w:type="paragraph">
    <w:name w:val="x-grid-empty"/>
    <w:basedOn w:val="Normal"/>
    <w:rsid w:val="006C5B01"/>
    <w:pPr>
      <w:spacing w:after="100" w:afterAutospacing="1" w:before="100" w:beforeAutospacing="1" w:line="432" w:lineRule="atLeast"/>
    </w:pPr>
    <w:rPr>
      <w:rFonts w:ascii="Tahoma" w:cs="Tahoma" w:hAnsi="Tahoma"/>
      <w:color w:val="808080"/>
      <w:sz w:val="17"/>
      <w:szCs w:val="17"/>
      <w:lang w:val="hr-HR"/>
    </w:rPr>
  </w:style>
  <w:style w:customStyle="1" w:styleId="x-dd-drag-ghost" w:type="paragraph">
    <w:name w:val="x-dd-drag-ghost"/>
    <w:basedOn w:val="Normal"/>
    <w:rsid w:val="006C5B01"/>
    <w:pPr>
      <w:pBdr>
        <w:top w:color="DDDDDD" w:space="2" w:sz="6" w:val="single"/>
        <w:left w:color="DDDDDD" w:space="15" w:sz="6" w:val="single"/>
        <w:bottom w:color="BBBBBB" w:space="2" w:sz="6" w:val="single"/>
        <w:right w:color="BBBBBB" w:space="2" w:sz="6" w:val="single"/>
      </w:pBdr>
      <w:shd w:color="auto" w:fill="FFFFFF" w:val="clear"/>
      <w:spacing w:after="100" w:afterAutospacing="1" w:before="100" w:beforeAutospacing="1" w:line="432" w:lineRule="atLeast"/>
    </w:pPr>
    <w:rPr>
      <w:rFonts w:cs="Arial"/>
      <w:color w:val="000000"/>
      <w:sz w:val="17"/>
      <w:szCs w:val="17"/>
      <w:lang w:val="hr-HR"/>
    </w:rPr>
  </w:style>
  <w:style w:customStyle="1" w:styleId="x-dd-drop-icon" w:type="paragraph">
    <w:name w:val="x-dd-drop-ico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view-selector" w:type="paragraph">
    <w:name w:val="x-view-selector"/>
    <w:basedOn w:val="Normal"/>
    <w:rsid w:val="006C5B01"/>
    <w:pPr>
      <w:pBdr>
        <w:top w:color="3399BB" w:space="0" w:sz="6" w:val="dotted"/>
        <w:left w:color="3399BB" w:space="0" w:sz="6" w:val="dotted"/>
        <w:bottom w:color="3399BB" w:space="0" w:sz="6" w:val="dotted"/>
        <w:right w:color="3399BB" w:space="0" w:sz="6" w:val="dotted"/>
      </w:pBdr>
      <w:shd w:color="auto" w:fill="C3DAF9" w:val="clear"/>
      <w:spacing w:after="100" w:afterAutospacing="1" w:before="100" w:beforeAutospacing="1" w:line="432" w:lineRule="atLeast"/>
    </w:pPr>
    <w:rPr>
      <w:rFonts w:ascii="Times New Roman" w:hAnsi="Times New Roman"/>
      <w:sz w:val="26"/>
      <w:szCs w:val="26"/>
      <w:lang w:val="hr-HR"/>
    </w:rPr>
  </w:style>
  <w:style w:customStyle="1" w:styleId="x-tree-icon" w:type="paragraph">
    <w:name w:val="x-tree-icon"/>
    <w:basedOn w:val="Normal"/>
    <w:rsid w:val="006C5B01"/>
    <w:pPr>
      <w:spacing w:line="432" w:lineRule="atLeast"/>
      <w:textAlignment w:val="top"/>
    </w:pPr>
    <w:rPr>
      <w:rFonts w:ascii="Times New Roman" w:hAnsi="Times New Roman"/>
      <w:sz w:val="26"/>
      <w:szCs w:val="26"/>
      <w:lang w:val="hr-HR"/>
    </w:rPr>
  </w:style>
  <w:style w:customStyle="1" w:styleId="x-tree-ec-icon" w:type="paragraph">
    <w:name w:val="x-tree-ec-icon"/>
    <w:basedOn w:val="Normal"/>
    <w:rsid w:val="006C5B01"/>
    <w:pPr>
      <w:spacing w:line="432" w:lineRule="atLeast"/>
      <w:textAlignment w:val="top"/>
    </w:pPr>
    <w:rPr>
      <w:rFonts w:ascii="Times New Roman" w:hAnsi="Times New Roman"/>
      <w:sz w:val="26"/>
      <w:szCs w:val="26"/>
      <w:lang w:val="hr-HR"/>
    </w:rPr>
  </w:style>
  <w:style w:customStyle="1" w:styleId="x-tree-elbow-line" w:type="paragraph">
    <w:name w:val="x-tree-elbow-line"/>
    <w:basedOn w:val="Normal"/>
    <w:rsid w:val="006C5B01"/>
    <w:pPr>
      <w:spacing w:line="432" w:lineRule="atLeast"/>
      <w:textAlignment w:val="top"/>
    </w:pPr>
    <w:rPr>
      <w:rFonts w:ascii="Times New Roman" w:hAnsi="Times New Roman"/>
      <w:sz w:val="26"/>
      <w:szCs w:val="26"/>
      <w:lang w:val="hr-HR"/>
    </w:rPr>
  </w:style>
  <w:style w:customStyle="1" w:styleId="x-tree-elbow" w:type="paragraph">
    <w:name w:val="x-tree-elbow"/>
    <w:basedOn w:val="Normal"/>
    <w:rsid w:val="006C5B01"/>
    <w:pPr>
      <w:spacing w:line="432" w:lineRule="atLeast"/>
      <w:textAlignment w:val="top"/>
    </w:pPr>
    <w:rPr>
      <w:rFonts w:ascii="Times New Roman" w:hAnsi="Times New Roman"/>
      <w:sz w:val="26"/>
      <w:szCs w:val="26"/>
      <w:lang w:val="hr-HR"/>
    </w:rPr>
  </w:style>
  <w:style w:customStyle="1" w:styleId="x-tree-elbow-end" w:type="paragraph">
    <w:name w:val="x-tree-elbow-end"/>
    <w:basedOn w:val="Normal"/>
    <w:rsid w:val="006C5B01"/>
    <w:pPr>
      <w:spacing w:line="432" w:lineRule="atLeast"/>
      <w:textAlignment w:val="top"/>
    </w:pPr>
    <w:rPr>
      <w:rFonts w:ascii="Times New Roman" w:hAnsi="Times New Roman"/>
      <w:sz w:val="26"/>
      <w:szCs w:val="26"/>
      <w:lang w:val="hr-HR"/>
    </w:rPr>
  </w:style>
  <w:style w:customStyle="1" w:styleId="x-tree-elbow-plus" w:type="paragraph">
    <w:name w:val="x-tree-elbow-plus"/>
    <w:basedOn w:val="Normal"/>
    <w:rsid w:val="006C5B01"/>
    <w:pPr>
      <w:spacing w:line="432" w:lineRule="atLeast"/>
      <w:textAlignment w:val="top"/>
    </w:pPr>
    <w:rPr>
      <w:rFonts w:ascii="Times New Roman" w:hAnsi="Times New Roman"/>
      <w:sz w:val="26"/>
      <w:szCs w:val="26"/>
      <w:lang w:val="hr-HR"/>
    </w:rPr>
  </w:style>
  <w:style w:customStyle="1" w:styleId="x-tree-elbow-minus" w:type="paragraph">
    <w:name w:val="x-tree-elbow-minus"/>
    <w:basedOn w:val="Normal"/>
    <w:rsid w:val="006C5B01"/>
    <w:pPr>
      <w:spacing w:line="432" w:lineRule="atLeast"/>
      <w:textAlignment w:val="top"/>
    </w:pPr>
    <w:rPr>
      <w:rFonts w:ascii="Times New Roman" w:hAnsi="Times New Roman"/>
      <w:sz w:val="26"/>
      <w:szCs w:val="26"/>
      <w:lang w:val="hr-HR"/>
    </w:rPr>
  </w:style>
  <w:style w:customStyle="1" w:styleId="x-tree-elbow-end-plus" w:type="paragraph">
    <w:name w:val="x-tree-elbow-end-plus"/>
    <w:basedOn w:val="Normal"/>
    <w:rsid w:val="006C5B01"/>
    <w:pPr>
      <w:spacing w:line="432" w:lineRule="atLeast"/>
      <w:textAlignment w:val="top"/>
    </w:pPr>
    <w:rPr>
      <w:rFonts w:ascii="Times New Roman" w:hAnsi="Times New Roman"/>
      <w:sz w:val="26"/>
      <w:szCs w:val="26"/>
      <w:lang w:val="hr-HR"/>
    </w:rPr>
  </w:style>
  <w:style w:customStyle="1" w:styleId="x-tree-elbow-end-minus" w:type="paragraph">
    <w:name w:val="x-tree-elbow-end-minus"/>
    <w:basedOn w:val="Normal"/>
    <w:rsid w:val="006C5B01"/>
    <w:pPr>
      <w:spacing w:line="432" w:lineRule="atLeast"/>
      <w:textAlignment w:val="top"/>
    </w:pPr>
    <w:rPr>
      <w:rFonts w:ascii="Times New Roman" w:hAnsi="Times New Roman"/>
      <w:sz w:val="26"/>
      <w:szCs w:val="26"/>
      <w:lang w:val="hr-HR"/>
    </w:rPr>
  </w:style>
  <w:style w:customStyle="1" w:styleId="x-tree-node" w:type="paragraph">
    <w:name w:val="x-tree-node"/>
    <w:basedOn w:val="Normal"/>
    <w:rsid w:val="006C5B01"/>
    <w:pPr>
      <w:spacing w:after="100" w:afterAutospacing="1" w:before="100" w:beforeAutospacing="1" w:line="432" w:lineRule="atLeast"/>
    </w:pPr>
    <w:rPr>
      <w:rFonts w:cs="Arial"/>
      <w:color w:val="000000"/>
      <w:sz w:val="17"/>
      <w:szCs w:val="17"/>
      <w:lang w:val="hr-HR"/>
    </w:rPr>
  </w:style>
  <w:style w:customStyle="1" w:styleId="x-tree-node-el" w:type="paragraph">
    <w:name w:val="x-tree-node-el"/>
    <w:basedOn w:val="Normal"/>
    <w:rsid w:val="006C5B01"/>
    <w:pPr>
      <w:spacing w:after="100" w:afterAutospacing="1" w:before="100" w:beforeAutospacing="1" w:line="270" w:lineRule="atLeast"/>
    </w:pPr>
    <w:rPr>
      <w:rFonts w:ascii="Times New Roman" w:hAnsi="Times New Roman"/>
      <w:sz w:val="26"/>
      <w:szCs w:val="26"/>
      <w:lang w:val="hr-HR"/>
    </w:rPr>
  </w:style>
  <w:style w:customStyle="1" w:styleId="x-date-picker" w:type="paragraph">
    <w:name w:val="x-date-picker"/>
    <w:basedOn w:val="Normal"/>
    <w:rsid w:val="006C5B01"/>
    <w:pPr>
      <w:pBdr>
        <w:left w:color="1B376C" w:space="0" w:sz="6" w:val="single"/>
        <w:bottom w:color="1B376C" w:space="0" w:sz="6" w:val="single"/>
        <w:right w:color="1B376C" w:space="0" w:sz="6" w:val="single"/>
      </w:pBdr>
      <w:shd w:color="auto" w:fill="FFFFFF" w:val="clear"/>
      <w:spacing w:after="100" w:afterAutospacing="1" w:before="100" w:beforeAutospacing="1" w:line="432" w:lineRule="atLeast"/>
    </w:pPr>
    <w:rPr>
      <w:rFonts w:ascii="Times New Roman" w:hAnsi="Times New Roman"/>
      <w:sz w:val="17"/>
      <w:szCs w:val="17"/>
      <w:lang w:val="hr-HR"/>
    </w:rPr>
  </w:style>
  <w:style w:customStyle="1" w:styleId="x-date-middle" w:type="paragraph">
    <w:name w:val="x-date-middle"/>
    <w:basedOn w:val="Normal"/>
    <w:rsid w:val="006C5B01"/>
    <w:pPr>
      <w:spacing w:after="100" w:afterAutospacing="1" w:before="100" w:beforeAutospacing="1" w:line="432" w:lineRule="atLeast"/>
    </w:pPr>
    <w:rPr>
      <w:rFonts w:ascii="Tahoma" w:cs="Tahoma" w:hAnsi="Tahoma"/>
      <w:b/>
      <w:bCs/>
      <w:color w:val="FFFFFF"/>
      <w:sz w:val="17"/>
      <w:szCs w:val="17"/>
      <w:lang w:val="hr-HR"/>
    </w:rPr>
  </w:style>
  <w:style w:customStyle="1" w:styleId="x-date-left" w:type="paragraph">
    <w:name w:val="x-date-left"/>
    <w:basedOn w:val="Normal"/>
    <w:rsid w:val="006C5B01"/>
    <w:pPr>
      <w:spacing w:after="100" w:afterAutospacing="1" w:before="100" w:beforeAutospacing="1"/>
    </w:pPr>
    <w:rPr>
      <w:rFonts w:ascii="Tahoma" w:cs="Tahoma" w:hAnsi="Tahoma"/>
      <w:b/>
      <w:bCs/>
      <w:color w:val="FFFFFF"/>
      <w:sz w:val="17"/>
      <w:szCs w:val="17"/>
      <w:lang w:val="hr-HR"/>
    </w:rPr>
  </w:style>
  <w:style w:customStyle="1" w:styleId="x-date-right" w:type="paragraph">
    <w:name w:val="x-date-right"/>
    <w:basedOn w:val="Normal"/>
    <w:rsid w:val="006C5B01"/>
    <w:pPr>
      <w:spacing w:after="100" w:afterAutospacing="1" w:before="100" w:beforeAutospacing="1" w:line="432" w:lineRule="atLeast"/>
      <w:jc w:val="right"/>
    </w:pPr>
    <w:rPr>
      <w:rFonts w:ascii="Tahoma" w:cs="Tahoma" w:hAnsi="Tahoma"/>
      <w:b/>
      <w:bCs/>
      <w:color w:val="FFFFFF"/>
      <w:sz w:val="17"/>
      <w:szCs w:val="17"/>
      <w:lang w:val="hr-HR"/>
    </w:rPr>
  </w:style>
  <w:style w:customStyle="1" w:styleId="x-date-bottom" w:type="paragraph">
    <w:name w:val="x-date-bottom"/>
    <w:basedOn w:val="Normal"/>
    <w:rsid w:val="006C5B01"/>
    <w:pPr>
      <w:pBdr>
        <w:top w:color="A3BAD9" w:space="3" w:sz="6" w:val="single"/>
      </w:pBdr>
      <w:shd w:color="auto" w:fill="DFECFB" w:val="clear"/>
      <w:spacing w:after="100" w:afterAutospacing="1" w:before="100" w:beforeAutospacing="1" w:line="432" w:lineRule="atLeast"/>
    </w:pPr>
    <w:rPr>
      <w:rFonts w:ascii="Times New Roman" w:hAnsi="Times New Roman"/>
      <w:sz w:val="26"/>
      <w:szCs w:val="26"/>
      <w:lang w:val="hr-HR"/>
    </w:rPr>
  </w:style>
  <w:style w:customStyle="1" w:styleId="x-date-mp" w:type="paragraph">
    <w:name w:val="x-date-mp"/>
    <w:basedOn w:val="Normal"/>
    <w:rsid w:val="006C5B01"/>
    <w:pPr>
      <w:shd w:color="auto" w:fill="FFFFFF" w:val="clear"/>
      <w:spacing w:after="100" w:afterAutospacing="1" w:before="100" w:beforeAutospacing="1" w:line="432" w:lineRule="atLeast"/>
    </w:pPr>
    <w:rPr>
      <w:rFonts w:ascii="Times New Roman" w:hAnsi="Times New Roman"/>
      <w:vanish/>
      <w:sz w:val="26"/>
      <w:szCs w:val="26"/>
      <w:lang w:val="hr-HR"/>
    </w:rPr>
  </w:style>
  <w:style w:customStyle="1" w:styleId="x-date-mp-ok" w:type="paragraph">
    <w:name w:val="x-date-mp-ok"/>
    <w:basedOn w:val="Normal"/>
    <w:rsid w:val="006C5B01"/>
    <w:pPr>
      <w:spacing w:after="100" w:afterAutospacing="1" w:before="100" w:beforeAutospacing="1" w:line="432" w:lineRule="atLeast"/>
      <w:ind w:right="45"/>
    </w:pPr>
    <w:rPr>
      <w:rFonts w:ascii="Times New Roman" w:hAnsi="Times New Roman"/>
      <w:sz w:val="26"/>
      <w:szCs w:val="26"/>
      <w:lang w:val="hr-HR"/>
    </w:rPr>
  </w:style>
  <w:style w:customStyle="1" w:styleId="x-date-mp-btns" w:type="paragraph">
    <w:name w:val="x-date-mp-btns"/>
    <w:basedOn w:val="Normal"/>
    <w:rsid w:val="006C5B01"/>
    <w:pPr>
      <w:shd w:color="auto" w:fill="DFECFB" w:val="clear"/>
      <w:spacing w:after="100" w:afterAutospacing="1" w:before="100" w:beforeAutospacing="1" w:line="432" w:lineRule="atLeast"/>
    </w:pPr>
    <w:rPr>
      <w:rFonts w:ascii="Times New Roman" w:hAnsi="Times New Roman"/>
      <w:sz w:val="26"/>
      <w:szCs w:val="26"/>
      <w:lang w:val="hr-HR"/>
    </w:rPr>
  </w:style>
  <w:style w:customStyle="1" w:styleId="x-date-mp-ybtn" w:type="paragraph">
    <w:name w:val="x-date-mp-ybtn"/>
    <w:basedOn w:val="Normal"/>
    <w:rsid w:val="006C5B01"/>
    <w:pPr>
      <w:spacing w:after="100" w:afterAutospacing="1" w:before="100" w:beforeAutospacing="1" w:line="432" w:lineRule="atLeast"/>
      <w:jc w:val="center"/>
    </w:pPr>
    <w:rPr>
      <w:rFonts w:ascii="Times New Roman" w:hAnsi="Times New Roman"/>
      <w:sz w:val="26"/>
      <w:szCs w:val="26"/>
      <w:lang w:val="hr-HR"/>
    </w:rPr>
  </w:style>
  <w:style w:customStyle="1" w:styleId="x-tip" w:type="paragraph">
    <w:name w:val="x-tip"/>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menu" w:type="paragraph">
    <w:name w:val="x-menu"/>
    <w:basedOn w:val="Normal"/>
    <w:rsid w:val="006C5B01"/>
    <w:pPr>
      <w:pBdr>
        <w:top w:color="718BB7" w:space="2" w:sz="6" w:val="single"/>
        <w:left w:color="718BB7" w:space="2" w:sz="6" w:val="single"/>
        <w:bottom w:color="718BB7" w:space="2" w:sz="6" w:val="single"/>
        <w:right w:color="718BB7" w:space="2" w:sz="6" w:val="single"/>
      </w:pBdr>
      <w:shd w:color="auto" w:fill="F0F0F0" w:val="clear"/>
      <w:spacing w:after="100" w:afterAutospacing="1" w:before="100" w:beforeAutospacing="1" w:line="432" w:lineRule="atLeast"/>
    </w:pPr>
    <w:rPr>
      <w:rFonts w:ascii="Times New Roman" w:hAnsi="Times New Roman"/>
      <w:sz w:val="26"/>
      <w:szCs w:val="26"/>
      <w:lang w:val="hr-HR"/>
    </w:rPr>
  </w:style>
  <w:style w:customStyle="1" w:styleId="x-menu-list" w:type="paragraph">
    <w:name w:val="x-menu-lis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menu-list-item" w:type="paragraph">
    <w:name w:val="x-menu-list-item"/>
    <w:basedOn w:val="Normal"/>
    <w:rsid w:val="006C5B01"/>
    <w:pPr>
      <w:spacing w:after="100" w:afterAutospacing="1" w:before="100" w:beforeAutospacing="1" w:line="432" w:lineRule="atLeast"/>
    </w:pPr>
    <w:rPr>
      <w:rFonts w:ascii="Tahoma" w:cs="Tahoma" w:hAnsi="Tahoma"/>
      <w:sz w:val="17"/>
      <w:szCs w:val="17"/>
      <w:lang w:val="hr-HR"/>
    </w:rPr>
  </w:style>
  <w:style w:customStyle="1" w:styleId="x-menu-item-arrow" w:type="paragraph">
    <w:name w:val="x-menu-item-arrow"/>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menu-sep" w:type="paragraph">
    <w:name w:val="x-menu-sep"/>
    <w:basedOn w:val="Normal"/>
    <w:rsid w:val="006C5B01"/>
    <w:pPr>
      <w:pBdr>
        <w:bottom w:color="FFFFFF" w:space="0" w:sz="6" w:val="single"/>
      </w:pBdr>
      <w:shd w:color="auto" w:fill="E0E0E0" w:val="clear"/>
      <w:spacing w:after="30" w:before="30" w:line="15" w:lineRule="atLeast"/>
      <w:ind w:left="45" w:right="45"/>
    </w:pPr>
    <w:rPr>
      <w:rFonts w:ascii="Times New Roman" w:hAnsi="Times New Roman"/>
      <w:sz w:val="2"/>
      <w:szCs w:val="2"/>
      <w:lang w:val="hr-HR"/>
    </w:rPr>
  </w:style>
  <w:style w:customStyle="1" w:styleId="x-menu-focus" w:type="paragraph">
    <w:name w:val="x-menu-focus"/>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menu-item-active" w:type="paragraph">
    <w:name w:val="x-menu-item-active"/>
    <w:basedOn w:val="Normal"/>
    <w:rsid w:val="006C5B01"/>
    <w:pPr>
      <w:pBdr>
        <w:top w:color="AACCF6" w:space="0" w:sz="6" w:val="single"/>
        <w:left w:color="AACCF6" w:space="0" w:sz="6" w:val="single"/>
        <w:bottom w:color="AACCF6" w:space="0" w:sz="6" w:val="single"/>
        <w:right w:color="AACCF6" w:space="0" w:sz="6" w:val="single"/>
      </w:pBdr>
      <w:shd w:color="auto" w:fill="EBF3FD" w:val="clear"/>
      <w:spacing w:after="100" w:afterAutospacing="1" w:before="100" w:beforeAutospacing="1" w:line="432" w:lineRule="atLeast"/>
    </w:pPr>
    <w:rPr>
      <w:rFonts w:ascii="Times New Roman" w:hAnsi="Times New Roman"/>
      <w:sz w:val="26"/>
      <w:szCs w:val="26"/>
      <w:lang w:val="hr-HR"/>
    </w:rPr>
  </w:style>
  <w:style w:customStyle="1" w:styleId="x-menu-item-icon" w:type="paragraph">
    <w:name w:val="x-menu-item-icon"/>
    <w:basedOn w:val="Normal"/>
    <w:rsid w:val="006C5B01"/>
    <w:pPr>
      <w:spacing w:line="432" w:lineRule="atLeast"/>
      <w:ind w:right="120"/>
      <w:textAlignment w:val="top"/>
    </w:pPr>
    <w:rPr>
      <w:rFonts w:ascii="Times New Roman" w:hAnsi="Times New Roman"/>
      <w:sz w:val="26"/>
      <w:szCs w:val="26"/>
      <w:lang w:val="hr-HR"/>
    </w:rPr>
  </w:style>
  <w:style w:customStyle="1" w:styleId="x-menu-date-item" w:type="paragraph">
    <w:name w:val="x-menu-date-item"/>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ox-tl" w:type="paragraph">
    <w:name w:val="x-box-t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ox-tc" w:type="paragraph">
    <w:name w:val="x-box-tc"/>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ox-ml" w:type="paragraph">
    <w:name w:val="x-box-m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ox-mc" w:type="paragraph">
    <w:name w:val="x-box-mc"/>
    <w:basedOn w:val="Normal"/>
    <w:rsid w:val="006C5B01"/>
    <w:pPr>
      <w:shd w:color="auto" w:fill="EEEEEE" w:val="clear"/>
      <w:spacing w:after="100" w:afterAutospacing="1" w:before="100" w:beforeAutospacing="1" w:line="432" w:lineRule="atLeast"/>
    </w:pPr>
    <w:rPr>
      <w:rFonts w:ascii="Tahoma" w:cs="Tahoma" w:hAnsi="Tahoma"/>
      <w:color w:val="393939"/>
      <w:sz w:val="18"/>
      <w:szCs w:val="18"/>
      <w:lang w:val="hr-HR"/>
    </w:rPr>
  </w:style>
  <w:style w:customStyle="1" w:styleId="x-box-mr" w:type="paragraph">
    <w:name w:val="x-box-m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ox-bl" w:type="paragraph">
    <w:name w:val="x-box-b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ox-bc" w:type="paragraph">
    <w:name w:val="x-box-bc"/>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ox-tr" w:type="paragraph">
    <w:name w:val="x-box-t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ox-br" w:type="paragraph">
    <w:name w:val="x-box-b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combo-list" w:type="paragraph">
    <w:name w:val="x-combo-list"/>
    <w:basedOn w:val="Normal"/>
    <w:rsid w:val="006C5B01"/>
    <w:pPr>
      <w:pBdr>
        <w:top w:color="98C0F4" w:space="0" w:sz="6" w:val="single"/>
        <w:left w:color="98C0F4" w:space="0" w:sz="6" w:val="single"/>
        <w:bottom w:color="98C0F4" w:space="0" w:sz="6" w:val="single"/>
        <w:right w:color="98C0F4" w:space="0" w:sz="6" w:val="single"/>
      </w:pBdr>
      <w:shd w:color="auto" w:fill="FFFFFF" w:val="clear"/>
      <w:spacing w:after="100" w:afterAutospacing="1" w:before="100" w:beforeAutospacing="1" w:line="432" w:lineRule="atLeast"/>
    </w:pPr>
    <w:rPr>
      <w:rFonts w:ascii="Times New Roman" w:hAnsi="Times New Roman"/>
      <w:sz w:val="26"/>
      <w:szCs w:val="26"/>
      <w:lang w:val="hr-HR"/>
    </w:rPr>
  </w:style>
  <w:style w:customStyle="1" w:styleId="x-combo-list-inner" w:type="paragraph">
    <w:name w:val="x-combo-list-inner"/>
    <w:basedOn w:val="Normal"/>
    <w:rsid w:val="006C5B01"/>
    <w:pPr>
      <w:shd w:color="auto" w:fill="FFFFFF" w:val="clear"/>
      <w:spacing w:after="100" w:afterAutospacing="1" w:before="100" w:beforeAutospacing="1" w:line="432" w:lineRule="atLeast"/>
    </w:pPr>
    <w:rPr>
      <w:rFonts w:ascii="Times New Roman" w:hAnsi="Times New Roman"/>
      <w:sz w:val="26"/>
      <w:szCs w:val="26"/>
      <w:lang w:val="hr-HR"/>
    </w:rPr>
  </w:style>
  <w:style w:customStyle="1" w:styleId="x-combo-list-hd" w:type="paragraph">
    <w:name w:val="x-combo-list-hd"/>
    <w:basedOn w:val="Normal"/>
    <w:rsid w:val="006C5B01"/>
    <w:pPr>
      <w:pBdr>
        <w:bottom w:color="98C0F4" w:space="2" w:sz="6" w:val="single"/>
      </w:pBdr>
      <w:spacing w:after="100" w:afterAutospacing="1" w:before="100" w:beforeAutospacing="1" w:line="432" w:lineRule="atLeast"/>
    </w:pPr>
    <w:rPr>
      <w:rFonts w:ascii="Tahoma" w:cs="Tahoma" w:hAnsi="Tahoma"/>
      <w:b/>
      <w:bCs/>
      <w:color w:val="15428B"/>
      <w:sz w:val="17"/>
      <w:szCs w:val="17"/>
      <w:lang w:val="hr-HR"/>
    </w:rPr>
  </w:style>
  <w:style w:customStyle="1" w:styleId="x-combo-list-item" w:type="paragraph">
    <w:name w:val="x-combo-list-item"/>
    <w:basedOn w:val="Normal"/>
    <w:rsid w:val="006C5B01"/>
    <w:pPr>
      <w:pBdr>
        <w:top w:color="FFFFFF" w:space="2" w:sz="6" w:val="single"/>
        <w:left w:color="FFFFFF" w:space="2" w:sz="6" w:val="single"/>
        <w:bottom w:color="FFFFFF" w:space="2" w:sz="6" w:val="single"/>
        <w:right w:color="FFFFFF" w:space="2" w:sz="6" w:val="single"/>
      </w:pBdr>
      <w:spacing w:after="100" w:afterAutospacing="1" w:before="100" w:beforeAutospacing="1" w:line="432" w:lineRule="atLeast"/>
    </w:pPr>
    <w:rPr>
      <w:rFonts w:ascii="Tahoma" w:cs="Tahoma" w:hAnsi="Tahoma"/>
      <w:sz w:val="18"/>
      <w:szCs w:val="18"/>
      <w:lang w:val="hr-HR"/>
    </w:rPr>
  </w:style>
  <w:style w:customStyle="1" w:styleId="x-panel" w:type="paragraph">
    <w:name w:val="x-panel"/>
    <w:basedOn w:val="Normal"/>
    <w:rsid w:val="006C5B01"/>
    <w:pPr>
      <w:pBdr>
        <w:top w:color="D0D0D0" w:space="0" w:sz="2" w:val="single"/>
        <w:left w:color="D0D0D0" w:space="0" w:sz="2" w:val="single"/>
        <w:bottom w:color="D0D0D0" w:space="0" w:sz="2" w:val="single"/>
        <w:right w:color="D0D0D0" w:space="0" w:sz="2" w:val="single"/>
      </w:pBdr>
      <w:spacing w:after="100" w:afterAutospacing="1" w:before="100" w:beforeAutospacing="1" w:line="432" w:lineRule="atLeast"/>
    </w:pPr>
    <w:rPr>
      <w:rFonts w:ascii="Times New Roman" w:hAnsi="Times New Roman"/>
      <w:sz w:val="26"/>
      <w:szCs w:val="26"/>
      <w:lang w:val="hr-HR"/>
    </w:rPr>
  </w:style>
  <w:style w:customStyle="1" w:styleId="x-panel-header" w:type="paragraph">
    <w:name w:val="x-panel-header"/>
    <w:basedOn w:val="Normal"/>
    <w:rsid w:val="006C5B01"/>
    <w:pPr>
      <w:pBdr>
        <w:top w:color="D0D0D0" w:space="4" w:sz="6" w:val="single"/>
        <w:left w:color="D0D0D0" w:space="4" w:sz="6" w:val="single"/>
        <w:bottom w:color="D0D0D0" w:space="3" w:sz="6" w:val="single"/>
        <w:right w:color="D0D0D0" w:space="2" w:sz="6" w:val="single"/>
      </w:pBdr>
      <w:spacing w:after="100" w:afterAutospacing="1" w:before="100" w:beforeAutospacing="1" w:line="225" w:lineRule="atLeast"/>
    </w:pPr>
    <w:rPr>
      <w:rFonts w:ascii="Tahoma" w:cs="Tahoma" w:hAnsi="Tahoma"/>
      <w:b/>
      <w:bCs/>
      <w:color w:val="333333"/>
      <w:sz w:val="17"/>
      <w:szCs w:val="17"/>
      <w:lang w:val="hr-HR"/>
    </w:rPr>
  </w:style>
  <w:style w:customStyle="1" w:styleId="x-panel-body" w:type="paragraph">
    <w:name w:val="x-panel-body"/>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body-noheader" w:type="paragraph">
    <w:name w:val="x-panel-body-nohead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inline-icon" w:type="paragraph">
    <w:name w:val="x-panel-inline-icon"/>
    <w:basedOn w:val="Normal"/>
    <w:rsid w:val="006C5B01"/>
    <w:pPr>
      <w:spacing w:line="432" w:lineRule="atLeast"/>
      <w:ind w:right="60"/>
      <w:textAlignment w:val="center"/>
    </w:pPr>
    <w:rPr>
      <w:rFonts w:ascii="Times New Roman" w:hAnsi="Times New Roman"/>
      <w:sz w:val="26"/>
      <w:szCs w:val="26"/>
      <w:lang w:val="hr-HR"/>
    </w:rPr>
  </w:style>
  <w:style w:customStyle="1" w:styleId="x-panel-tc" w:type="paragraph">
    <w:name w:val="x-panel-tc"/>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tl" w:type="paragraph">
    <w:name w:val="x-panel-tl"/>
    <w:basedOn w:val="Normal"/>
    <w:rsid w:val="006C5B01"/>
    <w:pPr>
      <w:pBdr>
        <w:bottom w:color="D0D0D0" w:space="0" w:sz="6" w:val="single"/>
      </w:pBdr>
      <w:spacing w:after="100" w:afterAutospacing="1" w:before="100" w:beforeAutospacing="1" w:line="432" w:lineRule="atLeast"/>
    </w:pPr>
    <w:rPr>
      <w:rFonts w:ascii="Times New Roman" w:hAnsi="Times New Roman"/>
      <w:sz w:val="26"/>
      <w:szCs w:val="26"/>
      <w:lang w:val="hr-HR"/>
    </w:rPr>
  </w:style>
  <w:style w:customStyle="1" w:styleId="x-panel-tr" w:type="paragraph">
    <w:name w:val="x-panel-t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bl" w:type="paragraph">
    <w:name w:val="x-panel-b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br" w:type="paragraph">
    <w:name w:val="x-panel-b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mc" w:type="paragraph">
    <w:name w:val="x-panel-mc"/>
    <w:basedOn w:val="Normal"/>
    <w:rsid w:val="006C5B01"/>
    <w:pPr>
      <w:shd w:color="auto" w:fill="F1F1F1" w:val="clear"/>
      <w:spacing w:line="432" w:lineRule="atLeast"/>
    </w:pPr>
    <w:rPr>
      <w:rFonts w:ascii="Tahoma" w:cs="Tahoma" w:hAnsi="Tahoma"/>
      <w:sz w:val="17"/>
      <w:szCs w:val="17"/>
      <w:lang w:val="hr-HR"/>
    </w:rPr>
  </w:style>
  <w:style w:customStyle="1" w:styleId="x-panel-ml" w:type="paragraph">
    <w:name w:val="x-panel-ml"/>
    <w:basedOn w:val="Normal"/>
    <w:rsid w:val="006C5B01"/>
    <w:pPr>
      <w:shd w:color="auto" w:fill="FFFFFF" w:val="clear"/>
      <w:spacing w:after="100" w:afterAutospacing="1" w:before="100" w:beforeAutospacing="1" w:line="432" w:lineRule="atLeast"/>
    </w:pPr>
    <w:rPr>
      <w:rFonts w:ascii="Times New Roman" w:hAnsi="Times New Roman"/>
      <w:sz w:val="26"/>
      <w:szCs w:val="26"/>
      <w:lang w:val="hr-HR"/>
    </w:rPr>
  </w:style>
  <w:style w:customStyle="1" w:styleId="x-panel-mr" w:type="paragraph">
    <w:name w:val="x-panel-m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ool" w:type="paragraph">
    <w:name w:val="x-tool"/>
    <w:basedOn w:val="Normal"/>
    <w:rsid w:val="006C5B01"/>
    <w:pPr>
      <w:spacing w:after="100" w:afterAutospacing="1" w:before="100" w:beforeAutospacing="1" w:line="432" w:lineRule="atLeast"/>
      <w:ind w:left="30"/>
    </w:pPr>
    <w:rPr>
      <w:rFonts w:ascii="Times New Roman" w:hAnsi="Times New Roman"/>
      <w:sz w:val="26"/>
      <w:szCs w:val="26"/>
      <w:lang w:val="hr-HR"/>
    </w:rPr>
  </w:style>
  <w:style w:customStyle="1" w:styleId="x-panel-ghost" w:type="paragraph">
    <w:name w:val="x-panel-ghost"/>
    <w:basedOn w:val="Normal"/>
    <w:rsid w:val="006C5B01"/>
    <w:pPr>
      <w:shd w:color="auto" w:fill="E0E0E0" w:val="clear"/>
      <w:spacing w:after="100" w:afterAutospacing="1" w:before="100" w:beforeAutospacing="1" w:line="432" w:lineRule="atLeast"/>
    </w:pPr>
    <w:rPr>
      <w:rFonts w:ascii="Times New Roman" w:hAnsi="Times New Roman"/>
      <w:sz w:val="26"/>
      <w:szCs w:val="26"/>
      <w:lang w:val="hr-HR"/>
    </w:rPr>
  </w:style>
  <w:style w:customStyle="1" w:styleId="x-panel-dd-spacer" w:type="paragraph">
    <w:name w:val="x-panel-dd-spacer"/>
    <w:basedOn w:val="Normal"/>
    <w:rsid w:val="006C5B01"/>
    <w:pPr>
      <w:pBdr>
        <w:top w:color="99BBE8" w:space="0" w:sz="12" w:val="dashed"/>
        <w:left w:color="99BBE8" w:space="0" w:sz="12" w:val="dashed"/>
        <w:bottom w:color="99BBE8" w:space="0" w:sz="12" w:val="dashed"/>
        <w:right w:color="99BBE8" w:space="0" w:sz="12" w:val="dashed"/>
      </w:pBdr>
      <w:spacing w:after="100" w:afterAutospacing="1" w:before="100" w:beforeAutospacing="1" w:line="432" w:lineRule="atLeast"/>
    </w:pPr>
    <w:rPr>
      <w:rFonts w:ascii="Times New Roman" w:hAnsi="Times New Roman"/>
      <w:sz w:val="26"/>
      <w:szCs w:val="26"/>
      <w:lang w:val="hr-HR"/>
    </w:rPr>
  </w:style>
  <w:style w:customStyle="1" w:styleId="x-panel-btns-ct" w:type="paragraph">
    <w:name w:val="x-panel-btns-c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proxy" w:type="paragraph">
    <w:name w:val="x-window-proxy"/>
    <w:basedOn w:val="Normal"/>
    <w:rsid w:val="006C5B01"/>
    <w:pPr>
      <w:pBdr>
        <w:top w:color="B0B0B0" w:space="0" w:sz="6" w:val="single"/>
        <w:left w:color="B0B0B0" w:space="0" w:sz="6" w:val="single"/>
        <w:bottom w:color="B0B0B0" w:space="0" w:sz="6" w:val="single"/>
        <w:right w:color="B0B0B0" w:space="0" w:sz="6" w:val="single"/>
      </w:pBdr>
      <w:shd w:color="auto" w:fill="E0E0E0" w:val="clear"/>
      <w:spacing w:after="100" w:afterAutospacing="1" w:before="100" w:beforeAutospacing="1" w:line="432" w:lineRule="atLeast"/>
    </w:pPr>
    <w:rPr>
      <w:rFonts w:ascii="Times New Roman" w:hAnsi="Times New Roman"/>
      <w:vanish/>
      <w:sz w:val="26"/>
      <w:szCs w:val="26"/>
      <w:lang w:val="hr-HR"/>
    </w:rPr>
  </w:style>
  <w:style w:customStyle="1" w:styleId="x-window-tc" w:type="paragraph">
    <w:name w:val="x-window-tc"/>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tl" w:type="paragraph">
    <w:name w:val="x-window-t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tr" w:type="paragraph">
    <w:name w:val="x-window-t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bl" w:type="paragraph">
    <w:name w:val="x-window-b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br" w:type="paragraph">
    <w:name w:val="x-window-b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mc" w:type="paragraph">
    <w:name w:val="x-window-mc"/>
    <w:basedOn w:val="Normal"/>
    <w:rsid w:val="006C5B01"/>
    <w:pPr>
      <w:spacing w:line="432" w:lineRule="atLeast"/>
    </w:pPr>
    <w:rPr>
      <w:rFonts w:ascii="Tahoma" w:cs="Tahoma" w:hAnsi="Tahoma"/>
      <w:sz w:val="17"/>
      <w:szCs w:val="17"/>
      <w:lang w:val="hr-HR"/>
    </w:rPr>
  </w:style>
  <w:style w:customStyle="1" w:styleId="x-window-ml" w:type="paragraph">
    <w:name w:val="x-window-m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mr" w:type="paragraph">
    <w:name w:val="x-window-m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body" w:type="paragraph">
    <w:name w:val="x-window-body"/>
    <w:basedOn w:val="Normal"/>
    <w:rsid w:val="006C5B01"/>
    <w:pPr>
      <w:pBdr>
        <w:top w:color="CCCCCC" w:space="0" w:sz="6" w:val="single"/>
        <w:bottom w:color="CCCCCC" w:space="0" w:sz="6" w:val="single"/>
      </w:pBdr>
      <w:spacing w:after="100" w:afterAutospacing="1" w:before="100" w:beforeAutospacing="1" w:line="432" w:lineRule="atLeast"/>
    </w:pPr>
    <w:rPr>
      <w:rFonts w:ascii="Times New Roman" w:hAnsi="Times New Roman"/>
      <w:sz w:val="26"/>
      <w:szCs w:val="26"/>
      <w:lang w:val="hr-HR"/>
    </w:rPr>
  </w:style>
  <w:style w:customStyle="1" w:styleId="x-dlg-focus" w:type="paragraph">
    <w:name w:val="x-dlg-focus"/>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dlg-mask" w:type="paragraph">
    <w:name w:val="x-dlg-mask"/>
    <w:basedOn w:val="Normal"/>
    <w:rsid w:val="006C5B01"/>
    <w:pPr>
      <w:shd w:color="auto" w:fill="CCCCCC" w:val="clear"/>
      <w:spacing w:after="100" w:afterAutospacing="1" w:before="100" w:beforeAutospacing="1" w:line="432" w:lineRule="atLeast"/>
    </w:pPr>
    <w:rPr>
      <w:rFonts w:ascii="Times New Roman" w:hAnsi="Times New Roman"/>
      <w:vanish/>
      <w:sz w:val="26"/>
      <w:szCs w:val="26"/>
      <w:lang w:val="hr-HR"/>
    </w:rPr>
  </w:style>
  <w:style w:customStyle="1" w:styleId="x-html-editor-wrap" w:type="paragraph">
    <w:name w:val="x-html-editor-wrap"/>
    <w:basedOn w:val="Normal"/>
    <w:rsid w:val="006C5B01"/>
    <w:pPr>
      <w:pBdr>
        <w:top w:color="D0D0D0" w:space="0" w:sz="6" w:val="single"/>
        <w:left w:color="D0D0D0" w:space="0" w:sz="6" w:val="single"/>
        <w:bottom w:color="D0D0D0" w:space="0" w:sz="6" w:val="single"/>
        <w:right w:color="D0D0D0" w:space="0" w:sz="6" w:val="single"/>
      </w:pBdr>
      <w:shd w:color="auto" w:fill="FFFFFF" w:val="clear"/>
      <w:spacing w:after="100" w:afterAutospacing="1" w:before="100" w:beforeAutospacing="1" w:line="432" w:lineRule="atLeast"/>
    </w:pPr>
    <w:rPr>
      <w:rFonts w:ascii="Times New Roman" w:hAnsi="Times New Roman"/>
      <w:sz w:val="26"/>
      <w:szCs w:val="26"/>
      <w:lang w:val="hr-HR"/>
    </w:rPr>
  </w:style>
  <w:style w:customStyle="1" w:styleId="x-border-layout-ct" w:type="paragraph">
    <w:name w:val="x-border-layout-ct"/>
    <w:basedOn w:val="Normal"/>
    <w:rsid w:val="006C5B01"/>
    <w:pPr>
      <w:shd w:color="auto" w:fill="F0F0F0" w:val="clear"/>
      <w:spacing w:after="100" w:afterAutospacing="1" w:before="100" w:beforeAutospacing="1" w:line="432" w:lineRule="atLeast"/>
    </w:pPr>
    <w:rPr>
      <w:rFonts w:ascii="Times New Roman" w:hAnsi="Times New Roman"/>
      <w:sz w:val="26"/>
      <w:szCs w:val="26"/>
      <w:lang w:val="hr-HR"/>
    </w:rPr>
  </w:style>
  <w:style w:customStyle="1" w:styleId="x-tool-expand-north" w:type="paragraph">
    <w:name w:val="x-tool-expand-north"/>
    <w:basedOn w:val="Normal"/>
    <w:rsid w:val="006C5B01"/>
    <w:pPr>
      <w:spacing w:after="45" w:before="45" w:line="432" w:lineRule="atLeast"/>
      <w:ind w:left="45" w:right="45"/>
    </w:pPr>
    <w:rPr>
      <w:rFonts w:ascii="Times New Roman" w:hAnsi="Times New Roman"/>
      <w:sz w:val="26"/>
      <w:szCs w:val="26"/>
      <w:lang w:val="hr-HR"/>
    </w:rPr>
  </w:style>
  <w:style w:customStyle="1" w:styleId="x-tool-expand-south" w:type="paragraph">
    <w:name w:val="x-tool-expand-south"/>
    <w:basedOn w:val="Normal"/>
    <w:rsid w:val="006C5B01"/>
    <w:pPr>
      <w:spacing w:after="45" w:before="45" w:line="432" w:lineRule="atLeast"/>
      <w:ind w:left="45" w:right="45"/>
    </w:pPr>
    <w:rPr>
      <w:rFonts w:ascii="Times New Roman" w:hAnsi="Times New Roman"/>
      <w:sz w:val="26"/>
      <w:szCs w:val="26"/>
      <w:lang w:val="hr-HR"/>
    </w:rPr>
  </w:style>
  <w:style w:customStyle="1" w:styleId="x-tool-expand-east" w:type="paragraph">
    <w:name w:val="x-tool-expand-east"/>
    <w:basedOn w:val="Normal"/>
    <w:rsid w:val="006C5B01"/>
    <w:pPr>
      <w:spacing w:after="45" w:before="45" w:line="432" w:lineRule="atLeast"/>
    </w:pPr>
    <w:rPr>
      <w:rFonts w:ascii="Times New Roman" w:hAnsi="Times New Roman"/>
      <w:sz w:val="26"/>
      <w:szCs w:val="26"/>
      <w:lang w:val="hr-HR"/>
    </w:rPr>
  </w:style>
  <w:style w:customStyle="1" w:styleId="x-tool-expand-west" w:type="paragraph">
    <w:name w:val="x-tool-expand-west"/>
    <w:basedOn w:val="Normal"/>
    <w:rsid w:val="006C5B01"/>
    <w:pPr>
      <w:spacing w:after="45" w:before="45" w:line="432" w:lineRule="atLeast"/>
    </w:pPr>
    <w:rPr>
      <w:rFonts w:ascii="Times New Roman" w:hAnsi="Times New Roman"/>
      <w:sz w:val="26"/>
      <w:szCs w:val="26"/>
      <w:lang w:val="hr-HR"/>
    </w:rPr>
  </w:style>
  <w:style w:customStyle="1" w:styleId="x-accordion-hd" w:type="paragraph">
    <w:name w:val="x-accordion-hd"/>
    <w:basedOn w:val="Normal"/>
    <w:rsid w:val="006C5B01"/>
    <w:pPr>
      <w:spacing w:after="100" w:afterAutospacing="1" w:before="100" w:beforeAutospacing="1" w:line="432" w:lineRule="atLeast"/>
    </w:pPr>
    <w:rPr>
      <w:rFonts w:ascii="Times New Roman" w:hAnsi="Times New Roman"/>
      <w:color w:val="222222"/>
      <w:sz w:val="26"/>
      <w:szCs w:val="26"/>
      <w:lang w:val="hr-HR"/>
    </w:rPr>
  </w:style>
  <w:style w:customStyle="1" w:styleId="x-layout-collapsed" w:type="paragraph">
    <w:name w:val="x-layout-collapsed"/>
    <w:basedOn w:val="Normal"/>
    <w:rsid w:val="006C5B01"/>
    <w:pPr>
      <w:pBdr>
        <w:top w:color="E0E0E0" w:space="0" w:sz="6" w:val="single"/>
        <w:left w:color="E0E0E0" w:space="0" w:sz="6" w:val="single"/>
        <w:bottom w:color="E0E0E0" w:space="0" w:sz="6" w:val="single"/>
        <w:right w:color="E0E0E0" w:space="0" w:sz="6" w:val="single"/>
      </w:pBdr>
      <w:shd w:color="auto" w:fill="EEEEEE" w:val="clear"/>
      <w:spacing w:after="100" w:afterAutospacing="1" w:before="100" w:beforeAutospacing="1" w:line="432" w:lineRule="atLeast"/>
    </w:pPr>
    <w:rPr>
      <w:rFonts w:ascii="Times New Roman" w:hAnsi="Times New Roman"/>
      <w:sz w:val="26"/>
      <w:szCs w:val="26"/>
      <w:lang w:val="hr-HR"/>
    </w:rPr>
  </w:style>
  <w:style w:customStyle="1" w:styleId="x-layout-collapsed-over" w:type="paragraph">
    <w:name w:val="x-layout-collapsed-over"/>
    <w:basedOn w:val="Normal"/>
    <w:rsid w:val="006C5B01"/>
    <w:pPr>
      <w:shd w:color="auto" w:fill="FBFBFB" w:val="clear"/>
      <w:spacing w:after="100" w:afterAutospacing="1" w:before="100" w:beforeAutospacing="1" w:line="432" w:lineRule="atLeast"/>
    </w:pPr>
    <w:rPr>
      <w:rFonts w:ascii="Times New Roman" w:hAnsi="Times New Roman"/>
      <w:sz w:val="26"/>
      <w:szCs w:val="26"/>
      <w:lang w:val="hr-HR"/>
    </w:rPr>
  </w:style>
  <w:style w:customStyle="1" w:styleId="x-layout-split" w:type="paragraph">
    <w:name w:val="x-layout-split"/>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layout-split-h" w:type="paragraph">
    <w:name w:val="x-layout-split-h"/>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layout-split-v" w:type="paragraph">
    <w:name w:val="x-layout-split-v"/>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column" w:type="paragraph">
    <w:name w:val="x-column"/>
    <w:basedOn w:val="Normal"/>
    <w:rsid w:val="006C5B01"/>
    <w:pPr>
      <w:spacing w:line="432" w:lineRule="atLeast"/>
    </w:pPr>
    <w:rPr>
      <w:rFonts w:ascii="Times New Roman" w:hAnsi="Times New Roman"/>
      <w:sz w:val="26"/>
      <w:szCs w:val="26"/>
      <w:lang w:val="hr-HR"/>
    </w:rPr>
  </w:style>
  <w:style w:customStyle="1" w:styleId="x-layout-mini" w:type="paragraph">
    <w:name w:val="x-layout-mini"/>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layout-cmini-west" w:type="paragraph">
    <w:name w:val="x-layout-cmini-wes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layout-cmini-east" w:type="paragraph">
    <w:name w:val="x-layout-cmini-eas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layout-cmini-north" w:type="paragraph">
    <w:name w:val="x-layout-cmini-north"/>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layout-cmini-south" w:type="paragraph">
    <w:name w:val="x-layout-cmini-south"/>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viewport" w:type="paragraph">
    <w:name w:val="x-viewport"/>
    <w:basedOn w:val="Normal"/>
    <w:rsid w:val="006C5B01"/>
    <w:pPr>
      <w:spacing w:line="432" w:lineRule="atLeast"/>
    </w:pPr>
    <w:rPr>
      <w:rFonts w:ascii="Times New Roman" w:hAnsi="Times New Roman"/>
      <w:sz w:val="26"/>
      <w:szCs w:val="26"/>
      <w:lang w:val="hr-HR"/>
    </w:rPr>
  </w:style>
  <w:style w:customStyle="1" w:styleId="x-progress-wrap" w:type="paragraph">
    <w:name w:val="x-progress-wrap"/>
    <w:basedOn w:val="Normal"/>
    <w:rsid w:val="006C5B01"/>
    <w:pPr>
      <w:pBdr>
        <w:top w:color="6593CF" w:space="0" w:sz="6" w:val="single"/>
        <w:left w:color="6593CF" w:space="0" w:sz="6" w:val="single"/>
        <w:bottom w:color="6593CF" w:space="0" w:sz="6" w:val="single"/>
        <w:right w:color="6593CF" w:space="0" w:sz="6" w:val="single"/>
      </w:pBdr>
      <w:spacing w:after="100" w:afterAutospacing="1" w:before="100" w:beforeAutospacing="1" w:line="432" w:lineRule="atLeast"/>
    </w:pPr>
    <w:rPr>
      <w:rFonts w:ascii="Times New Roman" w:hAnsi="Times New Roman"/>
      <w:sz w:val="26"/>
      <w:szCs w:val="26"/>
      <w:lang w:val="hr-HR"/>
    </w:rPr>
  </w:style>
  <w:style w:customStyle="1" w:styleId="x-progress-inner" w:type="paragraph">
    <w:name w:val="x-progress-inner"/>
    <w:basedOn w:val="Normal"/>
    <w:rsid w:val="006C5B01"/>
    <w:pPr>
      <w:shd w:color="auto" w:fill="E0E8F3" w:val="clear"/>
      <w:spacing w:after="100" w:afterAutospacing="1" w:before="100" w:beforeAutospacing="1" w:line="432" w:lineRule="atLeast"/>
    </w:pPr>
    <w:rPr>
      <w:rFonts w:ascii="Times New Roman" w:hAnsi="Times New Roman"/>
      <w:sz w:val="26"/>
      <w:szCs w:val="26"/>
      <w:lang w:val="hr-HR"/>
    </w:rPr>
  </w:style>
  <w:style w:customStyle="1" w:styleId="x-progress-bar" w:type="paragraph">
    <w:name w:val="x-progress-bar"/>
    <w:basedOn w:val="Normal"/>
    <w:rsid w:val="006C5B01"/>
    <w:pPr>
      <w:pBdr>
        <w:top w:color="D1E4FD" w:space="0" w:sz="6" w:val="single"/>
        <w:bottom w:color="7FA9E4" w:space="0" w:sz="6" w:val="single"/>
        <w:right w:color="7FA9E4" w:space="0" w:sz="6" w:val="single"/>
      </w:pBdr>
      <w:shd w:color="auto" w:fill="9CBFEE" w:val="clear"/>
      <w:spacing w:after="100" w:afterAutospacing="1" w:before="100" w:beforeAutospacing="1" w:line="432" w:lineRule="atLeast"/>
    </w:pPr>
    <w:rPr>
      <w:rFonts w:ascii="Times New Roman" w:hAnsi="Times New Roman"/>
      <w:sz w:val="26"/>
      <w:szCs w:val="26"/>
      <w:lang w:val="hr-HR"/>
    </w:rPr>
  </w:style>
  <w:style w:customStyle="1" w:styleId="x-progress-text" w:type="paragraph">
    <w:name w:val="x-progress-text"/>
    <w:basedOn w:val="Normal"/>
    <w:rsid w:val="006C5B01"/>
    <w:pPr>
      <w:spacing w:after="100" w:afterAutospacing="1" w:before="100" w:beforeAutospacing="1" w:line="432" w:lineRule="atLeast"/>
      <w:jc w:val="center"/>
    </w:pPr>
    <w:rPr>
      <w:rFonts w:ascii="Times New Roman" w:hAnsi="Times New Roman"/>
      <w:b/>
      <w:bCs/>
      <w:color w:val="FFFFFF"/>
      <w:sz w:val="17"/>
      <w:szCs w:val="17"/>
      <w:lang w:val="hr-HR"/>
    </w:rPr>
  </w:style>
  <w:style w:customStyle="1" w:styleId="x-progress-text-back" w:type="paragraph">
    <w:name w:val="x-progress-text-back"/>
    <w:basedOn w:val="Normal"/>
    <w:rsid w:val="006C5B01"/>
    <w:pPr>
      <w:spacing w:after="100" w:afterAutospacing="1" w:before="100" w:beforeAutospacing="1" w:line="240" w:lineRule="atLeast"/>
    </w:pPr>
    <w:rPr>
      <w:rFonts w:ascii="Times New Roman" w:hAnsi="Times New Roman"/>
      <w:color w:val="396095"/>
      <w:sz w:val="26"/>
      <w:szCs w:val="26"/>
      <w:lang w:val="hr-HR"/>
    </w:rPr>
  </w:style>
  <w:style w:customStyle="1" w:styleId="x-slider-focus" w:type="paragraph">
    <w:name w:val="x-slider-focus"/>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slider-horz" w:type="paragraph">
    <w:name w:val="x-slider-horz"/>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lider-vert" w:type="paragraph">
    <w:name w:val="x-slider-ver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ortlet" w:type="paragraph">
    <w:name w:val="x-portlet"/>
    <w:basedOn w:val="Normal"/>
    <w:rsid w:val="006C5B01"/>
    <w:pPr>
      <w:spacing w:after="150" w:before="100" w:beforeAutospacing="1" w:line="432" w:lineRule="atLeast"/>
    </w:pPr>
    <w:rPr>
      <w:rFonts w:ascii="Times New Roman" w:hAnsi="Times New Roman"/>
      <w:sz w:val="26"/>
      <w:szCs w:val="26"/>
      <w:lang w:val="hr-HR"/>
    </w:rPr>
  </w:style>
  <w:style w:customStyle="1" w:styleId="x-hide" w:type="paragraph">
    <w:name w:val="x-hide"/>
    <w:basedOn w:val="Normal"/>
    <w:rsid w:val="006C5B01"/>
    <w:pPr>
      <w:spacing w:after="100" w:afterAutospacing="1" w:before="100" w:beforeAutospacing="1" w:line="432" w:lineRule="atLeast"/>
    </w:pPr>
    <w:rPr>
      <w:rFonts w:ascii="Times New Roman" w:hAnsi="Times New Roman"/>
      <w:vanish/>
      <w:sz w:val="26"/>
      <w:szCs w:val="26"/>
      <w:lang w:val="hr-HR"/>
    </w:rPr>
  </w:style>
  <w:style w:customStyle="1" w:styleId="x-icon-btn" w:type="paragraph">
    <w:name w:val="x-icon-bt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modal" w:type="paragraph">
    <w:name w:val="x-modal"/>
    <w:basedOn w:val="Normal"/>
    <w:rsid w:val="006C5B01"/>
    <w:pPr>
      <w:shd w:color="auto" w:fill="FFFFFF" w:val="clear"/>
      <w:spacing w:after="100" w:afterAutospacing="1" w:before="100" w:beforeAutospacing="1" w:line="432" w:lineRule="atLeast"/>
    </w:pPr>
    <w:rPr>
      <w:rFonts w:ascii="Times New Roman" w:hAnsi="Times New Roman"/>
      <w:sz w:val="26"/>
      <w:szCs w:val="26"/>
      <w:lang w:val="hr-HR"/>
    </w:rPr>
  </w:style>
  <w:style w:customStyle="1" w:styleId="x-progress" w:type="paragraph">
    <w:name w:val="x-progress"/>
    <w:basedOn w:val="Normal"/>
    <w:rsid w:val="006C5B01"/>
    <w:pPr>
      <w:spacing w:after="100" w:afterAutospacing="1" w:before="100" w:beforeAutospacing="1" w:line="432" w:lineRule="atLeast"/>
    </w:pPr>
    <w:rPr>
      <w:rFonts w:ascii="Tahoma" w:cs="Tahoma" w:hAnsi="Tahoma"/>
      <w:sz w:val="26"/>
      <w:szCs w:val="26"/>
      <w:lang w:val="hr-HR"/>
    </w:rPr>
  </w:style>
  <w:style w:customStyle="1" w:styleId="x-border" w:type="paragraph">
    <w:name w:val="x-border"/>
    <w:basedOn w:val="Normal"/>
    <w:rsid w:val="006C5B01"/>
    <w:pPr>
      <w:pBdr>
        <w:top w:color="D0D0D0" w:space="0" w:sz="6" w:val="single"/>
        <w:left w:color="D0D0D0" w:space="0" w:sz="6" w:val="single"/>
        <w:bottom w:color="D0D0D0" w:space="0" w:sz="6" w:val="single"/>
        <w:right w:color="D0D0D0" w:space="0" w:sz="6" w:val="single"/>
      </w:pBdr>
      <w:spacing w:after="100" w:afterAutospacing="1" w:before="100" w:beforeAutospacing="1" w:line="432" w:lineRule="atLeast"/>
    </w:pPr>
    <w:rPr>
      <w:rFonts w:ascii="Times New Roman" w:hAnsi="Times New Roman"/>
      <w:sz w:val="26"/>
      <w:szCs w:val="26"/>
      <w:lang w:val="hr-HR"/>
    </w:rPr>
  </w:style>
  <w:style w:customStyle="1" w:styleId="x-border-top" w:type="paragraph">
    <w:name w:val="x-border-top"/>
    <w:basedOn w:val="Normal"/>
    <w:rsid w:val="006C5B01"/>
    <w:pPr>
      <w:pBdr>
        <w:top w:color="99BBE8" w:space="0" w:sz="6" w:val="single"/>
      </w:pBdr>
      <w:spacing w:after="100" w:afterAutospacing="1" w:before="100" w:beforeAutospacing="1" w:line="432" w:lineRule="atLeast"/>
    </w:pPr>
    <w:rPr>
      <w:rFonts w:ascii="Times New Roman" w:hAnsi="Times New Roman"/>
      <w:sz w:val="26"/>
      <w:szCs w:val="26"/>
      <w:lang w:val="hr-HR"/>
    </w:rPr>
  </w:style>
  <w:style w:customStyle="1" w:styleId="x-layout-popup" w:type="paragraph">
    <w:name w:val="x-layout-popup"/>
    <w:basedOn w:val="Normal"/>
    <w:rsid w:val="006C5B01"/>
    <w:pPr>
      <w:pBdr>
        <w:top w:color="D0D0D0" w:space="0" w:sz="6" w:val="single"/>
        <w:left w:color="D0D0D0" w:space="0" w:sz="6" w:val="single"/>
        <w:bottom w:color="D0D0D0" w:space="0" w:sz="6" w:val="single"/>
        <w:right w:color="D0D0D0" w:space="0" w:sz="6" w:val="single"/>
      </w:pBdr>
      <w:shd w:color="auto" w:fill="F0F0F0" w:val="clear"/>
      <w:spacing w:after="100" w:afterAutospacing="1" w:before="100" w:beforeAutospacing="1" w:line="432" w:lineRule="atLeast"/>
    </w:pPr>
    <w:rPr>
      <w:rFonts w:ascii="Times New Roman" w:hAnsi="Times New Roman"/>
      <w:sz w:val="26"/>
      <w:szCs w:val="26"/>
      <w:lang w:val="hr-HR"/>
    </w:rPr>
  </w:style>
  <w:style w:customStyle="1" w:styleId="x-panel-popup-body" w:type="paragraph">
    <w:name w:val="x-panel-popup-body"/>
    <w:basedOn w:val="Normal"/>
    <w:rsid w:val="006C5B01"/>
    <w:pPr>
      <w:pBdr>
        <w:top w:color="99BBE8" w:space="0" w:sz="6" w:val="single"/>
      </w:pBdr>
      <w:spacing w:after="100" w:afterAutospacing="1" w:before="100" w:beforeAutospacing="1" w:line="432" w:lineRule="atLeast"/>
    </w:pPr>
    <w:rPr>
      <w:rFonts w:ascii="Times New Roman" w:hAnsi="Times New Roman"/>
      <w:sz w:val="26"/>
      <w:szCs w:val="26"/>
      <w:lang w:val="hr-HR"/>
    </w:rPr>
  </w:style>
  <w:style w:customStyle="1" w:styleId="x-drag-proxy" w:type="paragraph">
    <w:name w:val="x-drag-proxy"/>
    <w:basedOn w:val="Normal"/>
    <w:rsid w:val="006C5B01"/>
    <w:pPr>
      <w:pBdr>
        <w:top w:color="3B5A82" w:space="0" w:sz="6" w:val="dashed"/>
        <w:left w:color="3B5A82" w:space="0" w:sz="6" w:val="dashed"/>
        <w:bottom w:color="3B5A82" w:space="0" w:sz="6" w:val="dashed"/>
        <w:right w:color="3B5A82" w:space="0" w:sz="6" w:val="dashed"/>
      </w:pBdr>
      <w:shd w:color="auto" w:fill="C3DAF9" w:val="clear"/>
      <w:spacing w:after="100" w:afterAutospacing="1" w:before="100" w:beforeAutospacing="1" w:line="432" w:lineRule="atLeast"/>
    </w:pPr>
    <w:rPr>
      <w:rFonts w:ascii="Times New Roman" w:hAnsi="Times New Roman"/>
      <w:sz w:val="26"/>
      <w:szCs w:val="26"/>
      <w:lang w:val="hr-HR"/>
    </w:rPr>
  </w:style>
  <w:style w:customStyle="1" w:styleId="x-date-right-icon" w:type="paragraph">
    <w:name w:val="x-date-right-icon"/>
    <w:basedOn w:val="Normal"/>
    <w:rsid w:val="006C5B01"/>
    <w:pPr>
      <w:spacing w:after="100" w:afterAutospacing="1" w:before="100" w:beforeAutospacing="1" w:line="432" w:lineRule="atLeast"/>
      <w:ind w:right="30"/>
    </w:pPr>
    <w:rPr>
      <w:rFonts w:ascii="Times New Roman" w:hAnsi="Times New Roman"/>
      <w:sz w:val="26"/>
      <w:szCs w:val="26"/>
      <w:lang w:val="hr-HR"/>
    </w:rPr>
  </w:style>
  <w:style w:customStyle="1" w:styleId="x-date-left-icon" w:type="paragraph">
    <w:name w:val="x-date-left-icon"/>
    <w:basedOn w:val="Normal"/>
    <w:rsid w:val="006C5B01"/>
    <w:pPr>
      <w:spacing w:after="100" w:afterAutospacing="1" w:before="100" w:beforeAutospacing="1" w:line="432" w:lineRule="atLeast"/>
      <w:ind w:right="30"/>
    </w:pPr>
    <w:rPr>
      <w:rFonts w:ascii="Times New Roman" w:hAnsi="Times New Roman"/>
      <w:sz w:val="26"/>
      <w:szCs w:val="26"/>
      <w:lang w:val="hr-HR"/>
    </w:rPr>
  </w:style>
  <w:style w:customStyle="1" w:styleId="x-date-days" w:type="paragraph">
    <w:name w:val="x-date-days"/>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date-picker-footer" w:type="paragraph">
    <w:name w:val="x-date-picker-foot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utton-bar" w:type="paragraph">
    <w:name w:val="x-button-ba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plitbar-shim" w:type="paragraph">
    <w:name w:val="x-splitbar-shim"/>
    <w:basedOn w:val="Normal"/>
    <w:rsid w:val="006C5B01"/>
    <w:pPr>
      <w:shd w:color="auto" w:fill="FFFFFF" w:val="clear"/>
      <w:spacing w:after="100" w:afterAutospacing="1" w:before="100" w:beforeAutospacing="1" w:line="432" w:lineRule="atLeast"/>
    </w:pPr>
    <w:rPr>
      <w:rFonts w:ascii="Times New Roman" w:hAnsi="Times New Roman"/>
      <w:sz w:val="26"/>
      <w:szCs w:val="26"/>
      <w:lang w:val="hr-HR"/>
    </w:rPr>
  </w:style>
  <w:style w:customStyle="1" w:styleId="x-insert-left" w:type="paragraph">
    <w:name w:val="x-insert-lef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insert-mid" w:type="paragraph">
    <w:name w:val="x-insert-mi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insert-right" w:type="paragraph">
    <w:name w:val="x-insert-righ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label" w:type="paragraph">
    <w:name w:val="x-form-label"/>
    <w:basedOn w:val="Normal"/>
    <w:rsid w:val="006C5B01"/>
    <w:pPr>
      <w:spacing w:after="100" w:afterAutospacing="1" w:before="100" w:beforeAutospacing="1" w:line="432" w:lineRule="atLeast"/>
    </w:pPr>
    <w:rPr>
      <w:rFonts w:ascii="Times New Roman" w:hAnsi="Times New Roman"/>
      <w:sz w:val="18"/>
      <w:szCs w:val="18"/>
      <w:lang w:val="hr-HR"/>
    </w:rPr>
  </w:style>
  <w:style w:customStyle="1" w:styleId="x-form-group-label" w:type="paragraph">
    <w:name w:val="x-form-group-label"/>
    <w:basedOn w:val="Normal"/>
    <w:rsid w:val="006C5B01"/>
    <w:pPr>
      <w:spacing w:after="100" w:afterAutospacing="1" w:before="100" w:beforeAutospacing="1" w:line="432" w:lineRule="atLeast"/>
    </w:pPr>
    <w:rPr>
      <w:rFonts w:ascii="Tahoma" w:cs="Tahoma" w:hAnsi="Tahoma"/>
      <w:sz w:val="18"/>
      <w:szCs w:val="18"/>
      <w:lang w:val="hr-HR"/>
    </w:rPr>
  </w:style>
  <w:style w:customStyle="1" w:styleId="x-form-list" w:type="paragraph">
    <w:name w:val="x-form-list"/>
    <w:basedOn w:val="Normal"/>
    <w:rsid w:val="006C5B01"/>
    <w:pPr>
      <w:pBdr>
        <w:top w:color="B5B8C8" w:space="0" w:sz="6" w:val="single"/>
        <w:left w:color="B5B8C8" w:space="0" w:sz="6" w:val="single"/>
        <w:bottom w:color="B5B8C8" w:space="0" w:sz="6" w:val="single"/>
        <w:right w:color="B5B8C8" w:space="0" w:sz="6" w:val="single"/>
      </w:pBdr>
      <w:shd w:color="auto" w:fill="FFFFFF" w:val="clear"/>
      <w:spacing w:after="100" w:afterAutospacing="1" w:before="100" w:beforeAutospacing="1" w:line="432" w:lineRule="atLeast"/>
    </w:pPr>
    <w:rPr>
      <w:rFonts w:ascii="Times New Roman" w:hAnsi="Times New Roman"/>
      <w:sz w:val="26"/>
      <w:szCs w:val="26"/>
      <w:lang w:val="hr-HR"/>
    </w:rPr>
  </w:style>
  <w:style w:customStyle="1" w:styleId="x-form-file-wrap" w:type="paragraph">
    <w:name w:val="x-form-file-wrap"/>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info" w:type="paragraph">
    <w:name w:val="x-info"/>
    <w:basedOn w:val="Normal"/>
    <w:rsid w:val="006C5B01"/>
    <w:pPr>
      <w:pBdr>
        <w:top w:color="99BBE8" w:space="0" w:sz="2" w:val="single"/>
        <w:left w:color="99BBE8" w:space="0" w:sz="2" w:val="single"/>
        <w:bottom w:color="99BBE8" w:space="0" w:sz="2" w:val="single"/>
        <w:right w:color="99BBE8" w:space="0" w:sz="2" w:val="single"/>
      </w:pBdr>
      <w:spacing w:after="100" w:afterAutospacing="1" w:before="100" w:beforeAutospacing="1" w:line="432" w:lineRule="atLeast"/>
    </w:pPr>
    <w:rPr>
      <w:rFonts w:ascii="Times New Roman" w:hAnsi="Times New Roman"/>
      <w:sz w:val="26"/>
      <w:szCs w:val="26"/>
      <w:lang w:val="hr-HR"/>
    </w:rPr>
  </w:style>
  <w:style w:customStyle="1" w:styleId="x-info-header" w:type="paragraph">
    <w:name w:val="x-info-header"/>
    <w:basedOn w:val="Normal"/>
    <w:rsid w:val="006C5B01"/>
    <w:pPr>
      <w:spacing w:after="100" w:afterAutospacing="1" w:before="100" w:beforeAutospacing="1" w:line="225" w:lineRule="atLeast"/>
    </w:pPr>
    <w:rPr>
      <w:rFonts w:ascii="Tahoma" w:cs="Tahoma" w:hAnsi="Tahoma"/>
      <w:b/>
      <w:bCs/>
      <w:color w:val="000000"/>
      <w:sz w:val="20"/>
      <w:lang w:val="hr-HR"/>
    </w:rPr>
  </w:style>
  <w:style w:customStyle="1" w:styleId="x-info-body" w:type="paragraph">
    <w:name w:val="x-info-body"/>
    <w:basedOn w:val="Normal"/>
    <w:rsid w:val="006C5B01"/>
    <w:pPr>
      <w:shd w:color="auto" w:fill="FFFFFF" w:val="clear"/>
      <w:spacing w:after="100" w:afterAutospacing="1" w:before="100" w:beforeAutospacing="1" w:line="432" w:lineRule="atLeast"/>
    </w:pPr>
    <w:rPr>
      <w:rFonts w:ascii="Tahoma" w:cs="Tahoma" w:hAnsi="Tahoma"/>
      <w:color w:val="555555"/>
      <w:sz w:val="18"/>
      <w:szCs w:val="18"/>
      <w:lang w:val="hr-HR"/>
    </w:rPr>
  </w:style>
  <w:style w:customStyle="1" w:styleId="x-info-inline-icon" w:type="paragraph">
    <w:name w:val="x-info-inline-icon"/>
    <w:basedOn w:val="Normal"/>
    <w:rsid w:val="006C5B01"/>
    <w:pPr>
      <w:spacing w:line="432" w:lineRule="atLeast"/>
      <w:ind w:right="60"/>
      <w:textAlignment w:val="center"/>
    </w:pPr>
    <w:rPr>
      <w:rFonts w:ascii="Times New Roman" w:hAnsi="Times New Roman"/>
      <w:sz w:val="26"/>
      <w:szCs w:val="26"/>
      <w:lang w:val="hr-HR"/>
    </w:rPr>
  </w:style>
  <w:style w:customStyle="1" w:styleId="x-info-tc" w:type="paragraph">
    <w:name w:val="x-info-tc"/>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info-tl" w:type="paragraph">
    <w:name w:val="x-info-t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info-tr" w:type="paragraph">
    <w:name w:val="x-info-t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info-bc" w:type="paragraph">
    <w:name w:val="x-info-bc"/>
    <w:basedOn w:val="Normal"/>
    <w:rsid w:val="006C5B01"/>
    <w:pPr>
      <w:spacing w:after="100" w:afterAutospacing="1" w:before="100" w:beforeAutospacing="1" w:line="432" w:lineRule="atLeast"/>
    </w:pPr>
    <w:rPr>
      <w:rFonts w:ascii="Times New Roman" w:hAnsi="Times New Roman"/>
      <w:sz w:val="2"/>
      <w:szCs w:val="2"/>
      <w:lang w:val="hr-HR"/>
    </w:rPr>
  </w:style>
  <w:style w:customStyle="1" w:styleId="x-info-bl" w:type="paragraph">
    <w:name w:val="x-info-b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info-br" w:type="paragraph">
    <w:name w:val="x-info-b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info-mc" w:type="paragraph">
    <w:name w:val="x-info-mc"/>
    <w:basedOn w:val="Normal"/>
    <w:rsid w:val="006C5B01"/>
    <w:pPr>
      <w:shd w:color="auto" w:fill="DFE8F6" w:val="clear"/>
      <w:spacing w:line="432" w:lineRule="atLeast"/>
    </w:pPr>
    <w:rPr>
      <w:rFonts w:ascii="Tahoma" w:cs="Tahoma" w:hAnsi="Tahoma"/>
      <w:sz w:val="17"/>
      <w:szCs w:val="17"/>
      <w:lang w:val="hr-HR"/>
    </w:rPr>
  </w:style>
  <w:style w:customStyle="1" w:styleId="x-info-ml" w:type="paragraph">
    <w:name w:val="x-info-ml"/>
    <w:basedOn w:val="Normal"/>
    <w:rsid w:val="006C5B01"/>
    <w:pPr>
      <w:shd w:color="auto" w:fill="FFFFFF" w:val="clear"/>
      <w:spacing w:after="100" w:afterAutospacing="1" w:before="100" w:beforeAutospacing="1" w:line="432" w:lineRule="atLeast"/>
    </w:pPr>
    <w:rPr>
      <w:rFonts w:ascii="Times New Roman" w:hAnsi="Times New Roman"/>
      <w:sz w:val="26"/>
      <w:szCs w:val="26"/>
      <w:lang w:val="hr-HR"/>
    </w:rPr>
  </w:style>
  <w:style w:customStyle="1" w:styleId="x-info-mr" w:type="paragraph">
    <w:name w:val="x-info-m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combo-over" w:type="paragraph">
    <w:name w:val="x-combo-over"/>
    <w:basedOn w:val="Normal"/>
    <w:rsid w:val="006C5B01"/>
    <w:pPr>
      <w:pBdr>
        <w:top w:color="B5B4B4" w:space="0" w:sz="6" w:val="dotted"/>
        <w:left w:color="B5B4B4" w:space="0" w:sz="6" w:val="dotted"/>
        <w:bottom w:color="B5B4B4" w:space="0" w:sz="6" w:val="dotted"/>
        <w:right w:color="B5B4B4" w:space="0" w:sz="6" w:val="dotted"/>
      </w:pBdr>
      <w:shd w:color="auto" w:fill="F1F1F1" w:val="clear"/>
      <w:spacing w:after="100" w:afterAutospacing="1" w:before="100" w:beforeAutospacing="1" w:line="432" w:lineRule="atLeast"/>
    </w:pPr>
    <w:rPr>
      <w:rFonts w:ascii="Times New Roman" w:hAnsi="Times New Roman"/>
      <w:sz w:val="26"/>
      <w:szCs w:val="26"/>
      <w:lang w:val="hr-HR"/>
    </w:rPr>
  </w:style>
  <w:style w:customStyle="1" w:styleId="my-list" w:type="paragraph">
    <w:name w:val="my-list"/>
    <w:basedOn w:val="Normal"/>
    <w:rsid w:val="006C5B01"/>
    <w:pPr>
      <w:pBdr>
        <w:top w:color="D0D0D0" w:space="0" w:sz="6" w:val="single"/>
        <w:left w:color="D0D0D0" w:space="0" w:sz="6" w:val="single"/>
        <w:bottom w:color="D0D0D0" w:space="0" w:sz="6" w:val="single"/>
        <w:right w:color="D0D0D0" w:space="0" w:sz="6" w:val="single"/>
      </w:pBdr>
      <w:shd w:color="auto" w:fill="FFFFFF" w:val="clear"/>
      <w:spacing w:after="100" w:afterAutospacing="1" w:before="100" w:beforeAutospacing="1" w:line="432" w:lineRule="atLeast"/>
    </w:pPr>
    <w:rPr>
      <w:rFonts w:ascii="Tahoma" w:cs="Tahoma" w:hAnsi="Tahoma"/>
      <w:sz w:val="26"/>
      <w:szCs w:val="26"/>
      <w:lang w:val="hr-HR"/>
    </w:rPr>
  </w:style>
  <w:style w:customStyle="1" w:styleId="my-list-notchecked" w:type="paragraph">
    <w:name w:val="my-list-notchecked"/>
    <w:basedOn w:val="Normal"/>
    <w:rsid w:val="006C5B01"/>
    <w:pPr>
      <w:spacing w:before="45" w:line="432" w:lineRule="atLeast"/>
    </w:pPr>
    <w:rPr>
      <w:rFonts w:ascii="Times New Roman" w:hAnsi="Times New Roman"/>
      <w:sz w:val="26"/>
      <w:szCs w:val="26"/>
      <w:lang w:val="hr-HR"/>
    </w:rPr>
  </w:style>
  <w:style w:customStyle="1" w:styleId="my-list-checked" w:type="paragraph">
    <w:name w:val="my-list-checked"/>
    <w:basedOn w:val="Normal"/>
    <w:rsid w:val="006C5B01"/>
    <w:pPr>
      <w:spacing w:before="45" w:line="432" w:lineRule="atLeast"/>
    </w:pPr>
    <w:rPr>
      <w:rFonts w:ascii="Times New Roman" w:hAnsi="Times New Roman"/>
      <w:sz w:val="26"/>
      <w:szCs w:val="26"/>
      <w:lang w:val="hr-HR"/>
    </w:rPr>
  </w:style>
  <w:style w:customStyle="1" w:styleId="my-list-flat" w:type="paragraph">
    <w:name w:val="my-list-flat"/>
    <w:basedOn w:val="Normal"/>
    <w:rsid w:val="006C5B01"/>
    <w:pPr>
      <w:pBdr>
        <w:top w:color="6593CF" w:space="0" w:sz="6" w:val="single"/>
        <w:left w:color="6593CF" w:space="0" w:sz="6" w:val="single"/>
        <w:bottom w:color="6593CF" w:space="0" w:sz="6" w:val="single"/>
        <w:right w:color="6593CF" w:space="0" w:sz="6" w:val="single"/>
      </w:pBdr>
      <w:shd w:color="auto" w:fill="FFFFFF" w:val="clear"/>
      <w:spacing w:after="100" w:afterAutospacing="1" w:before="100" w:beforeAutospacing="1" w:line="432" w:lineRule="atLeast"/>
    </w:pPr>
    <w:rPr>
      <w:rFonts w:ascii="Times New Roman" w:hAnsi="Times New Roman"/>
      <w:sz w:val="26"/>
      <w:szCs w:val="26"/>
      <w:lang w:val="hr-HR"/>
    </w:rPr>
  </w:style>
  <w:style w:customStyle="1" w:styleId="my-list-item-text" w:type="paragraph">
    <w:name w:val="my-list-item-text"/>
    <w:basedOn w:val="Normal"/>
    <w:rsid w:val="006C5B01"/>
    <w:pPr>
      <w:spacing w:after="100" w:afterAutospacing="1" w:before="100" w:beforeAutospacing="1" w:line="285" w:lineRule="atLeast"/>
    </w:pPr>
    <w:rPr>
      <w:rFonts w:ascii="Times New Roman" w:hAnsi="Times New Roman"/>
      <w:sz w:val="17"/>
      <w:szCs w:val="17"/>
      <w:lang w:val="hr-HR"/>
    </w:rPr>
  </w:style>
  <w:style w:customStyle="1" w:styleId="my-list-item-ml" w:type="paragraph">
    <w:name w:val="my-list-item-m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list-item-c" w:type="paragraph">
    <w:name w:val="my-list-item-c"/>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view" w:type="paragraph">
    <w:name w:val="x-view"/>
    <w:basedOn w:val="Normal"/>
    <w:rsid w:val="006C5B01"/>
    <w:pPr>
      <w:pBdr>
        <w:top w:color="98C0F4" w:space="1" w:sz="6" w:val="single"/>
        <w:left w:color="98C0F4" w:space="1" w:sz="6" w:val="single"/>
        <w:bottom w:color="98C0F4" w:space="1" w:sz="6" w:val="single"/>
        <w:right w:color="98C0F4" w:space="1" w:sz="6" w:val="single"/>
      </w:pBdr>
      <w:shd w:color="auto" w:fill="FFFFFF" w:val="clear"/>
      <w:spacing w:after="100" w:afterAutospacing="1" w:before="100" w:beforeAutospacing="1" w:line="432" w:lineRule="atLeast"/>
    </w:pPr>
    <w:rPr>
      <w:rFonts w:ascii="Times New Roman" w:hAnsi="Times New Roman"/>
      <w:sz w:val="26"/>
      <w:szCs w:val="26"/>
      <w:lang w:val="hr-HR"/>
    </w:rPr>
  </w:style>
  <w:style w:customStyle="1" w:styleId="x-view-item" w:type="paragraph">
    <w:name w:val="x-view-item"/>
    <w:basedOn w:val="Normal"/>
    <w:rsid w:val="006C5B01"/>
    <w:pPr>
      <w:pBdr>
        <w:top w:color="FFFFFF" w:space="2" w:sz="6" w:val="single"/>
        <w:left w:color="FFFFFF" w:space="2" w:sz="6" w:val="single"/>
        <w:bottom w:color="FFFFFF" w:space="2" w:sz="6" w:val="single"/>
        <w:right w:color="FFFFFF" w:space="2" w:sz="6" w:val="single"/>
      </w:pBdr>
      <w:spacing w:after="100" w:afterAutospacing="1" w:before="100" w:beforeAutospacing="1"/>
    </w:pPr>
    <w:rPr>
      <w:rFonts w:ascii="Tahoma" w:cs="Tahoma" w:hAnsi="Tahoma"/>
      <w:sz w:val="18"/>
      <w:szCs w:val="18"/>
      <w:lang w:val="hr-HR"/>
    </w:rPr>
  </w:style>
  <w:style w:customStyle="1" w:styleId="x-view-item-over" w:type="paragraph">
    <w:name w:val="x-view-item-over"/>
    <w:basedOn w:val="Normal"/>
    <w:rsid w:val="006C5B01"/>
    <w:pPr>
      <w:pBdr>
        <w:top w:color="DDDDDD" w:space="0" w:sz="6" w:val="dotted"/>
        <w:left w:color="DDDDDD" w:space="0" w:sz="6" w:val="dotted"/>
        <w:bottom w:color="DDDDDD" w:space="0" w:sz="6" w:val="dotted"/>
        <w:right w:color="DDDDDD" w:space="0" w:sz="6" w:val="dotted"/>
      </w:pBdr>
      <w:shd w:color="auto" w:fill="EFEFEF" w:val="clear"/>
      <w:spacing w:after="100" w:afterAutospacing="1" w:before="100" w:beforeAutospacing="1" w:line="432" w:lineRule="atLeast"/>
    </w:pPr>
    <w:rPr>
      <w:rFonts w:ascii="Times New Roman" w:hAnsi="Times New Roman"/>
      <w:sz w:val="26"/>
      <w:szCs w:val="26"/>
      <w:lang w:val="hr-HR"/>
    </w:rPr>
  </w:style>
  <w:style w:customStyle="1" w:styleId="x-view-item-sel" w:type="paragraph">
    <w:name w:val="x-view-item-sel"/>
    <w:basedOn w:val="Normal"/>
    <w:rsid w:val="006C5B01"/>
    <w:pPr>
      <w:pBdr>
        <w:top w:color="A3BAE9" w:space="0" w:sz="6" w:val="dotted"/>
        <w:left w:color="A3BAE9" w:space="0" w:sz="6" w:val="dotted"/>
        <w:bottom w:color="A3BAE9" w:space="0" w:sz="6" w:val="dotted"/>
        <w:right w:color="A3BAE9" w:space="0" w:sz="6" w:val="dotted"/>
      </w:pBdr>
      <w:shd w:color="auto" w:fill="DFE8F6" w:val="clear"/>
      <w:spacing w:after="100" w:afterAutospacing="1" w:before="100" w:beforeAutospacing="1" w:line="432" w:lineRule="atLeast"/>
    </w:pPr>
    <w:rPr>
      <w:rFonts w:ascii="Times New Roman" w:hAnsi="Times New Roman"/>
      <w:sz w:val="26"/>
      <w:szCs w:val="26"/>
      <w:lang w:val="hr-HR"/>
    </w:rPr>
  </w:style>
  <w:style w:customStyle="1" w:styleId="x-vsplitbar" w:type="paragraph">
    <w:name w:val="x-vsplitba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hsplitbar" w:type="paragraph">
    <w:name w:val="x-hsplitbar"/>
    <w:basedOn w:val="Normal"/>
    <w:rsid w:val="006C5B01"/>
    <w:pPr>
      <w:spacing w:after="100" w:afterAutospacing="1" w:before="100" w:beforeAutospacing="1" w:line="15" w:lineRule="atLeast"/>
    </w:pPr>
    <w:rPr>
      <w:rFonts w:ascii="Times New Roman" w:hAnsi="Times New Roman"/>
      <w:sz w:val="2"/>
      <w:szCs w:val="2"/>
      <w:lang w:val="hr-HR"/>
    </w:rPr>
  </w:style>
  <w:style w:customStyle="1" w:styleId="my-splitbar-shim" w:type="paragraph">
    <w:name w:val="my-splitbar-shim"/>
    <w:basedOn w:val="Normal"/>
    <w:rsid w:val="006C5B01"/>
    <w:pPr>
      <w:shd w:color="auto" w:fill="FFFFFF" w:val="clear"/>
      <w:spacing w:after="100" w:afterAutospacing="1" w:before="100" w:beforeAutospacing="1" w:line="432" w:lineRule="atLeast"/>
    </w:pPr>
    <w:rPr>
      <w:rFonts w:ascii="Times New Roman" w:hAnsi="Times New Roman"/>
      <w:sz w:val="26"/>
      <w:szCs w:val="26"/>
      <w:lang w:val="hr-HR"/>
    </w:rPr>
  </w:style>
  <w:style w:customStyle="1" w:styleId="my-splitbar-transparent" w:type="paragraph">
    <w:name w:val="my-splitbar-transparent"/>
    <w:basedOn w:val="Normal"/>
    <w:rsid w:val="006C5B01"/>
    <w:pPr>
      <w:spacing w:after="100" w:afterAutospacing="1" w:before="100" w:beforeAutospacing="1" w:line="15" w:lineRule="atLeast"/>
    </w:pPr>
    <w:rPr>
      <w:rFonts w:ascii="Times New Roman" w:hAnsi="Times New Roman"/>
      <w:sz w:val="2"/>
      <w:szCs w:val="2"/>
      <w:lang w:val="hr-HR"/>
    </w:rPr>
  </w:style>
  <w:style w:customStyle="1" w:styleId="my-splitbar-proxy" w:type="paragraph">
    <w:name w:val="my-splitbar-proxy"/>
    <w:basedOn w:val="Normal"/>
    <w:rsid w:val="006C5B01"/>
    <w:pPr>
      <w:shd w:color="auto" w:fill="929090" w:val="clear"/>
      <w:spacing w:after="100" w:afterAutospacing="1" w:before="100" w:beforeAutospacing="1" w:line="15" w:lineRule="atLeast"/>
    </w:pPr>
    <w:rPr>
      <w:rFonts w:ascii="Times New Roman" w:hAnsi="Times New Roman"/>
      <w:sz w:val="2"/>
      <w:szCs w:val="2"/>
      <w:lang w:val="hr-HR"/>
    </w:rPr>
  </w:style>
  <w:style w:customStyle="1" w:styleId="x-status-text" w:type="paragraph">
    <w:name w:val="x-status-text"/>
    <w:basedOn w:val="Normal"/>
    <w:rsid w:val="006C5B01"/>
    <w:pPr>
      <w:spacing w:line="432" w:lineRule="atLeast"/>
    </w:pPr>
    <w:rPr>
      <w:rFonts w:ascii="Tahoma" w:cs="Tahoma" w:hAnsi="Tahoma"/>
      <w:color w:val="000000"/>
      <w:sz w:val="18"/>
      <w:szCs w:val="18"/>
      <w:lang w:val="hr-HR"/>
    </w:rPr>
  </w:style>
  <w:style w:customStyle="1" w:styleId="my-tbl" w:type="paragraph">
    <w:name w:val="my-tbl"/>
    <w:basedOn w:val="Normal"/>
    <w:rsid w:val="006C5B01"/>
    <w:pPr>
      <w:pBdr>
        <w:top w:color="C6C5C5" w:space="0" w:sz="6" w:val="single"/>
        <w:left w:color="C6C5C5" w:space="0" w:sz="6" w:val="single"/>
        <w:bottom w:color="C6C5C5" w:space="0" w:sz="6" w:val="single"/>
        <w:right w:color="C6C5C5" w:space="0" w:sz="6" w:val="single"/>
      </w:pBdr>
      <w:shd w:color="auto" w:fill="FFFFFF" w:val="clear"/>
      <w:spacing w:after="100" w:afterAutospacing="1" w:before="100" w:beforeAutospacing="1" w:line="432" w:lineRule="atLeast"/>
    </w:pPr>
    <w:rPr>
      <w:rFonts w:cs="Arial"/>
      <w:sz w:val="17"/>
      <w:szCs w:val="17"/>
      <w:lang w:val="hr-HR"/>
    </w:rPr>
  </w:style>
  <w:style w:customStyle="1" w:styleId="my-tbl-col-text" w:type="paragraph">
    <w:name w:val="my-tbl-col-text"/>
    <w:basedOn w:val="Normal"/>
    <w:rsid w:val="006C5B01"/>
    <w:pPr>
      <w:spacing w:after="100" w:afterAutospacing="1" w:before="100" w:beforeAutospacing="1" w:line="432" w:lineRule="atLeast"/>
    </w:pPr>
    <w:rPr>
      <w:rFonts w:cs="Arial"/>
      <w:color w:val="000000"/>
      <w:sz w:val="17"/>
      <w:szCs w:val="17"/>
      <w:lang w:val="hr-HR"/>
    </w:rPr>
  </w:style>
  <w:style w:customStyle="1" w:styleId="my-tbl-col" w:type="paragraph">
    <w:name w:val="my-tbl-col"/>
    <w:basedOn w:val="Normal"/>
    <w:rsid w:val="006C5B01"/>
    <w:pPr>
      <w:pBdr>
        <w:right w:color="D5D5D5" w:space="0" w:sz="6" w:val="single"/>
      </w:pBdr>
      <w:spacing w:after="100" w:afterAutospacing="1" w:before="100" w:beforeAutospacing="1" w:line="432" w:lineRule="atLeast"/>
    </w:pPr>
    <w:rPr>
      <w:rFonts w:ascii="Times New Roman" w:hAnsi="Times New Roman"/>
      <w:sz w:val="26"/>
      <w:szCs w:val="26"/>
      <w:lang w:val="hr-HR"/>
    </w:rPr>
  </w:style>
  <w:style w:customStyle="1" w:styleId="my-tbl-col-splitter" w:type="paragraph">
    <w:name w:val="my-tbl-col-splitt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bl-col-over" w:type="paragraph">
    <w:name w:val="my-tbl-col-ov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bl-data" w:type="paragraph">
    <w:name w:val="my-tbl-data"/>
    <w:basedOn w:val="Normal"/>
    <w:rsid w:val="006C5B01"/>
    <w:pPr>
      <w:shd w:color="auto" w:fill="FFFFFF" w:val="clear"/>
      <w:spacing w:after="100" w:afterAutospacing="1" w:before="100" w:beforeAutospacing="1" w:line="432" w:lineRule="atLeast"/>
    </w:pPr>
    <w:rPr>
      <w:rFonts w:ascii="Times New Roman" w:hAnsi="Times New Roman"/>
      <w:sz w:val="26"/>
      <w:szCs w:val="26"/>
      <w:lang w:val="hr-HR"/>
    </w:rPr>
  </w:style>
  <w:style w:customStyle="1" w:styleId="my-tbl-item" w:type="paragraph">
    <w:name w:val="my-tbl-item"/>
    <w:basedOn w:val="Normal"/>
    <w:rsid w:val="006C5B01"/>
    <w:pPr>
      <w:pBdr>
        <w:top w:color="FFFFFF" w:space="0" w:sz="6" w:val="single"/>
        <w:bottom w:color="EDEDED" w:space="0" w:sz="6" w:val="single"/>
      </w:pBdr>
      <w:spacing w:after="100" w:afterAutospacing="1" w:before="100" w:beforeAutospacing="1" w:line="432" w:lineRule="atLeast"/>
    </w:pPr>
    <w:rPr>
      <w:rFonts w:ascii="Times New Roman" w:hAnsi="Times New Roman"/>
      <w:sz w:val="26"/>
      <w:szCs w:val="26"/>
      <w:lang w:val="hr-HR"/>
    </w:rPr>
  </w:style>
  <w:style w:customStyle="1" w:styleId="my-tbl-item-over" w:type="paragraph">
    <w:name w:val="my-tbl-item-over"/>
    <w:basedOn w:val="Normal"/>
    <w:rsid w:val="006C5B01"/>
    <w:pPr>
      <w:pBdr>
        <w:top w:color="DDDDDD" w:space="0" w:sz="6" w:val="single"/>
        <w:bottom w:color="DDDDDD" w:space="0" w:sz="6" w:val="single"/>
      </w:pBdr>
      <w:shd w:color="auto" w:fill="EFEFEF" w:val="clear"/>
      <w:spacing w:after="100" w:afterAutospacing="1" w:before="100" w:beforeAutospacing="1" w:line="432" w:lineRule="atLeast"/>
    </w:pPr>
    <w:rPr>
      <w:rFonts w:ascii="Times New Roman" w:hAnsi="Times New Roman"/>
      <w:sz w:val="26"/>
      <w:szCs w:val="26"/>
      <w:lang w:val="hr-HR"/>
    </w:rPr>
  </w:style>
  <w:style w:customStyle="1" w:styleId="my-tree" w:type="paragraph">
    <w:name w:val="my-tree"/>
    <w:basedOn w:val="Normal"/>
    <w:rsid w:val="006C5B01"/>
    <w:pPr>
      <w:spacing w:after="100" w:afterAutospacing="1" w:before="100" w:beforeAutospacing="1" w:line="432" w:lineRule="atLeast"/>
    </w:pPr>
    <w:rPr>
      <w:rFonts w:ascii="Times New Roman" w:hAnsi="Times New Roman"/>
      <w:sz w:val="17"/>
      <w:szCs w:val="17"/>
      <w:lang w:val="hr-HR"/>
    </w:rPr>
  </w:style>
  <w:style w:customStyle="1" w:styleId="my-root-item" w:type="paragraph">
    <w:name w:val="my-root-item"/>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item" w:type="paragraph">
    <w:name w:val="my-treeitem"/>
    <w:basedOn w:val="Normal"/>
    <w:rsid w:val="006C5B01"/>
    <w:pPr>
      <w:spacing w:after="100" w:afterAutospacing="1" w:before="100" w:beforeAutospacing="1" w:line="432" w:lineRule="atLeast"/>
    </w:pPr>
    <w:rPr>
      <w:rFonts w:ascii="Times New Roman" w:hAnsi="Times New Roman"/>
      <w:sz w:val="17"/>
      <w:szCs w:val="17"/>
      <w:lang w:val="hr-HR"/>
    </w:rPr>
  </w:style>
  <w:style w:customStyle="1" w:styleId="my-tree-indent" w:type="paragraph">
    <w:name w:val="my-tree-indent"/>
    <w:basedOn w:val="Normal"/>
    <w:rsid w:val="006C5B01"/>
    <w:pPr>
      <w:spacing w:after="100" w:afterAutospacing="1" w:before="100" w:beforeAutospacing="1" w:line="15" w:lineRule="atLeast"/>
    </w:pPr>
    <w:rPr>
      <w:rFonts w:ascii="Times New Roman" w:hAnsi="Times New Roman"/>
      <w:sz w:val="2"/>
      <w:szCs w:val="2"/>
      <w:lang w:val="hr-HR"/>
    </w:rPr>
  </w:style>
  <w:style w:customStyle="1" w:styleId="my-tree-left" w:type="paragraph">
    <w:name w:val="my-tree-left"/>
    <w:basedOn w:val="Normal"/>
    <w:rsid w:val="006C5B01"/>
    <w:pPr>
      <w:spacing w:after="100" w:afterAutospacing="1" w:before="100" w:beforeAutospacing="1" w:line="15" w:lineRule="atLeast"/>
    </w:pPr>
    <w:rPr>
      <w:rFonts w:ascii="Times New Roman" w:hAnsi="Times New Roman"/>
      <w:sz w:val="2"/>
      <w:szCs w:val="2"/>
      <w:lang w:val="hr-HR"/>
    </w:rPr>
  </w:style>
  <w:style w:customStyle="1" w:styleId="my-tree-right" w:type="paragraph">
    <w:name w:val="my-tree-right"/>
    <w:basedOn w:val="Normal"/>
    <w:rsid w:val="006C5B01"/>
    <w:pPr>
      <w:spacing w:after="100" w:afterAutospacing="1" w:before="100" w:beforeAutospacing="1" w:line="15" w:lineRule="atLeast"/>
    </w:pPr>
    <w:rPr>
      <w:rFonts w:ascii="Times New Roman" w:hAnsi="Times New Roman"/>
      <w:sz w:val="2"/>
      <w:szCs w:val="2"/>
      <w:lang w:val="hr-HR"/>
    </w:rPr>
  </w:style>
  <w:style w:customStyle="1" w:styleId="my-tree-close" w:type="paragraph">
    <w:name w:val="my-tree-clos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open" w:type="paragraph">
    <w:name w:val="my-tree-ope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notchecked" w:type="paragraph">
    <w:name w:val="my-tree-notchecke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checked" w:type="paragraph">
    <w:name w:val="my-tree-checke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tree-folder" w:type="paragraph">
    <w:name w:val="tree-fold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tree-folder-open" w:type="paragraph">
    <w:name w:val="tree-folder-ope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tbl-indent" w:type="paragraph">
    <w:name w:val="my-treetbl-indent"/>
    <w:basedOn w:val="Normal"/>
    <w:rsid w:val="006C5B01"/>
    <w:pPr>
      <w:spacing w:after="100" w:afterAutospacing="1" w:before="100" w:beforeAutospacing="1" w:line="15" w:lineRule="atLeast"/>
    </w:pPr>
    <w:rPr>
      <w:rFonts w:ascii="Times New Roman" w:hAnsi="Times New Roman"/>
      <w:sz w:val="2"/>
      <w:szCs w:val="2"/>
      <w:lang w:val="hr-HR"/>
    </w:rPr>
  </w:style>
  <w:style w:customStyle="1" w:styleId="my-treetbl-left" w:type="paragraph">
    <w:name w:val="my-treetbl-left"/>
    <w:basedOn w:val="Normal"/>
    <w:rsid w:val="006C5B01"/>
    <w:pPr>
      <w:spacing w:after="100" w:afterAutospacing="1" w:before="100" w:beforeAutospacing="1" w:line="15" w:lineRule="atLeast"/>
    </w:pPr>
    <w:rPr>
      <w:rFonts w:ascii="Times New Roman" w:hAnsi="Times New Roman"/>
      <w:sz w:val="2"/>
      <w:szCs w:val="2"/>
      <w:lang w:val="hr-HR"/>
    </w:rPr>
  </w:style>
  <w:style w:customStyle="1" w:styleId="my-treetbl-right" w:type="paragraph">
    <w:name w:val="my-treetbl-right"/>
    <w:basedOn w:val="Normal"/>
    <w:rsid w:val="006C5B01"/>
    <w:pPr>
      <w:spacing w:after="100" w:afterAutospacing="1" w:before="100" w:beforeAutospacing="1" w:line="15" w:lineRule="atLeast"/>
    </w:pPr>
    <w:rPr>
      <w:rFonts w:ascii="Times New Roman" w:hAnsi="Times New Roman"/>
      <w:sz w:val="2"/>
      <w:szCs w:val="2"/>
      <w:lang w:val="hr-HR"/>
    </w:rPr>
  </w:style>
  <w:style w:customStyle="1" w:styleId="my-treetbl-close" w:type="paragraph">
    <w:name w:val="my-treetbl-clos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tbl-open" w:type="paragraph">
    <w:name w:val="my-treetbl-ope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tbl-notchecked" w:type="paragraph">
    <w:name w:val="my-treetbl-notchecke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tbl-checked" w:type="paragraph">
    <w:name w:val="my-treetbl-checke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tbl" w:type="paragraph">
    <w:name w:val="my-treetbl"/>
    <w:basedOn w:val="Normal"/>
    <w:rsid w:val="006C5B01"/>
    <w:pPr>
      <w:pBdr>
        <w:top w:color="C6C5C5" w:space="0" w:sz="6" w:val="single"/>
        <w:left w:color="C6C5C5" w:space="0" w:sz="6" w:val="single"/>
        <w:bottom w:color="C6C5C5" w:space="0" w:sz="6" w:val="single"/>
        <w:right w:color="C6C5C5" w:space="0" w:sz="6" w:val="single"/>
      </w:pBdr>
      <w:shd w:color="auto" w:fill="FFFFFF" w:val="clear"/>
      <w:spacing w:after="100" w:afterAutospacing="1" w:before="100" w:beforeAutospacing="1" w:line="432" w:lineRule="atLeast"/>
    </w:pPr>
    <w:rPr>
      <w:rFonts w:ascii="Times New Roman" w:hAnsi="Times New Roman"/>
      <w:sz w:val="26"/>
      <w:szCs w:val="26"/>
      <w:lang w:val="hr-HR"/>
    </w:rPr>
  </w:style>
  <w:style w:customStyle="1" w:styleId="my-treetbl-col-text" w:type="paragraph">
    <w:name w:val="my-treetbl-col-text"/>
    <w:basedOn w:val="Normal"/>
    <w:rsid w:val="006C5B01"/>
    <w:pPr>
      <w:spacing w:after="100" w:afterAutospacing="1" w:before="100" w:beforeAutospacing="1" w:line="432" w:lineRule="atLeast"/>
    </w:pPr>
    <w:rPr>
      <w:rFonts w:cs="Arial"/>
      <w:color w:val="000000"/>
      <w:sz w:val="18"/>
      <w:szCs w:val="18"/>
      <w:lang w:val="hr-HR"/>
    </w:rPr>
  </w:style>
  <w:style w:customStyle="1" w:styleId="my-treetbl-col" w:type="paragraph">
    <w:name w:val="my-treetbl-col"/>
    <w:basedOn w:val="Normal"/>
    <w:rsid w:val="006C5B01"/>
    <w:pPr>
      <w:pBdr>
        <w:right w:color="D5D5D5" w:space="0" w:sz="6" w:val="single"/>
      </w:pBdr>
      <w:spacing w:after="100" w:afterAutospacing="1" w:before="100" w:beforeAutospacing="1" w:line="432" w:lineRule="atLeast"/>
    </w:pPr>
    <w:rPr>
      <w:rFonts w:ascii="Times New Roman" w:hAnsi="Times New Roman"/>
      <w:sz w:val="26"/>
      <w:szCs w:val="26"/>
      <w:lang w:val="hr-HR"/>
    </w:rPr>
  </w:style>
  <w:style w:customStyle="1" w:styleId="my-treetbl-col-splitter" w:type="paragraph">
    <w:name w:val="my-treetbl-col-splitt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tbl-col-over" w:type="paragraph">
    <w:name w:val="my-treetbl-col-ov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tbl-data" w:type="paragraph">
    <w:name w:val="my-treetbl-data"/>
    <w:basedOn w:val="Normal"/>
    <w:rsid w:val="006C5B01"/>
    <w:pPr>
      <w:shd w:color="auto" w:fill="FFFFFF" w:val="clear"/>
      <w:spacing w:after="100" w:afterAutospacing="1" w:before="100" w:beforeAutospacing="1" w:line="432" w:lineRule="atLeast"/>
    </w:pPr>
    <w:rPr>
      <w:rFonts w:ascii="Times New Roman" w:hAnsi="Times New Roman"/>
      <w:sz w:val="26"/>
      <w:szCs w:val="26"/>
      <w:lang w:val="hr-HR"/>
    </w:rPr>
  </w:style>
  <w:style w:customStyle="1" w:styleId="my-treetbl-item" w:type="paragraph">
    <w:name w:val="my-treetbl-item"/>
    <w:basedOn w:val="Normal"/>
    <w:rsid w:val="006C5B01"/>
    <w:pPr>
      <w:pBdr>
        <w:top w:color="FFFFFF" w:space="0" w:sz="6" w:val="single"/>
        <w:bottom w:color="EDEDED" w:space="0" w:sz="6" w:val="single"/>
      </w:pBdr>
      <w:spacing w:after="100" w:afterAutospacing="1" w:before="100" w:beforeAutospacing="1" w:line="432" w:lineRule="atLeast"/>
    </w:pPr>
    <w:rPr>
      <w:rFonts w:ascii="Times New Roman" w:hAnsi="Times New Roman"/>
      <w:sz w:val="26"/>
      <w:szCs w:val="26"/>
      <w:lang w:val="hr-HR"/>
    </w:rPr>
  </w:style>
  <w:style w:customStyle="1" w:styleId="my-treetbl-item-over" w:type="paragraph">
    <w:name w:val="my-treetbl-item-over"/>
    <w:basedOn w:val="Normal"/>
    <w:rsid w:val="006C5B01"/>
    <w:pPr>
      <w:pBdr>
        <w:top w:color="DDDDDD" w:space="0" w:sz="6" w:val="single"/>
        <w:bottom w:color="DDDDDD" w:space="0" w:sz="6" w:val="single"/>
      </w:pBdr>
      <w:shd w:color="auto" w:fill="EFEFEF" w:val="clear"/>
      <w:spacing w:after="100" w:afterAutospacing="1" w:before="100" w:beforeAutospacing="1" w:line="432" w:lineRule="atLeast"/>
    </w:pPr>
    <w:rPr>
      <w:rFonts w:ascii="Times New Roman" w:hAnsi="Times New Roman"/>
      <w:sz w:val="26"/>
      <w:szCs w:val="26"/>
      <w:lang w:val="hr-HR"/>
    </w:rPr>
  </w:style>
  <w:style w:customStyle="1" w:styleId="my-treetbl-item-sel" w:type="paragraph">
    <w:name w:val="my-treetbl-item-sel"/>
    <w:basedOn w:val="Normal"/>
    <w:rsid w:val="006C5B01"/>
    <w:pPr>
      <w:pBdr>
        <w:top w:color="9EB8ED" w:space="0" w:sz="6" w:val="dotted"/>
        <w:bottom w:color="9EB8ED" w:space="0" w:sz="6" w:val="dotted"/>
      </w:pBdr>
      <w:shd w:color="auto" w:fill="D9E1ED" w:val="clear"/>
      <w:spacing w:after="100" w:afterAutospacing="1" w:before="100" w:beforeAutospacing="1" w:line="432" w:lineRule="atLeast"/>
    </w:pPr>
    <w:rPr>
      <w:rFonts w:ascii="Times New Roman" w:hAnsi="Times New Roman"/>
      <w:sz w:val="26"/>
      <w:szCs w:val="26"/>
      <w:lang w:val="hr-HR"/>
    </w:rPr>
  </w:style>
  <w:style w:customStyle="1" w:styleId="x-panel-bc" w:type="paragraph">
    <w:name w:val="x-panel-bc"/>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bc" w:type="paragraph">
    <w:name w:val="x-window-bc"/>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info" w:type="paragraph">
    <w:name w:val="my-info"/>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 w:type="paragraph">
    <w:name w:val="x-window"/>
    <w:basedOn w:val="Normal"/>
    <w:rsid w:val="006C5B01"/>
    <w:pPr>
      <w:pBdr>
        <w:top w:color="AAAAAA" w:space="0" w:sz="6" w:val="single"/>
        <w:left w:color="AAAAAA" w:space="0" w:sz="6" w:val="single"/>
        <w:bottom w:color="AAAAAA" w:space="0" w:sz="6" w:val="single"/>
        <w:right w:color="AAAAAA" w:space="0" w:sz="6" w:val="single"/>
      </w:pBdr>
      <w:shd w:color="auto" w:fill="E2E2E2" w:val="clear"/>
      <w:spacing w:after="100" w:afterAutospacing="1" w:before="100" w:beforeAutospacing="1" w:line="432" w:lineRule="atLeast"/>
    </w:pPr>
    <w:rPr>
      <w:rFonts w:ascii="Times New Roman" w:hAnsi="Times New Roman"/>
      <w:sz w:val="26"/>
      <w:szCs w:val="26"/>
      <w:lang w:val="hr-HR"/>
    </w:rPr>
  </w:style>
  <w:style w:customStyle="1" w:styleId="x-form-info-icon" w:type="paragraph">
    <w:name w:val="x-form-info-ico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check-col-on-disabled" w:type="paragraph">
    <w:name w:val="x-grid3-check-col-on-disable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extractpanel" w:type="paragraph">
    <w:name w:val="extractpanel"/>
    <w:basedOn w:val="Normal"/>
    <w:rsid w:val="006C5B01"/>
    <w:pPr>
      <w:spacing w:line="432" w:lineRule="atLeast"/>
    </w:pPr>
    <w:rPr>
      <w:rFonts w:ascii="Times New Roman" w:hAnsi="Times New Roman"/>
      <w:sz w:val="26"/>
      <w:szCs w:val="26"/>
      <w:lang w:val="hr-HR"/>
    </w:rPr>
  </w:style>
  <w:style w:customStyle="1" w:styleId="warning" w:type="paragraph">
    <w:name w:val="warning"/>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nfotable" w:type="paragraph">
    <w:name w:val="info_table"/>
    <w:basedOn w:val="Normal"/>
    <w:rsid w:val="006C5B01"/>
    <w:pPr>
      <w:pBdr>
        <w:bottom w:color="BBBBBB" w:space="0" w:sz="6" w:val="single"/>
      </w:pBdr>
      <w:spacing w:after="150" w:before="60" w:line="432" w:lineRule="atLeast"/>
    </w:pPr>
    <w:rPr>
      <w:rFonts w:ascii="Times New Roman" w:hAnsi="Times New Roman"/>
      <w:sz w:val="26"/>
      <w:szCs w:val="26"/>
      <w:lang w:val="hr-HR"/>
    </w:rPr>
  </w:style>
  <w:style w:customStyle="1" w:styleId="text-label-normal" w:type="paragraph">
    <w:name w:val="text-label-normal"/>
    <w:basedOn w:val="Normal"/>
    <w:rsid w:val="006C5B01"/>
    <w:pPr>
      <w:spacing w:after="100" w:afterAutospacing="1" w:before="100" w:beforeAutospacing="1" w:line="432" w:lineRule="atLeast"/>
    </w:pPr>
    <w:rPr>
      <w:rFonts w:ascii="Tahoma" w:cs="Tahoma" w:hAnsi="Tahoma"/>
      <w:sz w:val="18"/>
      <w:szCs w:val="18"/>
      <w:lang w:val="hr-HR"/>
    </w:rPr>
  </w:style>
  <w:style w:customStyle="1" w:styleId="text-normal" w:type="paragraph">
    <w:name w:val="text-normal"/>
    <w:basedOn w:val="Normal"/>
    <w:rsid w:val="006C5B01"/>
    <w:pPr>
      <w:spacing w:after="100" w:afterAutospacing="1" w:before="100" w:beforeAutospacing="1" w:line="432" w:lineRule="atLeast"/>
    </w:pPr>
    <w:rPr>
      <w:rFonts w:ascii="Tahoma" w:cs="Tahoma" w:hAnsi="Tahoma"/>
      <w:sz w:val="18"/>
      <w:szCs w:val="18"/>
      <w:lang w:val="hr-HR"/>
    </w:rPr>
  </w:style>
  <w:style w:customStyle="1" w:styleId="text-label-bold" w:type="paragraph">
    <w:name w:val="text-label-bold"/>
    <w:basedOn w:val="Normal"/>
    <w:rsid w:val="006C5B01"/>
    <w:pPr>
      <w:spacing w:after="100" w:afterAutospacing="1" w:before="100" w:beforeAutospacing="1" w:line="432" w:lineRule="atLeast"/>
    </w:pPr>
    <w:rPr>
      <w:rFonts w:ascii="Tahoma" w:cs="Tahoma" w:hAnsi="Tahoma"/>
      <w:b/>
      <w:bCs/>
      <w:sz w:val="17"/>
      <w:szCs w:val="17"/>
      <w:lang w:val="hr-HR"/>
    </w:rPr>
  </w:style>
  <w:style w:customStyle="1" w:styleId="text-bold" w:type="paragraph">
    <w:name w:val="text-bold"/>
    <w:basedOn w:val="Normal"/>
    <w:rsid w:val="006C5B01"/>
    <w:pPr>
      <w:spacing w:after="100" w:afterAutospacing="1" w:before="100" w:beforeAutospacing="1" w:line="432" w:lineRule="atLeast"/>
    </w:pPr>
    <w:rPr>
      <w:rFonts w:ascii="Tahoma" w:cs="Tahoma" w:hAnsi="Tahoma"/>
      <w:b/>
      <w:bCs/>
      <w:sz w:val="17"/>
      <w:szCs w:val="17"/>
      <w:lang w:val="hr-HR"/>
    </w:rPr>
  </w:style>
  <w:style w:customStyle="1" w:styleId="text-status" w:type="paragraph">
    <w:name w:val="text-status"/>
    <w:basedOn w:val="Normal"/>
    <w:rsid w:val="006C5B01"/>
    <w:pPr>
      <w:spacing w:after="100" w:afterAutospacing="1" w:before="100" w:beforeAutospacing="1" w:line="300" w:lineRule="atLeast"/>
    </w:pPr>
    <w:rPr>
      <w:rFonts w:ascii="Tahoma" w:cs="Tahoma" w:hAnsi="Tahoma"/>
      <w:sz w:val="17"/>
      <w:szCs w:val="17"/>
      <w:lang w:val="hr-HR"/>
    </w:rPr>
  </w:style>
  <w:style w:customStyle="1" w:styleId="mcecontentbody" w:type="paragraph">
    <w:name w:val="mcecontentbody"/>
    <w:basedOn w:val="Normal"/>
    <w:rsid w:val="006C5B01"/>
    <w:pPr>
      <w:spacing w:after="100" w:afterAutospacing="1" w:before="100" w:beforeAutospacing="1" w:line="300" w:lineRule="auto"/>
    </w:pPr>
    <w:rPr>
      <w:rFonts w:ascii="Times" w:cs="Times" w:hAnsi="Times"/>
      <w:szCs w:val="24"/>
      <w:lang w:val="hr-HR"/>
    </w:rPr>
  </w:style>
  <w:style w:customStyle="1" w:styleId="prefix1" w:type="paragraph">
    <w:name w:val="prefix_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2" w:type="paragraph">
    <w:name w:val="prefix_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3" w:type="paragraph">
    <w:name w:val="prefix_3"/>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4" w:type="paragraph">
    <w:name w:val="prefix_4"/>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5" w:type="paragraph">
    <w:name w:val="prefix_5"/>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6" w:type="paragraph">
    <w:name w:val="prefix_6"/>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7" w:type="paragraph">
    <w:name w:val="prefix_7"/>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8" w:type="paragraph">
    <w:name w:val="prefix_8"/>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9" w:type="paragraph">
    <w:name w:val="prefix_9"/>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10" w:type="paragraph">
    <w:name w:val="prefix_10"/>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11" w:type="paragraph">
    <w:name w:val="prefix_1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1" w:type="paragraph">
    <w:name w:val="suffix_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2" w:type="paragraph">
    <w:name w:val="suffix_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3" w:type="paragraph">
    <w:name w:val="suffix_3"/>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4" w:type="paragraph">
    <w:name w:val="suffix_4"/>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5" w:type="paragraph">
    <w:name w:val="suffix_5"/>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6" w:type="paragraph">
    <w:name w:val="suffix_6"/>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7" w:type="paragraph">
    <w:name w:val="suffix_7"/>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8" w:type="paragraph">
    <w:name w:val="suffix_8"/>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9" w:type="paragraph">
    <w:name w:val="suffix_9"/>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10" w:type="paragraph">
    <w:name w:val="suffix_10"/>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11" w:type="paragraph">
    <w:name w:val="suffix_1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cont" w:type="paragraph">
    <w:name w:val="con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galleria-image" w:type="paragraph">
    <w:name w:val="galleria-imag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ext-shim" w:type="paragraph">
    <w:name w:val="ext-shim"/>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tc" w:type="paragraph">
    <w:name w:val="xstc"/>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bc" w:type="paragraph">
    <w:name w:val="xsbc"/>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tl" w:type="paragraph">
    <w:name w:val="xst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tr" w:type="paragraph">
    <w:name w:val="xst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bl" w:type="paragraph">
    <w:name w:val="xsb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br" w:type="paragraph">
    <w:name w:val="xsb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c" w:type="paragraph">
    <w:name w:val="xsc"/>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ml" w:type="paragraph">
    <w:name w:val="xsm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mr" w:type="paragraph">
    <w:name w:val="xsm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mc" w:type="paragraph">
    <w:name w:val="xsmc"/>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t" w:type="paragraph">
    <w:name w:val="xs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b" w:type="paragraph">
    <w:name w:val="xsb"/>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strip-spacer" w:type="paragraph">
    <w:name w:val="x-tab-strip-spac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s-text" w:type="paragraph">
    <w:name w:val="x-tabs-tex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right" w:type="paragraph">
    <w:name w:val="x-tab-righ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left" w:type="paragraph">
    <w:name w:val="x-tab-lef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strip-inner" w:type="paragraph">
    <w:name w:val="x-tab-strip-inn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strip-close" w:type="paragraph">
    <w:name w:val="x-tab-strip-clos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trigger" w:type="paragraph">
    <w:name w:val="x-form-trigg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date-trigger" w:type="paragraph">
    <w:name w:val="x-form-date-trigg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clear-trigger" w:type="paragraph">
    <w:name w:val="x-form-clear-trigg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search-trigger" w:type="paragraph">
    <w:name w:val="x-form-search-trigg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trigger-over" w:type="paragraph">
    <w:name w:val="x-form-trigger-ov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trigger-click" w:type="paragraph">
    <w:name w:val="x-form-trigger-click"/>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checkbox" w:type="paragraph">
    <w:name w:val="x-form-checkbox"/>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num-field" w:type="paragraph">
    <w:name w:val="x-form-num-fiel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ytb-text" w:type="paragraph">
    <w:name w:val="ytb-tex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ytb-sep" w:type="paragraph">
    <w:name w:val="ytb-sep"/>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ytb-spacer" w:type="paragraph">
    <w:name w:val="ytb-spac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tatus-busy" w:type="paragraph">
    <w:name w:val="x-status-busy"/>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tatus-text-panel" w:type="paragraph">
    <w:name w:val="x-status-text-pane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marker-hd" w:type="paragraph">
    <w:name w:val="x-grid3-marker-h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marker" w:type="paragraph">
    <w:name w:val="x-grid3-mark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cell" w:type="paragraph">
    <w:name w:val="x-grid3-cel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dd-wrap" w:type="paragraph">
    <w:name w:val="x-grid3-dd-wrap"/>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td-expander" w:type="paragraph">
    <w:name w:val="x-grid3-td-expand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td-checker" w:type="paragraph">
    <w:name w:val="x-grid3-td-check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td-numberer" w:type="paragraph">
    <w:name w:val="x-grid3-td-number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group-body" w:type="paragraph">
    <w:name w:val="x-grid-group-body"/>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ree-node-icon" w:type="paragraph">
    <w:name w:val="x-tree-node-ico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ree-node-inline-icon" w:type="paragraph">
    <w:name w:val="x-tree-node-inline-ico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ree-node-over" w:type="paragraph">
    <w:name w:val="x-tree-node-ov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ree-selected" w:type="paragraph">
    <w:name w:val="x-tree-selecte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date-active" w:type="paragraph">
    <w:name w:val="x-date-activ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menu-item" w:type="paragraph">
    <w:name w:val="x-menu-item"/>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close" w:type="paragraph">
    <w:name w:val="x-tip-clos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tc" w:type="paragraph">
    <w:name w:val="x-tip-tc"/>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tl" w:type="paragraph">
    <w:name w:val="x-tip-t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tr" w:type="paragraph">
    <w:name w:val="x-tip-t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bc" w:type="paragraph">
    <w:name w:val="x-tip-bc"/>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bl" w:type="paragraph">
    <w:name w:val="x-tip-b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br" w:type="paragraph">
    <w:name w:val="x-tip-b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mc" w:type="paragraph">
    <w:name w:val="x-tip-mc"/>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ml" w:type="paragraph">
    <w:name w:val="x-tip-m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mr" w:type="paragraph">
    <w:name w:val="x-tip-m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header-text" w:type="paragraph">
    <w:name w:val="x-tip-header-tex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body" w:type="paragraph">
    <w:name w:val="x-tip-body"/>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menu-item-checked" w:type="paragraph">
    <w:name w:val="x-menu-item-checke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combo-selected" w:type="paragraph">
    <w:name w:val="x-combo-selecte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icon" w:type="paragraph">
    <w:name w:val="x-panel-ico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footer" w:type="paragraph">
    <w:name w:val="x-panel-foot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btns-center" w:type="paragraph">
    <w:name w:val="x-panel-btns-cent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header" w:type="paragraph">
    <w:name w:val="x-window-head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footer" w:type="paragraph">
    <w:name w:val="x-window-foot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tn-text" w:type="paragraph">
    <w:name w:val="x-btn-tex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body-noborder" w:type="paragraph">
    <w:name w:val="x-panel-body-nobord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header-noborder" w:type="paragraph">
    <w:name w:val="x-panel-header-nobord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body-noborder" w:type="paragraph">
    <w:name w:val="x-window-body-nobord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panel-body-noborder" w:type="paragraph">
    <w:name w:val="x-tab-panel-body-nobord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panel-header-noborder" w:type="paragraph">
    <w:name w:val="x-tab-panel-header-nobord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panel-footer-noborder" w:type="paragraph">
    <w:name w:val="x-tab-panel-footer-nobord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layout-collapsed-tools" w:type="paragraph">
    <w:name w:val="x-layout-collapsed-tools"/>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ext-mb-text" w:type="paragraph">
    <w:name w:val="ext-mb-tex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header-text" w:type="paragraph">
    <w:name w:val="x-window-header-tex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ext-mb-input" w:type="paragraph">
    <w:name w:val="ext-mb-inpu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ext-mb-textarea" w:type="paragraph">
    <w:name w:val="ext-mb-textarea"/>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msg-box-wait" w:type="paragraph">
    <w:name w:val="x-msg-box-wai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ext-mb-icon" w:type="paragraph">
    <w:name w:val="ext-mb-ico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ext-mb-info" w:type="paragraph">
    <w:name w:val="ext-mb-info"/>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ext-mb-warning" w:type="paragraph">
    <w:name w:val="ext-mb-warning"/>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ext-mb-question" w:type="paragraph">
    <w:name w:val="ext-mb-questio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ext-mb-error" w:type="paragraph">
    <w:name w:val="ext-mb-erro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lider-end" w:type="paragraph">
    <w:name w:val="x-slider-en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lider-inner" w:type="paragraph">
    <w:name w:val="x-slider-inn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lider-thumb" w:type="paragraph">
    <w:name w:val="x-slider-thumb"/>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loat-right" w:type="paragraph">
    <w:name w:val="x-float-righ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date-header" w:type="paragraph">
    <w:name w:val="x-date-head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file" w:type="paragraph">
    <w:name w:val="x-form-fil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file-text" w:type="paragraph">
    <w:name w:val="x-form-file-tex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info-icon" w:type="paragraph">
    <w:name w:val="x-info-ico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info-footer" w:type="paragraph">
    <w:name w:val="x-info-foot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list-item" w:type="paragraph">
    <w:name w:val="my-list-item"/>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list-item-over" w:type="paragraph">
    <w:name w:val="my-list-item-ov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list-item-sel" w:type="paragraph">
    <w:name w:val="my-list-item-se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bl-item-cell-overflow" w:type="paragraph">
    <w:name w:val="my-tbl-item-cell-overflow"/>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bl-item-cell-text" w:type="paragraph">
    <w:name w:val="my-tbl-item-cell-tex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bl-item-cell-widget" w:type="paragraph">
    <w:name w:val="my-tbl-item-cell-widge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tbl-icon" w:type="paragraph">
    <w:name w:val="my-treetbl-ico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tbl-cell" w:type="paragraph">
    <w:name w:val="my-treetbl-cel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tbl-cell-overflow" w:type="paragraph">
    <w:name w:val="my-treetbl-cell-overflow"/>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tbl-cell-text" w:type="paragraph">
    <w:name w:val="my-treetbl-cell-tex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top" w:type="paragraph">
    <w:name w:val="x-tip-top"/>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top-left" w:type="paragraph">
    <w:name w:val="x-tip-top-lef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top-right" w:type="paragraph">
    <w:name w:val="x-tip-top-righ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ft" w:type="paragraph">
    <w:name w:val="x-tip-f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ft-left" w:type="paragraph">
    <w:name w:val="x-tip-ft-lef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ft-right" w:type="paragraph">
    <w:name w:val="x-tip-ft-righ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bd-left" w:type="paragraph">
    <w:name w:val="x-tip-bd-lef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bd-right" w:type="paragraph">
    <w:name w:val="x-tip-bd-righ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ool-toggle" w:type="paragraph">
    <w:name w:val="x-tool-toggl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btns-center" w:type="paragraph">
    <w:name w:val="x-form-btns-cent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td-name" w:type="paragraph">
    <w:name w:val="x-grid3-td-nam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header" w:type="paragraph">
    <w:name w:val="x-tip-head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bd-inner" w:type="paragraph">
    <w:name w:val="x-tip-bd-inn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list-item-l" w:type="paragraph">
    <w:name w:val="my-list-item-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list-item-icon" w:type="paragraph">
    <w:name w:val="my-list-item-ico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list-item-r" w:type="paragraph">
    <w:name w:val="my-list-item-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galleria-thumbnails" w:type="paragraph">
    <w:name w:val="galleria-thumbnails"/>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galleria-info" w:type="paragraph">
    <w:name w:val="galleria-info"/>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hidden" w:type="paragraph">
    <w:name w:val="hidden"/>
    <w:basedOn w:val="Normal"/>
    <w:rsid w:val="006C5B01"/>
    <w:pPr>
      <w:spacing w:after="100" w:afterAutospacing="1" w:before="100" w:beforeAutospacing="1" w:line="432" w:lineRule="atLeast"/>
    </w:pPr>
    <w:rPr>
      <w:rFonts w:ascii="Times New Roman" w:hAnsi="Times New Roman"/>
      <w:vanish/>
      <w:sz w:val="26"/>
      <w:szCs w:val="26"/>
      <w:lang w:val="hr-HR"/>
    </w:rPr>
  </w:style>
  <w:style w:customStyle="1" w:styleId="x-tbar-page-first" w:type="paragraph">
    <w:name w:val="x-tbar-page-firs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bar-loading" w:type="paragraph">
    <w:name w:val="x-tbar-loading"/>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bar-page-last" w:type="paragraph">
    <w:name w:val="x-tbar-page-las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bar-page-next" w:type="paragraph">
    <w:name w:val="x-tbar-page-nex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bar-page-prev" w:type="paragraph">
    <w:name w:val="x-tbar-page-prev"/>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wait" w:type="paragraph">
    <w:name w:val="icon-wai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arrow-top" w:type="paragraph">
    <w:name w:val="arrow-top"/>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arrow-bottom" w:type="paragraph">
    <w:name w:val="arrow-bottom"/>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arrow-up" w:type="paragraph">
    <w:name w:val="arrow-up"/>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arrow-down" w:type="paragraph">
    <w:name w:val="arrow-dow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arrow-left" w:type="paragraph">
    <w:name w:val="arrow-lef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arrow-double-left" w:type="paragraph">
    <w:name w:val="arrow-double-lef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arrow-right" w:type="paragraph">
    <w:name w:val="arrow-righ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arrow-double-right" w:type="paragraph">
    <w:name w:val="arrow-double-righ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icon-asc" w:type="paragraph">
    <w:name w:val="my-icon-asc"/>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icon-desc" w:type="paragraph">
    <w:name w:val="my-icon-desc"/>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bl-item-sel" w:type="paragraph">
    <w:name w:val="my-tbl-item-sel"/>
    <w:basedOn w:val="Normal"/>
    <w:rsid w:val="006C5B01"/>
    <w:pPr>
      <w:pBdr>
        <w:top w:color="9EB8ED" w:space="0" w:sz="6" w:val="dotted"/>
        <w:bottom w:color="9EB8ED" w:space="0" w:sz="6" w:val="dotted"/>
      </w:pBdr>
      <w:shd w:color="auto" w:fill="D9E1ED" w:val="clear"/>
      <w:spacing w:after="100" w:afterAutospacing="1" w:before="100" w:beforeAutospacing="1" w:line="432" w:lineRule="atLeast"/>
    </w:pPr>
    <w:rPr>
      <w:rFonts w:ascii="Times New Roman" w:hAnsi="Times New Roman"/>
      <w:sz w:val="26"/>
      <w:szCs w:val="26"/>
      <w:lang w:val="hr-HR"/>
    </w:rPr>
  </w:style>
  <w:style w:customStyle="1" w:styleId="x-grid-panel" w:type="paragraph">
    <w:name w:val="x-grid-pane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header-inner" w:type="paragraph">
    <w:name w:val="x-grid3-header-inn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scroller" w:type="paragraph">
    <w:name w:val="x-grid3-scroll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filter" w:type="paragraph">
    <w:name w:val="icon-filt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house" w:type="paragraph">
    <w:name w:val="icon-hous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house-link" w:type="paragraph">
    <w:name w:val="icon-house-link"/>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application-home" w:type="paragraph">
    <w:name w:val="icon-application-hom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thumb-up" w:type="paragraph">
    <w:name w:val="icon-thumb-up"/>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newspaper" w:type="paragraph">
    <w:name w:val="icon-newspap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book" w:type="paragraph">
    <w:name w:val="icon-book"/>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gold-medal" w:type="paragraph">
    <w:name w:val="icon-gold-meda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world-link" w:type="paragraph">
    <w:name w:val="icon-world-link"/>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picture" w:type="paragraph">
    <w:name w:val="icon-pictur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report" w:type="paragraph">
    <w:name w:val="icon-repor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film" w:type="paragraph">
    <w:name w:val="icon-film"/>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tick" w:type="paragraph">
    <w:name w:val="icon-tick"/>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link" w:type="paragraph">
    <w:name w:val="icon-link"/>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add" w:type="paragraph">
    <w:name w:val="icon-ad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edit" w:type="paragraph">
    <w:name w:val="icon-edi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delete" w:type="paragraph">
    <w:name w:val="icon-delet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table" w:type="paragraph">
    <w:name w:val="icon-tabl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list" w:type="paragraph">
    <w:name w:val="icon-lis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form" w:type="paragraph">
    <w:name w:val="icon-form"/>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search" w:type="paragraph">
    <w:name w:val="icon-search"/>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view" w:type="paragraph">
    <w:name w:val="icon-view"/>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text-bullets" w:type="paragraph">
    <w:name w:val="icon-text-bullets"/>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changepasswd" w:type="paragraph">
    <w:name w:val="icon-changepassw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user" w:type="paragraph">
    <w:name w:val="icon-us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group" w:type="paragraph">
    <w:name w:val="icon-group"/>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lock" w:type="paragraph">
    <w:name w:val="icon-lock"/>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file" w:type="paragraph">
    <w:name w:val="icon-fil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chart-bar" w:type="paragraph">
    <w:name w:val="icon-chart-ba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file-pdf" w:type="paragraph">
    <w:name w:val="icon-file-pdf"/>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file-shipment" w:type="paragraph">
    <w:name w:val="icon-file-shipmen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file-edit" w:type="paragraph">
    <w:name w:val="icon-file-edi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linked-file" w:type="paragraph">
    <w:name w:val="icon-linked-fil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request" w:type="paragraph">
    <w:name w:val="icon-reques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request-shipment" w:type="paragraph">
    <w:name w:val="icon-request-shipmen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request-edit" w:type="paragraph">
    <w:name w:val="icon-request-edi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request-multiple" w:type="paragraph">
    <w:name w:val="icon-request-multipl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information" w:type="paragraph">
    <w:name w:val="icon-informatio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money" w:type="paragraph">
    <w:name w:val="icon-money"/>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map" w:type="paragraph">
    <w:name w:val="icon-map"/>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parcel-identification" w:type="paragraph">
    <w:name w:val="icon-parcel-identificatio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page-world" w:type="paragraph">
    <w:name w:val="icon-page-worl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page-stack" w:type="paragraph">
    <w:name w:val="icon-page-stack"/>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wrench" w:type="paragraph">
    <w:name w:val="icon-wrench"/>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folder-user" w:type="paragraph">
    <w:name w:val="icon-folder-us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document" w:type="paragraph">
    <w:name w:val="icon-documen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document-download" w:type="paragraph">
    <w:name w:val="icon-document-downloa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document-upload" w:type="paragraph">
    <w:name w:val="icon-document-uploa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letter-open" w:type="paragraph">
    <w:name w:val="icon-letter-ope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world" w:type="paragraph">
    <w:name w:val="icon-worl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building" w:type="paragraph">
    <w:name w:val="icon-building"/>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bricks" w:type="paragraph">
    <w:name w:val="icon-bricks"/>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refresh" w:type="paragraph">
    <w:name w:val="icon-refresh"/>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print" w:type="paragraph">
    <w:name w:val="icon-prin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page" w:type="paragraph">
    <w:name w:val="icon-pag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calendar" w:type="paragraph">
    <w:name w:val="icon-calenda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lightning" w:type="paragraph">
    <w:name w:val="icon-lightning"/>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page-find" w:type="paragraph">
    <w:name w:val="icon-page-fin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email" w:type="paragraph">
    <w:name w:val="icon-emai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new-entry" w:type="paragraph">
    <w:name w:val="icon-new-entry"/>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linked-entry" w:type="paragraph">
    <w:name w:val="icon-linked-entry"/>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print-entry" w:type="paragraph">
    <w:name w:val="icon-print-entry"/>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activate-entry" w:type="paragraph">
    <w:name w:val="icon-activate-entry"/>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cancel-entry" w:type="paragraph">
    <w:name w:val="icon-cancel-entry"/>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delete-entry" w:type="paragraph">
    <w:name w:val="icon-delete-entry"/>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edit-entry" w:type="paragraph">
    <w:name w:val="icon-edit-entry"/>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unit-activate" w:type="paragraph">
    <w:name w:val="icon-unit-activat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unit-add" w:type="paragraph">
    <w:name w:val="icon-unit-ad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unit-writeoff" w:type="paragraph">
    <w:name w:val="icon-unit-writeoff"/>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unit-delete" w:type="paragraph">
    <w:name w:val="icon-unit-delet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unit-transfer" w:type="paragraph">
    <w:name w:val="icon-unit-transf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unit" w:type="paragraph">
    <w:name w:val="icon-uni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unit-edit" w:type="paragraph">
    <w:name w:val="icon-unit-edi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unit-cancel" w:type="paragraph">
    <w:name w:val="icon-unit-cance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zoom-in" w:type="paragraph">
    <w:name w:val="icon-zoom-i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zoom-out" w:type="paragraph">
    <w:name w:val="icon-zoom-ou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a1sheet" w:type="paragraph">
    <w:name w:val="icon-a1shee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a2sheet" w:type="paragraph">
    <w:name w:val="icon-a2shee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bsheet" w:type="paragraph">
    <w:name w:val="icon-bshee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csheet" w:type="paragraph">
    <w:name w:val="icon-cshee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asterisk" w:type="paragraph">
    <w:name w:val="icon-asterisk"/>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expand" w:type="paragraph">
    <w:name w:val="icon-expan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collapse" w:type="paragraph">
    <w:name w:val="icon-collaps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map-go" w:type="paragraph">
    <w:name w:val="icon-map-go"/>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map-delete" w:type="paragraph">
    <w:name w:val="icon-map-delet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map-edit" w:type="paragraph">
    <w:name w:val="icon-map-edi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map-magnify" w:type="paragraph">
    <w:name w:val="icon-map-magnify"/>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arrow-up" w:type="paragraph">
    <w:name w:val="icon-arrow-up"/>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arrow-down" w:type="paragraph">
    <w:name w:val="icon-arrow-dow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bullet-arrow-up" w:type="paragraph">
    <w:name w:val="icon-bullet-arrow-up"/>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bullet-arrow-down" w:type="paragraph">
    <w:name w:val="icon-bullet-arrow-down"/>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back" w:type="paragraph">
    <w:name w:val="icon-back"/>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complete" w:type="paragraph">
    <w:name w:val="icon-complet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continue" w:type="paragraph">
    <w:name w:val="icon-continu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save" w:type="paragraph">
    <w:name w:val="icon-sav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cancel" w:type="paragraph">
    <w:name w:val="icon-cance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save-and-cancel" w:type="paragraph">
    <w:name w:val="icon-save-and-cancel"/>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terminate" w:type="paragraph">
    <w:name w:val="icon-terminat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digital-signature" w:type="paragraph">
    <w:name w:val="icon-digital-signature"/>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group-add" w:type="paragraph">
    <w:name w:val="icon-group-add"/>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ok" w:type="paragraph">
    <w:name w:val="icon-ok"/>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warning" w:type="paragraph">
    <w:name w:val="icon-warning"/>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error" w:type="paragraph">
    <w:name w:val="icon-erro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icon-loading" w:type="paragraph">
    <w:name w:val="icon-loading"/>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dialog-warning" w:type="paragraph">
    <w:name w:val="dialog-warning"/>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date-active-hover" w:type="paragraph">
    <w:name w:val="x-date-active-hover"/>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galleria-info-text" w:type="paragraph">
    <w:name w:val="galleria-info-text"/>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strip-text" w:type="character">
    <w:name w:val="x-tab-strip-text"/>
    <w:basedOn w:val="Zadanifontodlomka"/>
    <w:rsid w:val="006C5B01"/>
  </w:style>
  <w:style w:customStyle="1" w:styleId="grid13" w:type="paragraph">
    <w:name w:val="grid_13"/>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21" w:type="paragraph">
    <w:name w:val="grid_21"/>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31" w:type="paragraph">
    <w:name w:val="grid_31"/>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41" w:type="paragraph">
    <w:name w:val="grid_41"/>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51" w:type="paragraph">
    <w:name w:val="grid_51"/>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61" w:type="paragraph">
    <w:name w:val="grid_61"/>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71" w:type="paragraph">
    <w:name w:val="grid_71"/>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81" w:type="paragraph">
    <w:name w:val="grid_81"/>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91" w:type="paragraph">
    <w:name w:val="grid_91"/>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101" w:type="paragraph">
    <w:name w:val="grid_101"/>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111" w:type="paragraph">
    <w:name w:val="grid_111"/>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grid121" w:type="paragraph">
    <w:name w:val="grid_121"/>
    <w:basedOn w:val="Normal"/>
    <w:rsid w:val="006C5B01"/>
    <w:pPr>
      <w:spacing w:after="100" w:afterAutospacing="1" w:before="100" w:beforeAutospacing="1" w:line="432" w:lineRule="atLeast"/>
      <w:ind w:left="150" w:right="150"/>
    </w:pPr>
    <w:rPr>
      <w:rFonts w:ascii="Times New Roman" w:hAnsi="Times New Roman"/>
      <w:sz w:val="26"/>
      <w:szCs w:val="26"/>
      <w:lang w:val="hr-HR"/>
    </w:rPr>
  </w:style>
  <w:style w:customStyle="1" w:styleId="prefix12" w:type="paragraph">
    <w:name w:val="prefix_1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21" w:type="paragraph">
    <w:name w:val="prefix_2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31" w:type="paragraph">
    <w:name w:val="prefix_3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41" w:type="paragraph">
    <w:name w:val="prefix_4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51" w:type="paragraph">
    <w:name w:val="prefix_5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61" w:type="paragraph">
    <w:name w:val="prefix_6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71" w:type="paragraph">
    <w:name w:val="prefix_7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81" w:type="paragraph">
    <w:name w:val="prefix_8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91" w:type="paragraph">
    <w:name w:val="prefix_9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101" w:type="paragraph">
    <w:name w:val="prefix_10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prefix111" w:type="paragraph">
    <w:name w:val="prefix_11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12" w:type="paragraph">
    <w:name w:val="suffix_1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21" w:type="paragraph">
    <w:name w:val="suffix_2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31" w:type="paragraph">
    <w:name w:val="suffix_3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41" w:type="paragraph">
    <w:name w:val="suffix_4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51" w:type="paragraph">
    <w:name w:val="suffix_5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61" w:type="paragraph">
    <w:name w:val="suffix_6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71" w:type="paragraph">
    <w:name w:val="suffix_7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81" w:type="paragraph">
    <w:name w:val="suffix_8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91" w:type="paragraph">
    <w:name w:val="suffix_9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101" w:type="paragraph">
    <w:name w:val="suffix_10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suffix111" w:type="paragraph">
    <w:name w:val="suffix_11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testimonial1" w:type="paragraph">
    <w:name w:val="testimonial1"/>
    <w:basedOn w:val="Normal"/>
    <w:rsid w:val="006C5B01"/>
    <w:pPr>
      <w:spacing w:after="300" w:before="300" w:line="432" w:lineRule="atLeast"/>
    </w:pPr>
    <w:rPr>
      <w:rFonts w:ascii="Times New Roman" w:hAnsi="Times New Roman"/>
      <w:sz w:val="26"/>
      <w:szCs w:val="26"/>
      <w:lang w:val="hr-HR"/>
    </w:rPr>
  </w:style>
  <w:style w:customStyle="1" w:styleId="cont1" w:type="paragraph">
    <w:name w:val="cont1"/>
    <w:basedOn w:val="Normal"/>
    <w:rsid w:val="006C5B01"/>
    <w:pPr>
      <w:pBdr>
        <w:top w:color="CCCCCC" w:space="5" w:sz="6" w:val="single"/>
        <w:left w:color="CCCCCC" w:space="5" w:sz="6" w:val="single"/>
        <w:bottom w:color="CCCCCC" w:space="5" w:sz="6" w:val="single"/>
        <w:right w:color="CCCCCC" w:space="5" w:sz="6" w:val="single"/>
      </w:pBdr>
      <w:shd w:color="auto" w:fill="F9F9F9" w:val="clear"/>
      <w:spacing w:after="180" w:before="100" w:beforeAutospacing="1" w:line="384" w:lineRule="atLeast"/>
    </w:pPr>
    <w:rPr>
      <w:rFonts w:ascii="Times New Roman" w:hAnsi="Times New Roman"/>
      <w:szCs w:val="24"/>
      <w:lang w:val="hr-HR"/>
    </w:rPr>
  </w:style>
  <w:style w:customStyle="1" w:styleId="galleria-image1" w:type="paragraph">
    <w:name w:val="galleria-image1"/>
    <w:basedOn w:val="Normal"/>
    <w:rsid w:val="006C5B01"/>
    <w:pPr>
      <w:shd w:color="auto" w:fill="CCCCCC" w:val="clear"/>
      <w:spacing w:after="100" w:afterAutospacing="1" w:before="100" w:beforeAutospacing="1" w:line="432" w:lineRule="atLeast"/>
      <w:ind w:right="150"/>
    </w:pPr>
    <w:rPr>
      <w:rFonts w:ascii="Times New Roman" w:hAnsi="Times New Roman"/>
      <w:sz w:val="26"/>
      <w:szCs w:val="26"/>
      <w:lang w:val="hr-HR"/>
    </w:rPr>
  </w:style>
  <w:style w:customStyle="1" w:styleId="galleria-image2" w:type="paragraph">
    <w:name w:val="galleria-image2"/>
    <w:basedOn w:val="Normal"/>
    <w:rsid w:val="006C5B01"/>
    <w:pPr>
      <w:shd w:color="auto" w:fill="CCCCCC" w:val="clear"/>
      <w:spacing w:after="100" w:afterAutospacing="1" w:before="100" w:beforeAutospacing="1" w:line="432" w:lineRule="atLeast"/>
      <w:ind w:right="120"/>
    </w:pPr>
    <w:rPr>
      <w:rFonts w:ascii="Times New Roman" w:hAnsi="Times New Roman"/>
      <w:sz w:val="26"/>
      <w:szCs w:val="26"/>
      <w:lang w:val="hr-HR"/>
    </w:rPr>
  </w:style>
  <w:style w:customStyle="1" w:styleId="galleria-thumbnails1" w:type="paragraph">
    <w:name w:val="galleria-thumbnails1"/>
    <w:basedOn w:val="Normal"/>
    <w:rsid w:val="006C5B01"/>
    <w:pPr>
      <w:spacing w:after="100" w:afterAutospacing="1" w:before="225" w:line="432" w:lineRule="atLeast"/>
    </w:pPr>
    <w:rPr>
      <w:rFonts w:ascii="Times New Roman" w:hAnsi="Times New Roman"/>
      <w:sz w:val="26"/>
      <w:szCs w:val="26"/>
      <w:lang w:val="hr-HR"/>
    </w:rPr>
  </w:style>
  <w:style w:customStyle="1" w:styleId="galleria-info1" w:type="paragraph">
    <w:name w:val="galleria-info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galleria-info-text1" w:type="paragraph">
    <w:name w:val="galleria-info-tex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ext-shim1" w:type="paragraph">
    <w:name w:val="ext-shim1"/>
    <w:basedOn w:val="Normal"/>
    <w:rsid w:val="006C5B01"/>
    <w:pPr>
      <w:spacing w:after="100" w:afterAutospacing="1" w:before="45" w:line="432" w:lineRule="atLeast"/>
      <w:ind w:left="75"/>
    </w:pPr>
    <w:rPr>
      <w:rFonts w:ascii="Times New Roman" w:hAnsi="Times New Roman"/>
      <w:sz w:val="26"/>
      <w:szCs w:val="26"/>
      <w:lang w:val="hr-HR"/>
    </w:rPr>
  </w:style>
  <w:style w:customStyle="1" w:styleId="xstc1" w:type="paragraph">
    <w:name w:val="xstc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bc1" w:type="paragraph">
    <w:name w:val="xsbc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tl1" w:type="paragraph">
    <w:name w:val="xstl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tr1" w:type="paragraph">
    <w:name w:val="xst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bl1" w:type="paragraph">
    <w:name w:val="xsbl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br1" w:type="paragraph">
    <w:name w:val="xsb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c1" w:type="paragraph">
    <w:name w:val="xsc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ml1" w:type="paragraph">
    <w:name w:val="xsml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mr1" w:type="paragraph">
    <w:name w:val="xsm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mc1" w:type="paragraph">
    <w:name w:val="xsmc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t1" w:type="paragraph">
    <w:name w:val="xs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b1" w:type="paragraph">
    <w:name w:val="xsb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strip-spacer1" w:type="paragraph">
    <w:name w:val="x-tab-strip-spacer1"/>
    <w:basedOn w:val="Normal"/>
    <w:rsid w:val="006C5B01"/>
    <w:pPr>
      <w:pBdr>
        <w:left w:color="D0D0D0" w:space="0" w:sz="6" w:val="single"/>
        <w:bottom w:color="D0D0D0" w:space="0" w:sz="6" w:val="single"/>
        <w:right w:color="D0D0D0" w:space="0" w:sz="6" w:val="single"/>
      </w:pBdr>
      <w:shd w:color="auto" w:fill="EAEAEA" w:val="clear"/>
      <w:spacing w:after="100" w:afterAutospacing="1" w:before="100" w:beforeAutospacing="1" w:line="15" w:lineRule="atLeast"/>
    </w:pPr>
    <w:rPr>
      <w:rFonts w:ascii="Times New Roman" w:hAnsi="Times New Roman"/>
      <w:sz w:val="2"/>
      <w:szCs w:val="2"/>
      <w:lang w:val="hr-HR"/>
    </w:rPr>
  </w:style>
  <w:style w:customStyle="1" w:styleId="x-tab-strip-spacer2" w:type="paragraph">
    <w:name w:val="x-tab-strip-spacer2"/>
    <w:basedOn w:val="Normal"/>
    <w:rsid w:val="006C5B01"/>
    <w:pPr>
      <w:pBdr>
        <w:top w:color="8DB2E3" w:space="0" w:sz="6" w:val="single"/>
        <w:left w:color="8DB2E3" w:space="0" w:sz="6" w:val="single"/>
        <w:right w:color="8DB2E3" w:space="0" w:sz="6" w:val="single"/>
      </w:pBdr>
      <w:shd w:color="auto" w:fill="DEECFD" w:val="clear"/>
      <w:spacing w:after="100" w:afterAutospacing="1" w:before="100" w:beforeAutospacing="1" w:line="15" w:lineRule="atLeast"/>
    </w:pPr>
    <w:rPr>
      <w:rFonts w:ascii="Times New Roman" w:hAnsi="Times New Roman"/>
      <w:sz w:val="2"/>
      <w:szCs w:val="2"/>
      <w:lang w:val="hr-HR"/>
    </w:rPr>
  </w:style>
  <w:style w:customStyle="1" w:styleId="x-tab-strip-spacer3" w:type="paragraph">
    <w:name w:val="x-tab-strip-spacer3"/>
    <w:basedOn w:val="Normal"/>
    <w:rsid w:val="006C5B01"/>
    <w:pPr>
      <w:pBdr>
        <w:left w:color="D0D0D0" w:space="0" w:sz="6" w:val="single"/>
        <w:bottom w:color="D0D0D0" w:space="0" w:sz="6" w:val="single"/>
        <w:right w:color="D0D0D0" w:space="0" w:sz="6" w:val="single"/>
      </w:pBdr>
      <w:shd w:color="auto" w:fill="EAEAEA" w:val="clear"/>
      <w:spacing w:after="100" w:afterAutospacing="1" w:before="100" w:beforeAutospacing="1" w:line="15" w:lineRule="atLeast"/>
    </w:pPr>
    <w:rPr>
      <w:rFonts w:ascii="Times New Roman" w:hAnsi="Times New Roman"/>
      <w:sz w:val="2"/>
      <w:szCs w:val="2"/>
      <w:lang w:val="hr-HR"/>
    </w:rPr>
  </w:style>
  <w:style w:customStyle="1" w:styleId="x-tab-strip-spacer4" w:type="paragraph">
    <w:name w:val="x-tab-strip-spacer4"/>
    <w:basedOn w:val="Normal"/>
    <w:rsid w:val="006C5B01"/>
    <w:pPr>
      <w:pBdr>
        <w:top w:color="8DB2E3" w:space="0" w:sz="6" w:val="single"/>
        <w:left w:color="8DB2E3" w:space="0" w:sz="6" w:val="single"/>
        <w:right w:color="8DB2E3" w:space="0" w:sz="6" w:val="single"/>
      </w:pBdr>
      <w:shd w:color="auto" w:fill="DEECFD" w:val="clear"/>
      <w:spacing w:after="100" w:afterAutospacing="1" w:before="100" w:beforeAutospacing="1" w:line="15" w:lineRule="atLeast"/>
    </w:pPr>
    <w:rPr>
      <w:rFonts w:ascii="Times New Roman" w:hAnsi="Times New Roman"/>
      <w:sz w:val="2"/>
      <w:szCs w:val="2"/>
      <w:lang w:val="hr-HR"/>
    </w:rPr>
  </w:style>
  <w:style w:customStyle="1" w:styleId="x-tab-strip-text1" w:type="character">
    <w:name w:val="x-tab-strip-text1"/>
    <w:basedOn w:val="Zadanifontodlomka"/>
    <w:rsid w:val="006C5B01"/>
    <w:rPr>
      <w:rFonts w:ascii="Tahoma" w:cs="Tahoma" w:hAnsi="Tahoma" w:hint="default"/>
      <w:i w:val="0"/>
      <w:iCs w:val="0"/>
      <w:vanish w:val="0"/>
      <w:webHidden w:val="0"/>
      <w:color w:val="333333"/>
      <w:sz w:val="17"/>
      <w:szCs w:val="17"/>
      <w:specVanish w:val="0"/>
    </w:rPr>
  </w:style>
  <w:style w:customStyle="1" w:styleId="x-tab-right1" w:type="paragraph">
    <w:name w:val="x-tab-righ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strip-text2" w:type="character">
    <w:name w:val="x-tab-strip-text2"/>
    <w:basedOn w:val="Zadanifontodlomka"/>
    <w:rsid w:val="006C5B01"/>
    <w:rPr>
      <w:rFonts w:ascii="Tahoma" w:cs="Tahoma" w:hAnsi="Tahoma" w:hint="default"/>
      <w:i w:val="0"/>
      <w:iCs w:val="0"/>
      <w:vanish w:val="0"/>
      <w:webHidden w:val="0"/>
      <w:color w:val="333333"/>
      <w:sz w:val="17"/>
      <w:szCs w:val="17"/>
      <w:specVanish w:val="0"/>
    </w:rPr>
  </w:style>
  <w:style w:customStyle="1" w:styleId="x-tab-strip-text3" w:type="character">
    <w:name w:val="x-tab-strip-text3"/>
    <w:basedOn w:val="Zadanifontodlomka"/>
    <w:rsid w:val="006C5B01"/>
    <w:rPr>
      <w:color w:val="111111"/>
    </w:rPr>
  </w:style>
  <w:style w:customStyle="1" w:styleId="x-tab-strip-text4" w:type="character">
    <w:name w:val="x-tab-strip-text4"/>
    <w:basedOn w:val="Zadanifontodlomka"/>
    <w:rsid w:val="006C5B01"/>
    <w:rPr>
      <w:b/>
      <w:bCs/>
      <w:color w:val="333333"/>
    </w:rPr>
  </w:style>
  <w:style w:customStyle="1" w:styleId="x-tabs-text1" w:type="paragraph">
    <w:name w:val="x-tabs-text1"/>
    <w:basedOn w:val="Normal"/>
    <w:rsid w:val="006C5B01"/>
    <w:pPr>
      <w:spacing w:after="100" w:afterAutospacing="1" w:before="100" w:beforeAutospacing="1" w:line="432" w:lineRule="atLeast"/>
    </w:pPr>
    <w:rPr>
      <w:rFonts w:ascii="Times New Roman" w:hAnsi="Times New Roman"/>
      <w:color w:val="AAAAAA"/>
      <w:sz w:val="26"/>
      <w:szCs w:val="26"/>
      <w:lang w:val="hr-HR"/>
    </w:rPr>
  </w:style>
  <w:style w:customStyle="1" w:styleId="x-tab-right2" w:type="paragraph">
    <w:name w:val="x-tab-right2"/>
    <w:basedOn w:val="Normal"/>
    <w:rsid w:val="006C5B01"/>
    <w:pPr>
      <w:spacing w:before="100" w:beforeAutospacing="1" w:line="432" w:lineRule="atLeast"/>
    </w:pPr>
    <w:rPr>
      <w:rFonts w:ascii="Times New Roman" w:hAnsi="Times New Roman"/>
      <w:sz w:val="26"/>
      <w:szCs w:val="26"/>
      <w:lang w:val="hr-HR"/>
    </w:rPr>
  </w:style>
  <w:style w:customStyle="1" w:styleId="x-tab-strip-text5" w:type="character">
    <w:name w:val="x-tab-strip-text5"/>
    <w:basedOn w:val="Zadanifontodlomka"/>
    <w:rsid w:val="006C5B01"/>
    <w:rPr>
      <w:b/>
      <w:bCs/>
      <w:color w:val="333333"/>
    </w:rPr>
  </w:style>
  <w:style w:customStyle="1" w:styleId="x-tab-right3" w:type="paragraph">
    <w:name w:val="x-tab-right3"/>
    <w:basedOn w:val="Normal"/>
    <w:rsid w:val="006C5B01"/>
    <w:pPr>
      <w:spacing w:after="100" w:afterAutospacing="1" w:line="432" w:lineRule="atLeast"/>
    </w:pPr>
    <w:rPr>
      <w:rFonts w:ascii="Times New Roman" w:hAnsi="Times New Roman"/>
      <w:sz w:val="26"/>
      <w:szCs w:val="26"/>
      <w:lang w:val="hr-HR"/>
    </w:rPr>
  </w:style>
  <w:style w:customStyle="1" w:styleId="x-tab-strip-text6" w:type="character">
    <w:name w:val="x-tab-strip-text6"/>
    <w:basedOn w:val="Zadanifontodlomka"/>
    <w:rsid w:val="006C5B01"/>
    <w:rPr>
      <w:b/>
      <w:bCs/>
      <w:color w:val="333333"/>
    </w:rPr>
  </w:style>
  <w:style w:customStyle="1" w:styleId="x-tab-right4" w:type="paragraph">
    <w:name w:val="x-tab-right4"/>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left1" w:type="paragraph">
    <w:name w:val="x-tab-lef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strip-inner1" w:type="paragraph">
    <w:name w:val="x-tab-strip-inn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right5" w:type="paragraph">
    <w:name w:val="x-tab-right5"/>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left2" w:type="paragraph">
    <w:name w:val="x-tab-left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left3" w:type="paragraph">
    <w:name w:val="x-tab-left3"/>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strip-close1" w:type="paragraph">
    <w:name w:val="x-tab-strip-close1"/>
    <w:basedOn w:val="Normal"/>
    <w:rsid w:val="006C5B01"/>
    <w:pPr>
      <w:spacing w:after="100" w:afterAutospacing="1" w:before="100" w:beforeAutospacing="1" w:line="432" w:lineRule="atLeast"/>
    </w:pPr>
    <w:rPr>
      <w:rFonts w:ascii="Times New Roman" w:hAnsi="Times New Roman"/>
      <w:vanish/>
      <w:sz w:val="26"/>
      <w:szCs w:val="26"/>
      <w:lang w:val="hr-HR"/>
    </w:rPr>
  </w:style>
  <w:style w:customStyle="1" w:styleId="x-tab-left4" w:type="paragraph">
    <w:name w:val="x-tab-left4"/>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strip-wrap1" w:type="paragraph">
    <w:name w:val="x-tab-strip-wrap1"/>
    <w:basedOn w:val="Normal"/>
    <w:rsid w:val="006C5B01"/>
    <w:pPr>
      <w:spacing w:after="100" w:afterAutospacing="1" w:before="100" w:beforeAutospacing="1" w:line="432" w:lineRule="atLeast"/>
      <w:ind w:left="270" w:right="270"/>
    </w:pPr>
    <w:rPr>
      <w:rFonts w:ascii="Times New Roman" w:hAnsi="Times New Roman"/>
      <w:sz w:val="26"/>
      <w:szCs w:val="26"/>
      <w:lang w:val="hr-HR"/>
    </w:rPr>
  </w:style>
  <w:style w:customStyle="1" w:styleId="x-toolbar1" w:type="paragraph">
    <w:name w:val="x-toolbar1"/>
    <w:basedOn w:val="Normal"/>
    <w:rsid w:val="006C5B01"/>
    <w:pPr>
      <w:pBdr>
        <w:left w:color="D0D0D0" w:space="2" w:sz="6" w:val="single"/>
        <w:bottom w:color="D0D0D0" w:space="2" w:sz="6" w:val="single"/>
        <w:right w:color="D0D0D0" w:space="2" w:sz="6"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toolbar2" w:type="paragraph">
    <w:name w:val="x-toolbar2"/>
    <w:basedOn w:val="Normal"/>
    <w:rsid w:val="006C5B01"/>
    <w:pPr>
      <w:pBdr>
        <w:left w:color="D0D0D0" w:space="2" w:sz="6" w:val="single"/>
        <w:bottom w:color="D0D0D0" w:space="2" w:sz="6" w:val="single"/>
        <w:right w:color="D0D0D0" w:space="2" w:sz="6"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form-text1" w:type="paragraph">
    <w:name w:val="x-form-text1"/>
    <w:basedOn w:val="Normal"/>
    <w:rsid w:val="006C5B01"/>
    <w:pPr>
      <w:pBdr>
        <w:top w:color="B5B8C8" w:space="1" w:sz="6" w:val="single"/>
        <w:left w:color="B5B8C8" w:space="2" w:sz="6" w:val="single"/>
        <w:bottom w:color="B5B8C8" w:space="1" w:sz="6" w:val="single"/>
        <w:right w:color="B5B8C8" w:space="2" w:sz="6" w:val="single"/>
      </w:pBdr>
      <w:shd w:color="auto" w:fill="FFFFFF" w:val="clear"/>
      <w:spacing w:line="270" w:lineRule="atLeast"/>
      <w:textAlignment w:val="center"/>
    </w:pPr>
    <w:rPr>
      <w:rFonts w:ascii="Times New Roman" w:hAnsi="Times New Roman"/>
      <w:sz w:val="26"/>
      <w:szCs w:val="26"/>
      <w:lang w:val="hr-HR"/>
    </w:rPr>
  </w:style>
  <w:style w:customStyle="1" w:styleId="x-form-text2" w:type="paragraph">
    <w:name w:val="x-form-text2"/>
    <w:basedOn w:val="Normal"/>
    <w:rsid w:val="006C5B01"/>
    <w:pPr>
      <w:pBdr>
        <w:top w:color="B5B8C8" w:space="1" w:sz="6" w:val="single"/>
        <w:left w:color="B5B8C8" w:space="2" w:sz="6" w:val="single"/>
        <w:bottom w:color="B5B8C8" w:space="1" w:sz="6" w:val="single"/>
        <w:right w:color="B5B8C8" w:space="2" w:sz="6" w:val="single"/>
      </w:pBdr>
      <w:shd w:color="auto" w:fill="FFFFFF" w:val="clear"/>
      <w:spacing w:line="270" w:lineRule="atLeast"/>
      <w:textAlignment w:val="center"/>
    </w:pPr>
    <w:rPr>
      <w:rFonts w:ascii="Times New Roman" w:hAnsi="Times New Roman"/>
      <w:sz w:val="26"/>
      <w:szCs w:val="26"/>
      <w:lang w:val="hr-HR"/>
    </w:rPr>
  </w:style>
  <w:style w:customStyle="1" w:styleId="x-form-text3" w:type="paragraph">
    <w:name w:val="x-form-text3"/>
    <w:basedOn w:val="Normal"/>
    <w:rsid w:val="006C5B01"/>
    <w:pPr>
      <w:pBdr>
        <w:top w:color="B5B8C8" w:space="1" w:sz="6" w:val="single"/>
        <w:left w:color="B5B8C8" w:space="2" w:sz="6" w:val="single"/>
        <w:bottom w:color="B5B8C8" w:space="1" w:sz="6" w:val="single"/>
        <w:right w:color="B5B8C8" w:space="2" w:sz="6" w:val="single"/>
      </w:pBdr>
      <w:shd w:color="auto" w:fill="FFFFFF" w:val="clear"/>
      <w:spacing w:after="100" w:afterAutospacing="1" w:before="100" w:beforeAutospacing="1" w:line="270" w:lineRule="atLeast"/>
      <w:textAlignment w:val="center"/>
    </w:pPr>
    <w:rPr>
      <w:rFonts w:ascii="Times New Roman" w:hAnsi="Times New Roman"/>
      <w:sz w:val="26"/>
      <w:szCs w:val="26"/>
      <w:lang w:val="hr-HR"/>
    </w:rPr>
  </w:style>
  <w:style w:customStyle="1" w:styleId="x-form-text4" w:type="paragraph">
    <w:name w:val="x-form-text4"/>
    <w:basedOn w:val="Normal"/>
    <w:rsid w:val="006C5B01"/>
    <w:pPr>
      <w:pBdr>
        <w:top w:color="B5B8C8" w:space="1" w:sz="6" w:val="single"/>
        <w:left w:color="B5B8C8" w:space="2" w:sz="6" w:val="single"/>
        <w:bottom w:color="B5B8C8" w:space="1" w:sz="6" w:val="single"/>
        <w:right w:color="B5B8C8" w:space="2" w:sz="6" w:val="single"/>
      </w:pBdr>
      <w:shd w:color="auto" w:fill="FFFFFF" w:val="clear"/>
      <w:spacing w:after="100" w:afterAutospacing="1" w:before="100" w:beforeAutospacing="1" w:line="270" w:lineRule="atLeast"/>
      <w:textAlignment w:val="center"/>
    </w:pPr>
    <w:rPr>
      <w:rFonts w:ascii="Times New Roman" w:hAnsi="Times New Roman"/>
      <w:sz w:val="26"/>
      <w:szCs w:val="26"/>
      <w:lang w:val="hr-HR"/>
    </w:rPr>
  </w:style>
  <w:style w:customStyle="1" w:styleId="x-panel-body1" w:type="paragraph">
    <w:name w:val="x-panel-body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body2" w:type="paragraph">
    <w:name w:val="x-panel-body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check-wrap1" w:type="paragraph">
    <w:name w:val="x-form-check-wrap1"/>
    <w:basedOn w:val="Normal"/>
    <w:rsid w:val="006C5B01"/>
    <w:pPr>
      <w:spacing w:after="100" w:afterAutospacing="1" w:before="100" w:beforeAutospacing="1" w:line="270" w:lineRule="atLeast"/>
    </w:pPr>
    <w:rPr>
      <w:rFonts w:ascii="Times New Roman" w:hAnsi="Times New Roman"/>
      <w:sz w:val="26"/>
      <w:szCs w:val="26"/>
      <w:lang w:val="hr-HR"/>
    </w:rPr>
  </w:style>
  <w:style w:customStyle="1" w:styleId="x-form-radio-wrap1" w:type="paragraph">
    <w:name w:val="x-form-radio-wrap1"/>
    <w:basedOn w:val="Normal"/>
    <w:rsid w:val="006C5B01"/>
    <w:pPr>
      <w:spacing w:after="100" w:afterAutospacing="1" w:before="100" w:beforeAutospacing="1" w:line="270" w:lineRule="atLeast"/>
    </w:pPr>
    <w:rPr>
      <w:rFonts w:ascii="Times New Roman" w:hAnsi="Times New Roman"/>
      <w:sz w:val="26"/>
      <w:szCs w:val="26"/>
      <w:lang w:val="hr-HR"/>
    </w:rPr>
  </w:style>
  <w:style w:customStyle="1" w:styleId="x-form-check-wrap2" w:type="paragraph">
    <w:name w:val="x-form-check-wrap2"/>
    <w:basedOn w:val="Normal"/>
    <w:rsid w:val="006C5B01"/>
    <w:pPr>
      <w:spacing w:after="100" w:afterAutospacing="1" w:before="100" w:beforeAutospacing="1" w:line="270" w:lineRule="atLeast"/>
    </w:pPr>
    <w:rPr>
      <w:rFonts w:ascii="Times New Roman" w:hAnsi="Times New Roman"/>
      <w:sz w:val="26"/>
      <w:szCs w:val="26"/>
      <w:lang w:val="hr-HR"/>
    </w:rPr>
  </w:style>
  <w:style w:customStyle="1" w:styleId="x-form-radio-wrap2" w:type="paragraph">
    <w:name w:val="x-form-radio-wrap2"/>
    <w:basedOn w:val="Normal"/>
    <w:rsid w:val="006C5B01"/>
    <w:pPr>
      <w:spacing w:after="100" w:afterAutospacing="1" w:before="100" w:beforeAutospacing="1" w:line="270" w:lineRule="atLeast"/>
    </w:pPr>
    <w:rPr>
      <w:rFonts w:ascii="Times New Roman" w:hAnsi="Times New Roman"/>
      <w:sz w:val="26"/>
      <w:szCs w:val="26"/>
      <w:lang w:val="hr-HR"/>
    </w:rPr>
  </w:style>
  <w:style w:customStyle="1" w:styleId="x-form-radio1" w:type="paragraph">
    <w:name w:val="x-form-radio1"/>
    <w:basedOn w:val="Normal"/>
    <w:rsid w:val="006C5B01"/>
    <w:pPr>
      <w:spacing w:after="30" w:before="100" w:beforeAutospacing="1" w:line="432" w:lineRule="atLeast"/>
      <w:textAlignment w:val="bottom"/>
    </w:pPr>
    <w:rPr>
      <w:rFonts w:ascii="Times New Roman" w:hAnsi="Times New Roman"/>
      <w:sz w:val="26"/>
      <w:szCs w:val="26"/>
      <w:lang w:val="hr-HR"/>
    </w:rPr>
  </w:style>
  <w:style w:customStyle="1" w:styleId="x-form-trigger1" w:type="paragraph">
    <w:name w:val="x-form-trigger1"/>
    <w:basedOn w:val="Normal"/>
    <w:rsid w:val="006C5B01"/>
    <w:pPr>
      <w:pBdr>
        <w:bottom w:color="B5B8C8" w:space="0" w:sz="6" w:val="single"/>
      </w:pBdr>
      <w:spacing w:after="100" w:afterAutospacing="1" w:before="100" w:beforeAutospacing="1" w:line="432" w:lineRule="atLeast"/>
    </w:pPr>
    <w:rPr>
      <w:rFonts w:ascii="Times New Roman" w:hAnsi="Times New Roman"/>
      <w:sz w:val="26"/>
      <w:szCs w:val="26"/>
      <w:lang w:val="hr-HR"/>
    </w:rPr>
  </w:style>
  <w:style w:customStyle="1" w:styleId="x-form-trigger2" w:type="paragraph">
    <w:name w:val="x-form-trigger2"/>
    <w:basedOn w:val="Normal"/>
    <w:rsid w:val="006C5B01"/>
    <w:pPr>
      <w:pBdr>
        <w:bottom w:color="B5B8C8" w:space="0" w:sz="6" w:val="single"/>
      </w:pBdr>
      <w:spacing w:after="100" w:afterAutospacing="1" w:before="100" w:beforeAutospacing="1" w:line="432" w:lineRule="atLeast"/>
    </w:pPr>
    <w:rPr>
      <w:rFonts w:ascii="Times New Roman" w:hAnsi="Times New Roman"/>
      <w:sz w:val="26"/>
      <w:szCs w:val="26"/>
      <w:lang w:val="hr-HR"/>
    </w:rPr>
  </w:style>
  <w:style w:customStyle="1" w:styleId="x-form-date-trigger1" w:type="paragraph">
    <w:name w:val="x-form-date-trigg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clear-trigger1" w:type="paragraph">
    <w:name w:val="x-form-clear-trigg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search-trigger1" w:type="paragraph">
    <w:name w:val="x-form-search-trigg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trigger3" w:type="paragraph">
    <w:name w:val="x-form-trigger3"/>
    <w:basedOn w:val="Normal"/>
    <w:rsid w:val="006C5B01"/>
    <w:pPr>
      <w:pBdr>
        <w:bottom w:color="B5B8C8" w:space="0" w:sz="6" w:val="single"/>
      </w:pBdr>
      <w:spacing w:after="100" w:afterAutospacing="1" w:before="100" w:beforeAutospacing="1" w:line="432" w:lineRule="atLeast"/>
      <w:textAlignment w:val="top"/>
    </w:pPr>
    <w:rPr>
      <w:rFonts w:ascii="Times New Roman" w:hAnsi="Times New Roman"/>
      <w:sz w:val="26"/>
      <w:szCs w:val="26"/>
      <w:lang w:val="hr-HR"/>
    </w:rPr>
  </w:style>
  <w:style w:customStyle="1" w:styleId="x-form-trigger4" w:type="paragraph">
    <w:name w:val="x-form-trigger4"/>
    <w:basedOn w:val="Normal"/>
    <w:rsid w:val="006C5B01"/>
    <w:pPr>
      <w:pBdr>
        <w:bottom w:color="7EADD9" w:space="0" w:sz="6" w:val="single"/>
      </w:pBdr>
      <w:spacing w:after="100" w:afterAutospacing="1" w:before="100" w:beforeAutospacing="1" w:line="432" w:lineRule="atLeast"/>
    </w:pPr>
    <w:rPr>
      <w:rFonts w:ascii="Times New Roman" w:hAnsi="Times New Roman"/>
      <w:sz w:val="26"/>
      <w:szCs w:val="26"/>
      <w:lang w:val="hr-HR"/>
    </w:rPr>
  </w:style>
  <w:style w:customStyle="1" w:styleId="x-form-trigger-over1" w:type="paragraph">
    <w:name w:val="x-form-trigger-over1"/>
    <w:basedOn w:val="Normal"/>
    <w:rsid w:val="006C5B01"/>
    <w:pPr>
      <w:pBdr>
        <w:bottom w:color="B5B8C8" w:space="0" w:sz="6" w:val="single"/>
      </w:pBdr>
      <w:spacing w:after="100" w:afterAutospacing="1" w:before="100" w:beforeAutospacing="1" w:line="432" w:lineRule="atLeast"/>
    </w:pPr>
    <w:rPr>
      <w:rFonts w:ascii="Times New Roman" w:hAnsi="Times New Roman"/>
      <w:sz w:val="26"/>
      <w:szCs w:val="26"/>
      <w:lang w:val="hr-HR"/>
    </w:rPr>
  </w:style>
  <w:style w:customStyle="1" w:styleId="x-form-trigger-click1" w:type="paragraph">
    <w:name w:val="x-form-trigger-click1"/>
    <w:basedOn w:val="Normal"/>
    <w:rsid w:val="006C5B01"/>
    <w:pPr>
      <w:pBdr>
        <w:bottom w:color="B5B8C8" w:space="0" w:sz="6" w:val="single"/>
      </w:pBdr>
      <w:spacing w:after="100" w:afterAutospacing="1" w:before="100" w:beforeAutospacing="1" w:line="432" w:lineRule="atLeast"/>
    </w:pPr>
    <w:rPr>
      <w:rFonts w:ascii="Times New Roman" w:hAnsi="Times New Roman"/>
      <w:sz w:val="26"/>
      <w:szCs w:val="26"/>
      <w:lang w:val="hr-HR"/>
    </w:rPr>
  </w:style>
  <w:style w:customStyle="1" w:styleId="x-form-invalid1" w:type="paragraph">
    <w:name w:val="x-form-invalid1"/>
    <w:basedOn w:val="Normal"/>
    <w:rsid w:val="006C5B01"/>
    <w:pPr>
      <w:pBdr>
        <w:top w:color="FF7870" w:space="0" w:sz="6" w:val="single"/>
        <w:left w:color="FF7870" w:space="0" w:sz="6" w:val="single"/>
        <w:bottom w:color="FF7870" w:space="0" w:sz="6" w:val="single"/>
        <w:right w:color="FF7870" w:space="0" w:sz="6" w:val="single"/>
      </w:pBdr>
      <w:shd w:color="auto" w:fill="FFEEEE" w:val="clear"/>
      <w:spacing w:after="100" w:afterAutospacing="1" w:before="100" w:beforeAutospacing="1" w:line="432" w:lineRule="atLeast"/>
    </w:pPr>
    <w:rPr>
      <w:rFonts w:ascii="Times New Roman" w:hAnsi="Times New Roman"/>
      <w:sz w:val="26"/>
      <w:szCs w:val="26"/>
      <w:lang w:val="hr-HR"/>
    </w:rPr>
  </w:style>
  <w:style w:customStyle="1" w:styleId="x-form-check-wrap3" w:type="paragraph">
    <w:name w:val="x-form-check-wrap3"/>
    <w:basedOn w:val="Normal"/>
    <w:rsid w:val="006C5B01"/>
    <w:pPr>
      <w:shd w:color="auto" w:fill="FFFFFF" w:val="clear"/>
      <w:spacing w:after="100" w:afterAutospacing="1" w:before="100" w:beforeAutospacing="1" w:line="270" w:lineRule="atLeast"/>
    </w:pPr>
    <w:rPr>
      <w:rFonts w:ascii="Times New Roman" w:hAnsi="Times New Roman"/>
      <w:sz w:val="26"/>
      <w:szCs w:val="26"/>
      <w:lang w:val="hr-HR"/>
    </w:rPr>
  </w:style>
  <w:style w:customStyle="1" w:styleId="x-form-radio-wrap3" w:type="paragraph">
    <w:name w:val="x-form-radio-wrap3"/>
    <w:basedOn w:val="Normal"/>
    <w:rsid w:val="006C5B01"/>
    <w:pPr>
      <w:shd w:color="auto" w:fill="FFFFFF" w:val="clear"/>
      <w:spacing w:after="100" w:afterAutospacing="1" w:before="100" w:beforeAutospacing="1" w:line="270" w:lineRule="atLeast"/>
    </w:pPr>
    <w:rPr>
      <w:rFonts w:ascii="Times New Roman" w:hAnsi="Times New Roman"/>
      <w:sz w:val="26"/>
      <w:szCs w:val="26"/>
      <w:lang w:val="hr-HR"/>
    </w:rPr>
  </w:style>
  <w:style w:customStyle="1" w:styleId="x-form-checkbox1" w:type="paragraph">
    <w:name w:val="x-form-checkbox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element1" w:type="paragraph">
    <w:name w:val="x-form-elemen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item1" w:type="paragraph">
    <w:name w:val="x-form-item1"/>
    <w:basedOn w:val="Normal"/>
    <w:rsid w:val="006C5B01"/>
    <w:pPr>
      <w:spacing w:after="30" w:before="100" w:beforeAutospacing="1" w:line="432" w:lineRule="atLeast"/>
    </w:pPr>
    <w:rPr>
      <w:rFonts w:ascii="Tahoma" w:cs="Tahoma" w:hAnsi="Tahoma"/>
      <w:sz w:val="18"/>
      <w:szCs w:val="18"/>
      <w:lang w:val="hr-HR"/>
    </w:rPr>
  </w:style>
  <w:style w:customStyle="1" w:styleId="x-form-field1" w:type="paragraph">
    <w:name w:val="x-form-field1"/>
    <w:basedOn w:val="Normal"/>
    <w:rsid w:val="006C5B01"/>
    <w:pPr>
      <w:spacing w:line="432" w:lineRule="atLeast"/>
    </w:pPr>
    <w:rPr>
      <w:rFonts w:cs="Arial"/>
      <w:sz w:val="17"/>
      <w:szCs w:val="17"/>
      <w:lang w:val="hr-HR"/>
    </w:rPr>
  </w:style>
  <w:style w:customStyle="1" w:styleId="x-form-text5" w:type="paragraph">
    <w:name w:val="x-form-text5"/>
    <w:basedOn w:val="Normal"/>
    <w:rsid w:val="006C5B01"/>
    <w:pPr>
      <w:pBdr>
        <w:top w:color="B5B8C8" w:space="1" w:sz="6" w:val="single"/>
        <w:left w:color="B5B8C8" w:space="2" w:sz="6" w:val="single"/>
        <w:bottom w:color="B5B8C8" w:space="1" w:sz="6" w:val="single"/>
        <w:right w:color="B5B8C8" w:space="2" w:sz="6" w:val="single"/>
      </w:pBdr>
      <w:shd w:color="auto" w:fill="FFFFFF" w:val="clear"/>
      <w:spacing w:after="100" w:afterAutospacing="1" w:before="100" w:beforeAutospacing="1" w:line="240" w:lineRule="atLeast"/>
      <w:textAlignment w:val="center"/>
    </w:pPr>
    <w:rPr>
      <w:rFonts w:ascii="Times New Roman" w:hAnsi="Times New Roman"/>
      <w:sz w:val="26"/>
      <w:szCs w:val="26"/>
      <w:lang w:val="hr-HR"/>
    </w:rPr>
  </w:style>
  <w:style w:customStyle="1" w:styleId="x-form-field2" w:type="paragraph">
    <w:name w:val="x-form-field2"/>
    <w:basedOn w:val="Normal"/>
    <w:rsid w:val="006C5B01"/>
    <w:pPr>
      <w:spacing w:line="432" w:lineRule="atLeast"/>
    </w:pPr>
    <w:rPr>
      <w:rFonts w:cs="Arial"/>
      <w:sz w:val="18"/>
      <w:szCs w:val="18"/>
      <w:lang w:val="hr-HR"/>
    </w:rPr>
  </w:style>
  <w:style w:customStyle="1" w:styleId="x-form-text6" w:type="paragraph">
    <w:name w:val="x-form-text6"/>
    <w:basedOn w:val="Normal"/>
    <w:rsid w:val="006C5B01"/>
    <w:pPr>
      <w:pBdr>
        <w:top w:color="B5B8C8" w:space="1" w:sz="6" w:val="single"/>
        <w:left w:color="B5B8C8" w:space="2" w:sz="6" w:val="single"/>
        <w:bottom w:color="B5B8C8" w:space="1" w:sz="6" w:val="single"/>
        <w:right w:color="B5B8C8" w:space="2" w:sz="6" w:val="single"/>
      </w:pBdr>
      <w:shd w:color="auto" w:fill="FFFFFF" w:val="clear"/>
      <w:spacing w:line="240" w:lineRule="atLeast"/>
      <w:textAlignment w:val="center"/>
    </w:pPr>
    <w:rPr>
      <w:rFonts w:ascii="Times New Roman" w:hAnsi="Times New Roman"/>
      <w:sz w:val="26"/>
      <w:szCs w:val="26"/>
      <w:lang w:val="hr-HR"/>
    </w:rPr>
  </w:style>
  <w:style w:customStyle="1" w:styleId="x-form-text7" w:type="paragraph">
    <w:name w:val="x-form-text7"/>
    <w:basedOn w:val="Normal"/>
    <w:rsid w:val="006C5B01"/>
    <w:pPr>
      <w:pBdr>
        <w:top w:color="B5B8C8" w:space="1" w:sz="6" w:val="single"/>
        <w:left w:color="B5B8C8" w:space="2" w:sz="6" w:val="single"/>
        <w:bottom w:color="B5B8C8" w:space="1" w:sz="6" w:val="single"/>
        <w:right w:color="B5B8C8" w:space="2" w:sz="6" w:val="single"/>
      </w:pBdr>
      <w:shd w:color="auto" w:fill="FFFFFF" w:val="clear"/>
      <w:spacing w:after="100" w:afterAutospacing="1" w:before="100" w:beforeAutospacing="1" w:line="240" w:lineRule="atLeast"/>
      <w:textAlignment w:val="center"/>
    </w:pPr>
    <w:rPr>
      <w:rFonts w:ascii="Times New Roman" w:hAnsi="Times New Roman"/>
      <w:sz w:val="26"/>
      <w:szCs w:val="26"/>
      <w:lang w:val="hr-HR"/>
    </w:rPr>
  </w:style>
  <w:style w:customStyle="1" w:styleId="x-form-select-one1" w:type="paragraph">
    <w:name w:val="x-form-select-one1"/>
    <w:basedOn w:val="Normal"/>
    <w:rsid w:val="006C5B01"/>
    <w:pPr>
      <w:pBdr>
        <w:top w:color="B5B8C8" w:space="0" w:sz="6" w:val="single"/>
        <w:left w:color="B5B8C8" w:space="0" w:sz="6" w:val="single"/>
        <w:bottom w:color="B5B8C8" w:space="0" w:sz="6" w:val="single"/>
        <w:right w:color="B5B8C8" w:space="0" w:sz="6" w:val="single"/>
      </w:pBdr>
      <w:shd w:color="auto" w:fill="FFFFFF" w:val="clear"/>
      <w:spacing w:after="100" w:afterAutospacing="1" w:before="100" w:beforeAutospacing="1" w:line="240" w:lineRule="atLeast"/>
      <w:textAlignment w:val="center"/>
    </w:pPr>
    <w:rPr>
      <w:rFonts w:ascii="Times New Roman" w:hAnsi="Times New Roman"/>
      <w:sz w:val="26"/>
      <w:szCs w:val="26"/>
      <w:lang w:val="hr-HR"/>
    </w:rPr>
  </w:style>
  <w:style w:customStyle="1" w:styleId="x-form-num-field1" w:type="paragraph">
    <w:name w:val="x-form-num-field1"/>
    <w:basedOn w:val="Normal"/>
    <w:rsid w:val="006C5B01"/>
    <w:pPr>
      <w:spacing w:after="100" w:afterAutospacing="1" w:before="100" w:beforeAutospacing="1" w:line="432" w:lineRule="atLeast"/>
      <w:jc w:val="right"/>
    </w:pPr>
    <w:rPr>
      <w:rFonts w:ascii="Times New Roman" w:hAnsi="Times New Roman"/>
      <w:sz w:val="26"/>
      <w:szCs w:val="26"/>
      <w:lang w:val="hr-HR"/>
    </w:rPr>
  </w:style>
  <w:style w:customStyle="1" w:styleId="x-form-trigger5" w:type="paragraph">
    <w:name w:val="x-form-trigger5"/>
    <w:basedOn w:val="Normal"/>
    <w:rsid w:val="006C5B01"/>
    <w:pPr>
      <w:pBdr>
        <w:bottom w:color="B5B8C8" w:space="0" w:sz="6" w:val="single"/>
      </w:pBdr>
      <w:spacing w:after="100" w:afterAutospacing="1" w:before="100" w:beforeAutospacing="1" w:line="432" w:lineRule="atLeast"/>
    </w:pPr>
    <w:rPr>
      <w:rFonts w:ascii="Times New Roman" w:hAnsi="Times New Roman"/>
      <w:sz w:val="26"/>
      <w:szCs w:val="26"/>
      <w:lang w:val="hr-HR"/>
    </w:rPr>
  </w:style>
  <w:style w:customStyle="1" w:styleId="x-btn1" w:type="paragraph">
    <w:name w:val="x-btn1"/>
    <w:basedOn w:val="Normal"/>
    <w:rsid w:val="006C5B01"/>
    <w:pPr>
      <w:spacing w:after="100" w:afterAutospacing="1" w:before="100" w:beforeAutospacing="1" w:line="432" w:lineRule="atLeast"/>
    </w:pPr>
    <w:rPr>
      <w:rFonts w:ascii="Tahoma" w:cs="Tahoma" w:hAnsi="Tahoma"/>
      <w:sz w:val="17"/>
      <w:szCs w:val="17"/>
      <w:lang w:val="hr-HR"/>
    </w:rPr>
  </w:style>
  <w:style w:customStyle="1" w:styleId="x-form-btns-center1" w:type="paragraph">
    <w:name w:val="x-form-btns-center1"/>
    <w:basedOn w:val="Normal"/>
    <w:rsid w:val="006C5B01"/>
    <w:pPr>
      <w:spacing w:after="100" w:afterAutospacing="1" w:before="100" w:beforeAutospacing="1" w:line="432" w:lineRule="atLeast"/>
      <w:jc w:val="center"/>
    </w:pPr>
    <w:rPr>
      <w:rFonts w:ascii="Times New Roman" w:hAnsi="Times New Roman"/>
      <w:sz w:val="26"/>
      <w:szCs w:val="26"/>
      <w:lang w:val="hr-HR"/>
    </w:rPr>
  </w:style>
  <w:style w:customStyle="1" w:styleId="x-fieldset1" w:type="paragraph">
    <w:name w:val="x-fieldset1"/>
    <w:basedOn w:val="Normal"/>
    <w:rsid w:val="006C5B01"/>
    <w:pPr>
      <w:pBdr>
        <w:top w:color="D6D6D6" w:space="8" w:sz="6" w:val="single"/>
        <w:left w:color="D6D6D6" w:space="8" w:sz="6" w:val="single"/>
        <w:bottom w:color="D6D6D6" w:space="8" w:sz="6" w:val="single"/>
        <w:right w:color="D6D6D6" w:space="8" w:sz="6" w:val="single"/>
      </w:pBdr>
      <w:spacing w:after="150" w:before="100" w:beforeAutospacing="1" w:line="432" w:lineRule="atLeast"/>
    </w:pPr>
    <w:rPr>
      <w:rFonts w:ascii="Times New Roman" w:hAnsi="Times New Roman"/>
      <w:sz w:val="26"/>
      <w:szCs w:val="26"/>
      <w:lang w:val="hr-HR"/>
    </w:rPr>
  </w:style>
  <w:style w:customStyle="1" w:styleId="x-tool-toggle1" w:type="paragraph">
    <w:name w:val="x-tool-toggle1"/>
    <w:basedOn w:val="Normal"/>
    <w:rsid w:val="006C5B01"/>
    <w:pPr>
      <w:spacing w:after="100" w:afterAutospacing="1" w:before="100" w:beforeAutospacing="1" w:line="432" w:lineRule="atLeast"/>
      <w:ind w:right="45"/>
    </w:pPr>
    <w:rPr>
      <w:rFonts w:ascii="Times New Roman" w:hAnsi="Times New Roman"/>
      <w:sz w:val="26"/>
      <w:szCs w:val="26"/>
      <w:lang w:val="hr-HR"/>
    </w:rPr>
  </w:style>
  <w:style w:customStyle="1" w:styleId="x-btn-text1" w:type="paragraph">
    <w:name w:val="x-btn-tex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tn-center1" w:type="paragraph">
    <w:name w:val="x-btn-center1"/>
    <w:basedOn w:val="Normal"/>
    <w:rsid w:val="006C5B01"/>
    <w:pPr>
      <w:pBdr>
        <w:top w:color="AAAAAA" w:space="2" w:sz="6" w:val="single"/>
        <w:left w:color="AAAAAA" w:space="5" w:sz="6" w:val="single"/>
        <w:bottom w:color="AAAAAA" w:space="2" w:sz="6" w:val="single"/>
        <w:right w:color="AAAAAA" w:space="5" w:sz="6" w:val="single"/>
      </w:pBdr>
      <w:shd w:color="auto" w:fill="DDDDDD" w:val="clear"/>
      <w:spacing w:after="100" w:afterAutospacing="1" w:before="100" w:beforeAutospacing="1" w:line="432" w:lineRule="atLeast"/>
      <w:jc w:val="center"/>
      <w:textAlignment w:val="center"/>
    </w:pPr>
    <w:rPr>
      <w:rFonts w:ascii="Times New Roman" w:hAnsi="Times New Roman"/>
      <w:sz w:val="26"/>
      <w:szCs w:val="26"/>
      <w:lang w:val="hr-HR"/>
    </w:rPr>
  </w:style>
  <w:style w:customStyle="1" w:styleId="x-btn-text2" w:type="paragraph">
    <w:name w:val="x-btn-text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tn-text3" w:type="paragraph">
    <w:name w:val="x-btn-text3"/>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tn-center2" w:type="paragraph">
    <w:name w:val="x-btn-center2"/>
    <w:basedOn w:val="Normal"/>
    <w:rsid w:val="006C5B01"/>
    <w:pPr>
      <w:pBdr>
        <w:top w:color="AAAAAA" w:space="2" w:sz="6" w:val="single"/>
        <w:left w:color="AAAAAA" w:space="5" w:sz="6" w:val="single"/>
        <w:bottom w:color="AAAAAA" w:space="2" w:sz="6" w:val="single"/>
        <w:right w:color="AAAAAA" w:space="5" w:sz="6" w:val="single"/>
      </w:pBdr>
      <w:shd w:color="auto" w:fill="DDDDDD" w:val="clear"/>
      <w:spacing w:after="100" w:afterAutospacing="1" w:before="100" w:beforeAutospacing="1" w:line="432" w:lineRule="atLeast"/>
      <w:jc w:val="center"/>
      <w:textAlignment w:val="center"/>
    </w:pPr>
    <w:rPr>
      <w:rFonts w:ascii="Times New Roman" w:hAnsi="Times New Roman"/>
      <w:sz w:val="26"/>
      <w:szCs w:val="26"/>
      <w:lang w:val="hr-HR"/>
    </w:rPr>
  </w:style>
  <w:style w:customStyle="1" w:styleId="x-btn-center3" w:type="paragraph">
    <w:name w:val="x-btn-center3"/>
    <w:basedOn w:val="Normal"/>
    <w:rsid w:val="006C5B01"/>
    <w:pPr>
      <w:pBdr>
        <w:top w:color="AAAAAA" w:space="2" w:sz="6" w:val="single"/>
        <w:left w:color="AAAAAA" w:space="5" w:sz="6" w:val="single"/>
        <w:bottom w:color="AAAAAA" w:space="2" w:sz="6" w:val="single"/>
        <w:right w:color="AAAAAA" w:space="5" w:sz="6" w:val="single"/>
      </w:pBdr>
      <w:shd w:color="auto" w:fill="DDDDDD" w:val="clear"/>
      <w:spacing w:after="100" w:afterAutospacing="1" w:before="100" w:beforeAutospacing="1" w:line="432" w:lineRule="atLeast"/>
      <w:jc w:val="center"/>
      <w:textAlignment w:val="center"/>
    </w:pPr>
    <w:rPr>
      <w:rFonts w:ascii="Times New Roman" w:hAnsi="Times New Roman"/>
      <w:sz w:val="26"/>
      <w:szCs w:val="26"/>
      <w:lang w:val="hr-HR"/>
    </w:rPr>
  </w:style>
  <w:style w:customStyle="1" w:styleId="x-btn-center4" w:type="paragraph">
    <w:name w:val="x-btn-center4"/>
    <w:basedOn w:val="Normal"/>
    <w:rsid w:val="006C5B01"/>
    <w:pPr>
      <w:pBdr>
        <w:top w:color="AAAAAA" w:space="2" w:sz="6" w:val="single"/>
        <w:left w:color="AAAAAA" w:space="5" w:sz="6" w:val="single"/>
        <w:bottom w:color="AAAAAA" w:space="2" w:sz="6" w:val="single"/>
        <w:right w:color="AAAAAA" w:space="5" w:sz="6" w:val="single"/>
      </w:pBdr>
      <w:shd w:color="auto" w:fill="DDDDDD" w:val="clear"/>
      <w:spacing w:after="100" w:afterAutospacing="1" w:before="100" w:beforeAutospacing="1" w:line="432" w:lineRule="atLeast"/>
      <w:jc w:val="center"/>
      <w:textAlignment w:val="center"/>
    </w:pPr>
    <w:rPr>
      <w:rFonts w:ascii="Times New Roman" w:hAnsi="Times New Roman"/>
      <w:sz w:val="26"/>
      <w:szCs w:val="26"/>
      <w:lang w:val="hr-HR"/>
    </w:rPr>
  </w:style>
  <w:style w:customStyle="1" w:styleId="x-btn-left1" w:type="paragraph">
    <w:name w:val="x-btn-left1"/>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btn-right1" w:type="paragraph">
    <w:name w:val="x-btn-right1"/>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btn-center5" w:type="paragraph">
    <w:name w:val="x-btn-center5"/>
    <w:basedOn w:val="Normal"/>
    <w:rsid w:val="006C5B01"/>
    <w:pPr>
      <w:pBdr>
        <w:top w:color="AAAAAA" w:space="2" w:sz="6" w:val="single"/>
        <w:left w:color="AAAAAA" w:space="5" w:sz="6" w:val="single"/>
        <w:bottom w:color="AAAAAA" w:space="2" w:sz="6" w:val="single"/>
        <w:right w:color="AAAAAA" w:space="5" w:sz="6" w:val="single"/>
      </w:pBdr>
      <w:shd w:color="auto" w:fill="DDDDDD" w:val="clear"/>
      <w:spacing w:after="100" w:afterAutospacing="1" w:before="100" w:beforeAutospacing="1" w:line="432" w:lineRule="atLeast"/>
      <w:jc w:val="center"/>
      <w:textAlignment w:val="center"/>
    </w:pPr>
    <w:rPr>
      <w:rFonts w:ascii="Times New Roman" w:hAnsi="Times New Roman"/>
      <w:sz w:val="26"/>
      <w:szCs w:val="26"/>
      <w:lang w:val="hr-HR"/>
    </w:rPr>
  </w:style>
  <w:style w:customStyle="1" w:styleId="x-toolbar3" w:type="paragraph">
    <w:name w:val="x-toolbar3"/>
    <w:basedOn w:val="Normal"/>
    <w:rsid w:val="006C5B01"/>
    <w:pPr>
      <w:shd w:color="auto" w:fill="F0F4F5" w:val="clear"/>
      <w:spacing w:after="100" w:afterAutospacing="1" w:before="100" w:beforeAutospacing="1" w:line="432" w:lineRule="atLeast"/>
    </w:pPr>
    <w:rPr>
      <w:rFonts w:ascii="Times New Roman" w:hAnsi="Times New Roman"/>
      <w:sz w:val="26"/>
      <w:szCs w:val="26"/>
      <w:lang w:val="hr-HR"/>
    </w:rPr>
  </w:style>
  <w:style w:customStyle="1" w:styleId="x-toolbar4" w:type="paragraph">
    <w:name w:val="x-toolbar4"/>
    <w:basedOn w:val="Normal"/>
    <w:rsid w:val="006C5B01"/>
    <w:pPr>
      <w:shd w:color="auto" w:fill="F0F4F5" w:val="clear"/>
      <w:spacing w:after="100" w:afterAutospacing="1" w:before="100" w:beforeAutospacing="1" w:line="432" w:lineRule="atLeast"/>
    </w:pPr>
    <w:rPr>
      <w:rFonts w:ascii="Times New Roman" w:hAnsi="Times New Roman"/>
      <w:sz w:val="26"/>
      <w:szCs w:val="26"/>
      <w:lang w:val="hr-HR"/>
    </w:rPr>
  </w:style>
  <w:style w:customStyle="1" w:styleId="x-item-disabled1" w:type="paragraph">
    <w:name w:val="x-item-disabled1"/>
    <w:basedOn w:val="Normal"/>
    <w:rsid w:val="006C5B01"/>
    <w:pPr>
      <w:spacing w:after="100" w:afterAutospacing="1" w:before="100" w:beforeAutospacing="1" w:line="432" w:lineRule="atLeast"/>
    </w:pPr>
    <w:rPr>
      <w:rFonts w:ascii="Times New Roman" w:hAnsi="Times New Roman"/>
      <w:color w:val="808080"/>
      <w:sz w:val="26"/>
      <w:szCs w:val="26"/>
      <w:lang w:val="hr-HR"/>
    </w:rPr>
  </w:style>
  <w:style w:customStyle="1" w:styleId="x-btn-left2" w:type="paragraph">
    <w:name w:val="x-btn-left2"/>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btn-right2" w:type="paragraph">
    <w:name w:val="x-btn-right2"/>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btn-center6" w:type="paragraph">
    <w:name w:val="x-btn-center6"/>
    <w:basedOn w:val="Normal"/>
    <w:rsid w:val="006C5B01"/>
    <w:pPr>
      <w:pBdr>
        <w:top w:color="AAAAAA" w:space="2" w:sz="6" w:val="single"/>
        <w:left w:color="AAAAAA" w:space="5" w:sz="6" w:val="single"/>
        <w:bottom w:color="AAAAAA" w:space="2" w:sz="6" w:val="single"/>
        <w:right w:color="AAAAAA" w:space="5" w:sz="6" w:val="single"/>
      </w:pBdr>
      <w:shd w:color="auto" w:fill="DDDDDD" w:val="clear"/>
      <w:spacing w:after="100" w:afterAutospacing="1" w:before="100" w:beforeAutospacing="1" w:line="432" w:lineRule="atLeast"/>
      <w:jc w:val="center"/>
      <w:textAlignment w:val="center"/>
    </w:pPr>
    <w:rPr>
      <w:rFonts w:ascii="Times New Roman" w:hAnsi="Times New Roman"/>
      <w:sz w:val="26"/>
      <w:szCs w:val="26"/>
      <w:lang w:val="hr-HR"/>
    </w:rPr>
  </w:style>
  <w:style w:customStyle="1" w:styleId="x-btn-left3" w:type="paragraph">
    <w:name w:val="x-btn-left3"/>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btn-right3" w:type="paragraph">
    <w:name w:val="x-btn-right3"/>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btn-center7" w:type="paragraph">
    <w:name w:val="x-btn-center7"/>
    <w:basedOn w:val="Normal"/>
    <w:rsid w:val="006C5B01"/>
    <w:pPr>
      <w:pBdr>
        <w:top w:color="AAAAAA" w:space="2" w:sz="6" w:val="single"/>
        <w:left w:color="AAAAAA" w:space="5" w:sz="6" w:val="single"/>
        <w:bottom w:color="AAAAAA" w:space="2" w:sz="6" w:val="single"/>
        <w:right w:color="AAAAAA" w:space="5" w:sz="6" w:val="single"/>
      </w:pBdr>
      <w:shd w:color="auto" w:fill="CCCCCC" w:val="clear"/>
      <w:spacing w:after="100" w:afterAutospacing="1" w:before="100" w:beforeAutospacing="1" w:line="432" w:lineRule="atLeast"/>
      <w:jc w:val="center"/>
      <w:textAlignment w:val="center"/>
    </w:pPr>
    <w:rPr>
      <w:rFonts w:ascii="Times New Roman" w:hAnsi="Times New Roman"/>
      <w:sz w:val="26"/>
      <w:szCs w:val="26"/>
      <w:lang w:val="hr-HR"/>
    </w:rPr>
  </w:style>
  <w:style w:customStyle="1" w:styleId="x-btn-left4" w:type="paragraph">
    <w:name w:val="x-btn-left4"/>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btn-left5" w:type="paragraph">
    <w:name w:val="x-btn-left5"/>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btn-left6" w:type="paragraph">
    <w:name w:val="x-btn-left6"/>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btn-right4" w:type="paragraph">
    <w:name w:val="x-btn-right4"/>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btn-right5" w:type="paragraph">
    <w:name w:val="x-btn-right5"/>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btn-right6" w:type="paragraph">
    <w:name w:val="x-btn-right6"/>
    <w:basedOn w:val="Normal"/>
    <w:rsid w:val="006C5B01"/>
    <w:pPr>
      <w:spacing w:after="100" w:afterAutospacing="1" w:before="100" w:beforeAutospacing="1" w:line="15" w:lineRule="atLeast"/>
    </w:pPr>
    <w:rPr>
      <w:rFonts w:ascii="Times New Roman" w:hAnsi="Times New Roman"/>
      <w:sz w:val="2"/>
      <w:szCs w:val="2"/>
      <w:lang w:val="hr-HR"/>
    </w:rPr>
  </w:style>
  <w:style w:customStyle="1" w:styleId="x-btn-center8" w:type="paragraph">
    <w:name w:val="x-btn-center8"/>
    <w:basedOn w:val="Normal"/>
    <w:rsid w:val="006C5B01"/>
    <w:pPr>
      <w:pBdr>
        <w:top w:color="AAAAAA" w:space="2" w:sz="6" w:val="single"/>
        <w:left w:color="AAAAAA" w:space="5" w:sz="6" w:val="single"/>
        <w:bottom w:color="AAAAAA" w:space="2" w:sz="6" w:val="single"/>
        <w:right w:color="AAAAAA" w:space="5" w:sz="6" w:val="single"/>
      </w:pBdr>
      <w:shd w:color="auto" w:fill="DDDDDD" w:val="clear"/>
      <w:spacing w:after="100" w:afterAutospacing="1" w:before="100" w:beforeAutospacing="1" w:line="432" w:lineRule="atLeast"/>
      <w:jc w:val="center"/>
      <w:textAlignment w:val="center"/>
    </w:pPr>
    <w:rPr>
      <w:rFonts w:ascii="Times New Roman" w:hAnsi="Times New Roman"/>
      <w:sz w:val="26"/>
      <w:szCs w:val="26"/>
      <w:lang w:val="hr-HR"/>
    </w:rPr>
  </w:style>
  <w:style w:customStyle="1" w:styleId="x-btn-center9" w:type="paragraph">
    <w:name w:val="x-btn-center9"/>
    <w:basedOn w:val="Normal"/>
    <w:rsid w:val="006C5B01"/>
    <w:pPr>
      <w:pBdr>
        <w:top w:color="AAAAAA" w:space="2" w:sz="6" w:val="single"/>
        <w:left w:color="AAAAAA" w:space="5" w:sz="6" w:val="single"/>
        <w:bottom w:color="AAAAAA" w:space="2" w:sz="6" w:val="single"/>
        <w:right w:color="AAAAAA" w:space="5" w:sz="6" w:val="single"/>
      </w:pBdr>
      <w:shd w:color="auto" w:fill="DDDDDD" w:val="clear"/>
      <w:spacing w:after="100" w:afterAutospacing="1" w:before="100" w:beforeAutospacing="1" w:line="432" w:lineRule="atLeast"/>
      <w:jc w:val="center"/>
      <w:textAlignment w:val="center"/>
    </w:pPr>
    <w:rPr>
      <w:rFonts w:ascii="Times New Roman" w:hAnsi="Times New Roman"/>
      <w:sz w:val="26"/>
      <w:szCs w:val="26"/>
      <w:lang w:val="hr-HR"/>
    </w:rPr>
  </w:style>
  <w:style w:customStyle="1" w:styleId="x-btn-center10" w:type="paragraph">
    <w:name w:val="x-btn-center10"/>
    <w:basedOn w:val="Normal"/>
    <w:rsid w:val="006C5B01"/>
    <w:pPr>
      <w:pBdr>
        <w:top w:color="AAAAAA" w:space="2" w:sz="6" w:val="single"/>
        <w:left w:color="AAAAAA" w:space="5" w:sz="6" w:val="single"/>
        <w:bottom w:color="AAAAAA" w:space="2" w:sz="6" w:val="single"/>
        <w:right w:color="AAAAAA" w:space="5" w:sz="6" w:val="single"/>
      </w:pBdr>
      <w:shd w:color="auto" w:fill="DDDDDD" w:val="clear"/>
      <w:spacing w:after="100" w:afterAutospacing="1" w:before="100" w:beforeAutospacing="1" w:line="432" w:lineRule="atLeast"/>
      <w:jc w:val="center"/>
      <w:textAlignment w:val="center"/>
    </w:pPr>
    <w:rPr>
      <w:rFonts w:ascii="Times New Roman" w:hAnsi="Times New Roman"/>
      <w:sz w:val="26"/>
      <w:szCs w:val="26"/>
      <w:lang w:val="hr-HR"/>
    </w:rPr>
  </w:style>
  <w:style w:customStyle="1" w:styleId="ytb-text1" w:type="paragraph">
    <w:name w:val="ytb-tex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ytb-sep1" w:type="paragraph">
    <w:name w:val="ytb-sep1"/>
    <w:basedOn w:val="Normal"/>
    <w:rsid w:val="006C5B01"/>
    <w:pPr>
      <w:spacing w:line="432" w:lineRule="atLeast"/>
      <w:ind w:left="30" w:right="30"/>
    </w:pPr>
    <w:rPr>
      <w:rFonts w:ascii="Times New Roman" w:hAnsi="Times New Roman"/>
      <w:sz w:val="2"/>
      <w:szCs w:val="2"/>
      <w:lang w:val="hr-HR"/>
    </w:rPr>
  </w:style>
  <w:style w:customStyle="1" w:styleId="ytb-spacer1" w:type="paragraph">
    <w:name w:val="ytb-spac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bar-loading1" w:type="paragraph">
    <w:name w:val="x-tbar-loading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bar-page-first1" w:type="paragraph">
    <w:name w:val="x-tbar-page-firs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bar-page-last1" w:type="paragraph">
    <w:name w:val="x-tbar-page-las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bar-page-next1" w:type="paragraph">
    <w:name w:val="x-tbar-page-nex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bar-page-prev1" w:type="paragraph">
    <w:name w:val="x-tbar-page-prev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tatus-text1" w:type="paragraph">
    <w:name w:val="x-status-text1"/>
    <w:basedOn w:val="Normal"/>
    <w:rsid w:val="006C5B01"/>
    <w:pPr>
      <w:spacing w:line="315" w:lineRule="atLeast"/>
    </w:pPr>
    <w:rPr>
      <w:rFonts w:ascii="Tahoma" w:cs="Tahoma" w:hAnsi="Tahoma"/>
      <w:color w:val="000000"/>
      <w:sz w:val="18"/>
      <w:szCs w:val="18"/>
      <w:lang w:val="hr-HR"/>
    </w:rPr>
  </w:style>
  <w:style w:customStyle="1" w:styleId="x-status-busy1" w:type="paragraph">
    <w:name w:val="x-status-busy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tatus-text-panel1" w:type="paragraph">
    <w:name w:val="x-status-text-panel1"/>
    <w:basedOn w:val="Normal"/>
    <w:rsid w:val="006C5B01"/>
    <w:pPr>
      <w:pBdr>
        <w:top w:color="99BBE8" w:space="2" w:sz="6" w:val="single"/>
        <w:left w:color="99BBE8" w:space="4" w:sz="6" w:val="single"/>
        <w:bottom w:color="FFFFFF" w:space="2" w:sz="6" w:val="single"/>
        <w:right w:color="FFFFFF" w:space="6" w:sz="6" w:val="single"/>
      </w:pBdr>
      <w:spacing w:after="100" w:afterAutospacing="1" w:before="100" w:beforeAutospacing="1" w:line="432" w:lineRule="atLeast"/>
    </w:pPr>
    <w:rPr>
      <w:rFonts w:ascii="Times New Roman" w:hAnsi="Times New Roman"/>
      <w:sz w:val="26"/>
      <w:szCs w:val="26"/>
      <w:lang w:val="hr-HR"/>
    </w:rPr>
  </w:style>
  <w:style w:customStyle="1" w:styleId="x-resizable-handle-east1" w:type="paragraph">
    <w:name w:val="x-resizable-handle-east1"/>
    <w:basedOn w:val="Normal"/>
    <w:rsid w:val="006C5B01"/>
    <w:pPr>
      <w:spacing w:after="100" w:afterAutospacing="1" w:before="100" w:beforeAutospacing="1" w:line="432" w:lineRule="atLeast"/>
      <w:ind w:right="-15"/>
    </w:pPr>
    <w:rPr>
      <w:rFonts w:ascii="Times New Roman" w:hAnsi="Times New Roman"/>
      <w:sz w:val="26"/>
      <w:szCs w:val="26"/>
      <w:lang w:val="hr-HR"/>
    </w:rPr>
  </w:style>
  <w:style w:customStyle="1" w:styleId="x-resizable-handle-south1" w:type="paragraph">
    <w:name w:val="x-resizable-handle-south1"/>
    <w:basedOn w:val="Normal"/>
    <w:rsid w:val="006C5B01"/>
    <w:pPr>
      <w:spacing w:before="100" w:beforeAutospacing="1" w:line="432" w:lineRule="atLeast"/>
    </w:pPr>
    <w:rPr>
      <w:rFonts w:ascii="Times New Roman" w:hAnsi="Times New Roman"/>
      <w:sz w:val="26"/>
      <w:szCs w:val="26"/>
      <w:lang w:val="hr-HR"/>
    </w:rPr>
  </w:style>
  <w:style w:customStyle="1" w:styleId="x-resizable-handle-east2" w:type="paragraph">
    <w:name w:val="x-resizable-handle-east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east3" w:type="paragraph">
    <w:name w:val="x-resizable-handle-east3"/>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west1" w:type="paragraph">
    <w:name w:val="x-resizable-handle-wes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west2" w:type="paragraph">
    <w:name w:val="x-resizable-handle-west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south2" w:type="paragraph">
    <w:name w:val="x-resizable-handle-south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south3" w:type="paragraph">
    <w:name w:val="x-resizable-handle-south3"/>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north1" w:type="paragraph">
    <w:name w:val="x-resizable-handle-north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north2" w:type="paragraph">
    <w:name w:val="x-resizable-handle-north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southeast1" w:type="paragraph">
    <w:name w:val="x-resizable-handle-southeas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southeast2" w:type="paragraph">
    <w:name w:val="x-resizable-handle-southeast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northwest1" w:type="paragraph">
    <w:name w:val="x-resizable-handle-northwes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northwest2" w:type="paragraph">
    <w:name w:val="x-resizable-handle-northwest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northeast1" w:type="paragraph">
    <w:name w:val="x-resizable-handle-northeas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northeast2" w:type="paragraph">
    <w:name w:val="x-resizable-handle-northeast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southwest1" w:type="paragraph">
    <w:name w:val="x-resizable-handle-southwes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resizable-handle-southwest2" w:type="paragraph">
    <w:name w:val="x-resizable-handle-southwest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body3" w:type="paragraph">
    <w:name w:val="x-panel-body3"/>
    <w:basedOn w:val="Normal"/>
    <w:rsid w:val="006C5B01"/>
    <w:pPr>
      <w:pBdr>
        <w:top w:color="D0D0D0" w:space="0" w:sz="6" w:val="single"/>
        <w:left w:color="D0D0D0" w:space="0" w:sz="6" w:val="single"/>
        <w:bottom w:color="D0D0D0" w:space="0" w:sz="6" w:val="single"/>
        <w:right w:color="D0D0D0" w:space="0" w:sz="6" w:val="single"/>
      </w:pBdr>
      <w:spacing w:after="100" w:afterAutospacing="1" w:before="100" w:beforeAutospacing="1" w:line="432" w:lineRule="atLeast"/>
    </w:pPr>
    <w:rPr>
      <w:rFonts w:ascii="Times New Roman" w:hAnsi="Times New Roman"/>
      <w:sz w:val="26"/>
      <w:szCs w:val="26"/>
      <w:lang w:val="hr-HR"/>
    </w:rPr>
  </w:style>
  <w:style w:customStyle="1" w:styleId="x-grid3-marker-hd1" w:type="paragraph">
    <w:name w:val="x-grid3-marker-hd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marker1" w:type="paragraph">
    <w:name w:val="x-grid3-mark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cell-inner1" w:type="paragraph">
    <w:name w:val="x-grid3-cell-inn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hd-inner1" w:type="paragraph">
    <w:name w:val="x-grid3-hd-inn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cell-inner2" w:type="paragraph">
    <w:name w:val="x-grid3-cell-inner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hd-inner2" w:type="paragraph">
    <w:name w:val="x-grid3-hd-inner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header-pop-inner1" w:type="paragraph">
    <w:name w:val="x-grid3-header-pop-inner1"/>
    <w:basedOn w:val="Normal"/>
    <w:rsid w:val="006C5B01"/>
    <w:pPr>
      <w:pBdr>
        <w:left w:color="EEEEEE" w:space="0" w:sz="6" w:val="single"/>
      </w:pBdr>
      <w:spacing w:after="100" w:afterAutospacing="1" w:before="100" w:beforeAutospacing="1" w:line="432" w:lineRule="atLeast"/>
    </w:pPr>
    <w:rPr>
      <w:rFonts w:ascii="Times New Roman" w:hAnsi="Times New Roman"/>
      <w:sz w:val="26"/>
      <w:szCs w:val="26"/>
      <w:lang w:val="hr-HR"/>
    </w:rPr>
  </w:style>
  <w:style w:customStyle="1" w:styleId="x-grid3-header-pop-inner2" w:type="paragraph">
    <w:name w:val="x-grid3-header-pop-inner2"/>
    <w:basedOn w:val="Normal"/>
    <w:rsid w:val="006C5B01"/>
    <w:pPr>
      <w:pBdr>
        <w:left w:color="EEEEEE" w:space="0" w:sz="6" w:val="single"/>
      </w:pBdr>
      <w:spacing w:after="100" w:afterAutospacing="1" w:before="100" w:beforeAutospacing="1" w:line="432" w:lineRule="atLeast"/>
    </w:pPr>
    <w:rPr>
      <w:rFonts w:ascii="Times New Roman" w:hAnsi="Times New Roman"/>
      <w:sz w:val="26"/>
      <w:szCs w:val="26"/>
      <w:lang w:val="hr-HR"/>
    </w:rPr>
  </w:style>
  <w:style w:customStyle="1" w:styleId="x-grid3-hd-inner3" w:type="paragraph">
    <w:name w:val="x-grid3-hd-inner3"/>
    <w:basedOn w:val="Normal"/>
    <w:rsid w:val="006C5B01"/>
    <w:pPr>
      <w:shd w:color="auto" w:fill="EBF3FD" w:val="clear"/>
      <w:spacing w:after="100" w:afterAutospacing="1" w:before="100" w:beforeAutospacing="1" w:line="432" w:lineRule="atLeast"/>
    </w:pPr>
    <w:rPr>
      <w:rFonts w:ascii="Times New Roman" w:hAnsi="Times New Roman"/>
      <w:sz w:val="26"/>
      <w:szCs w:val="26"/>
      <w:lang w:val="hr-HR"/>
    </w:rPr>
  </w:style>
  <w:style w:customStyle="1" w:styleId="x-grid3-hd-inner4" w:type="paragraph">
    <w:name w:val="x-grid3-hd-inner4"/>
    <w:basedOn w:val="Normal"/>
    <w:rsid w:val="006C5B01"/>
    <w:pPr>
      <w:shd w:color="auto" w:fill="EBF3FD" w:val="clear"/>
      <w:spacing w:after="100" w:afterAutospacing="1" w:before="100" w:beforeAutospacing="1" w:line="432" w:lineRule="atLeast"/>
    </w:pPr>
    <w:rPr>
      <w:rFonts w:ascii="Times New Roman" w:hAnsi="Times New Roman"/>
      <w:sz w:val="26"/>
      <w:szCs w:val="26"/>
      <w:lang w:val="hr-HR"/>
    </w:rPr>
  </w:style>
  <w:style w:customStyle="1" w:styleId="x-grid3-hd-inner5" w:type="paragraph">
    <w:name w:val="x-grid3-hd-inner5"/>
    <w:basedOn w:val="Normal"/>
    <w:rsid w:val="006C5B01"/>
    <w:pPr>
      <w:shd w:color="auto" w:fill="EBF3FD" w:val="clear"/>
      <w:spacing w:after="100" w:afterAutospacing="1" w:before="100" w:beforeAutospacing="1" w:line="432" w:lineRule="atLeast"/>
    </w:pPr>
    <w:rPr>
      <w:rFonts w:ascii="Times New Roman" w:hAnsi="Times New Roman"/>
      <w:sz w:val="26"/>
      <w:szCs w:val="26"/>
      <w:lang w:val="hr-HR"/>
    </w:rPr>
  </w:style>
  <w:style w:customStyle="1" w:styleId="x-grid3-hd-inner6" w:type="paragraph">
    <w:name w:val="x-grid3-hd-inner6"/>
    <w:basedOn w:val="Normal"/>
    <w:rsid w:val="006C5B01"/>
    <w:pPr>
      <w:shd w:color="auto" w:fill="EBF3FD" w:val="clear"/>
      <w:spacing w:after="100" w:afterAutospacing="1" w:before="100" w:beforeAutospacing="1" w:line="432" w:lineRule="atLeast"/>
    </w:pPr>
    <w:rPr>
      <w:rFonts w:ascii="Times New Roman" w:hAnsi="Times New Roman"/>
      <w:sz w:val="26"/>
      <w:szCs w:val="26"/>
      <w:lang w:val="hr-HR"/>
    </w:rPr>
  </w:style>
  <w:style w:customStyle="1" w:styleId="x-grid3-sort-icon1" w:type="paragraph">
    <w:name w:val="x-grid3-sort-icon1"/>
    <w:basedOn w:val="Normal"/>
    <w:rsid w:val="006C5B01"/>
    <w:pPr>
      <w:spacing w:after="100" w:afterAutospacing="1" w:before="100" w:beforeAutospacing="1" w:line="432" w:lineRule="atLeast"/>
      <w:ind w:left="45"/>
      <w:textAlignment w:val="center"/>
    </w:pPr>
    <w:rPr>
      <w:rFonts w:ascii="Times New Roman" w:hAnsi="Times New Roman"/>
      <w:sz w:val="26"/>
      <w:szCs w:val="26"/>
      <w:lang w:val="hr-HR"/>
    </w:rPr>
  </w:style>
  <w:style w:customStyle="1" w:styleId="x-grid3-sort-icon2" w:type="paragraph">
    <w:name w:val="x-grid3-sort-icon2"/>
    <w:basedOn w:val="Normal"/>
    <w:rsid w:val="006C5B01"/>
    <w:pPr>
      <w:spacing w:after="100" w:afterAutospacing="1" w:before="100" w:beforeAutospacing="1" w:line="432" w:lineRule="atLeast"/>
      <w:ind w:left="45"/>
      <w:textAlignment w:val="center"/>
    </w:pPr>
    <w:rPr>
      <w:rFonts w:ascii="Times New Roman" w:hAnsi="Times New Roman"/>
      <w:sz w:val="26"/>
      <w:szCs w:val="26"/>
      <w:lang w:val="hr-HR"/>
    </w:rPr>
  </w:style>
  <w:style w:customStyle="1" w:styleId="x-grid3-hd-inner7" w:type="paragraph">
    <w:name w:val="x-grid3-hd-inner7"/>
    <w:basedOn w:val="Normal"/>
    <w:rsid w:val="006C5B01"/>
    <w:pPr>
      <w:pBdr>
        <w:top w:color="AACCF6" w:space="2" w:sz="6" w:val="single"/>
        <w:left w:color="AACCF6" w:space="2" w:sz="6" w:val="single"/>
        <w:bottom w:color="AACCF6" w:space="2" w:sz="6" w:val="single"/>
        <w:right w:color="AACCF6" w:space="2" w:sz="6" w:val="single"/>
      </w:pBdr>
      <w:shd w:color="auto" w:fill="EBF3FD" w:val="clear"/>
      <w:spacing w:after="100" w:afterAutospacing="1" w:before="100" w:beforeAutospacing="1" w:line="432" w:lineRule="atLeast"/>
    </w:pPr>
    <w:rPr>
      <w:rFonts w:ascii="Times New Roman" w:hAnsi="Times New Roman"/>
      <w:sz w:val="26"/>
      <w:szCs w:val="26"/>
      <w:lang w:val="hr-HR"/>
    </w:rPr>
  </w:style>
  <w:style w:customStyle="1" w:styleId="x-grid3-cell-text1" w:type="paragraph">
    <w:name w:val="x-grid3-cell-text1"/>
    <w:basedOn w:val="Normal"/>
    <w:rsid w:val="006C5B01"/>
    <w:pPr>
      <w:spacing w:after="100" w:afterAutospacing="1" w:before="100" w:beforeAutospacing="1" w:line="432" w:lineRule="atLeast"/>
    </w:pPr>
    <w:rPr>
      <w:rFonts w:ascii="Times New Roman" w:hAnsi="Times New Roman"/>
      <w:color w:val="000000"/>
      <w:sz w:val="26"/>
      <w:szCs w:val="26"/>
      <w:lang w:val="hr-HR"/>
    </w:rPr>
  </w:style>
  <w:style w:customStyle="1" w:styleId="x-toolbar5" w:type="paragraph">
    <w:name w:val="x-toolbar5"/>
    <w:basedOn w:val="Normal"/>
    <w:rsid w:val="006C5B01"/>
    <w:pPr>
      <w:pBdr>
        <w:top w:color="D0D0D0" w:space="2" w:sz="2" w:val="single"/>
        <w:left w:color="D0D0D0" w:space="2" w:sz="2" w:val="single"/>
        <w:bottom w:color="D0D0D0" w:space="2" w:sz="6"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toolbar6" w:type="paragraph">
    <w:name w:val="x-toolbar6"/>
    <w:basedOn w:val="Normal"/>
    <w:rsid w:val="006C5B01"/>
    <w:pPr>
      <w:pBdr>
        <w:top w:color="A9BFD3" w:space="2" w:sz="6" w:val="single"/>
        <w:left w:color="D0D0D0" w:space="2" w:sz="2"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grid3-cell1" w:type="paragraph">
    <w:name w:val="x-grid3-cell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cell-inner3" w:type="paragraph">
    <w:name w:val="x-grid3-cell-inner3"/>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td-name1" w:type="paragraph">
    <w:name w:val="x-grid3-td-name1"/>
    <w:basedOn w:val="Normal"/>
    <w:rsid w:val="006C5B01"/>
    <w:pPr>
      <w:pBdr>
        <w:right w:color="EEEEEE" w:space="0" w:sz="6" w:val="single"/>
      </w:pBdr>
      <w:spacing w:after="100" w:afterAutospacing="1" w:before="100" w:beforeAutospacing="1" w:line="432" w:lineRule="atLeast"/>
    </w:pPr>
    <w:rPr>
      <w:rFonts w:ascii="Times New Roman" w:hAnsi="Times New Roman"/>
      <w:sz w:val="26"/>
      <w:szCs w:val="26"/>
      <w:lang w:val="hr-HR"/>
    </w:rPr>
  </w:style>
  <w:style w:customStyle="1" w:styleId="x-menu-item-icon1" w:type="paragraph">
    <w:name w:val="x-menu-item-icon1"/>
    <w:basedOn w:val="Normal"/>
    <w:rsid w:val="006C5B01"/>
    <w:pPr>
      <w:spacing w:line="432" w:lineRule="atLeast"/>
      <w:ind w:right="120"/>
      <w:textAlignment w:val="top"/>
    </w:pPr>
    <w:rPr>
      <w:rFonts w:ascii="Times New Roman" w:hAnsi="Times New Roman"/>
      <w:sz w:val="26"/>
      <w:szCs w:val="26"/>
      <w:lang w:val="hr-HR"/>
    </w:rPr>
  </w:style>
  <w:style w:customStyle="1" w:styleId="x-menu-item-icon2" w:type="paragraph">
    <w:name w:val="x-menu-item-icon2"/>
    <w:basedOn w:val="Normal"/>
    <w:rsid w:val="006C5B01"/>
    <w:pPr>
      <w:spacing w:line="432" w:lineRule="atLeast"/>
      <w:ind w:right="120"/>
      <w:textAlignment w:val="top"/>
    </w:pPr>
    <w:rPr>
      <w:rFonts w:ascii="Times New Roman" w:hAnsi="Times New Roman"/>
      <w:sz w:val="26"/>
      <w:szCs w:val="26"/>
      <w:lang w:val="hr-HR"/>
    </w:rPr>
  </w:style>
  <w:style w:customStyle="1" w:styleId="x-menu-item-icon3" w:type="paragraph">
    <w:name w:val="x-menu-item-icon3"/>
    <w:basedOn w:val="Normal"/>
    <w:rsid w:val="006C5B01"/>
    <w:pPr>
      <w:spacing w:line="432" w:lineRule="atLeast"/>
      <w:ind w:right="120"/>
      <w:textAlignment w:val="top"/>
    </w:pPr>
    <w:rPr>
      <w:rFonts w:ascii="Times New Roman" w:hAnsi="Times New Roman"/>
      <w:sz w:val="26"/>
      <w:szCs w:val="26"/>
      <w:lang w:val="hr-HR"/>
    </w:rPr>
  </w:style>
  <w:style w:customStyle="1" w:styleId="x-menu-item-icon4" w:type="paragraph">
    <w:name w:val="x-menu-item-icon4"/>
    <w:basedOn w:val="Normal"/>
    <w:rsid w:val="006C5B01"/>
    <w:pPr>
      <w:spacing w:line="432" w:lineRule="atLeast"/>
      <w:ind w:right="120"/>
      <w:textAlignment w:val="top"/>
    </w:pPr>
    <w:rPr>
      <w:rFonts w:ascii="Times New Roman" w:hAnsi="Times New Roman"/>
      <w:sz w:val="26"/>
      <w:szCs w:val="26"/>
      <w:lang w:val="hr-HR"/>
    </w:rPr>
  </w:style>
  <w:style w:customStyle="1" w:styleId="x-grid3-dd-wrap1" w:type="paragraph">
    <w:name w:val="x-grid3-dd-wrap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hd-btn1" w:type="paragraph">
    <w:name w:val="x-grid3-hd-btn1"/>
    <w:basedOn w:val="Normal"/>
    <w:rsid w:val="006C5B01"/>
    <w:pPr>
      <w:shd w:color="auto" w:fill="C3DAF9" w:val="clear"/>
      <w:spacing w:after="100" w:afterAutospacing="1" w:before="100" w:beforeAutospacing="1" w:line="432" w:lineRule="atLeast"/>
    </w:pPr>
    <w:rPr>
      <w:rFonts w:ascii="Times New Roman" w:hAnsi="Times New Roman"/>
      <w:sz w:val="26"/>
      <w:szCs w:val="26"/>
      <w:lang w:val="hr-HR"/>
    </w:rPr>
  </w:style>
  <w:style w:customStyle="1" w:styleId="x-grid3-hd-btn2" w:type="paragraph">
    <w:name w:val="x-grid3-hd-btn2"/>
    <w:basedOn w:val="Normal"/>
    <w:rsid w:val="006C5B01"/>
    <w:pPr>
      <w:shd w:color="auto" w:fill="C3DAF9" w:val="clear"/>
      <w:spacing w:after="100" w:afterAutospacing="1" w:before="100" w:beforeAutospacing="1" w:line="432" w:lineRule="atLeast"/>
    </w:pPr>
    <w:rPr>
      <w:rFonts w:ascii="Times New Roman" w:hAnsi="Times New Roman"/>
      <w:sz w:val="26"/>
      <w:szCs w:val="26"/>
      <w:lang w:val="hr-HR"/>
    </w:rPr>
  </w:style>
  <w:style w:customStyle="1" w:styleId="x-grid3-td-expander1" w:type="paragraph">
    <w:name w:val="x-grid3-td-expand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td-checker1" w:type="paragraph">
    <w:name w:val="x-grid3-td-check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td-numberer1" w:type="paragraph">
    <w:name w:val="x-grid3-td-number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cell-inner4" w:type="paragraph">
    <w:name w:val="x-grid3-cell-inner4"/>
    <w:basedOn w:val="Normal"/>
    <w:rsid w:val="006C5B01"/>
    <w:pPr>
      <w:spacing w:after="100" w:afterAutospacing="1" w:before="100" w:beforeAutospacing="1" w:line="432" w:lineRule="atLeast"/>
      <w:jc w:val="right"/>
    </w:pPr>
    <w:rPr>
      <w:rFonts w:ascii="Times New Roman" w:hAnsi="Times New Roman"/>
      <w:color w:val="444444"/>
      <w:sz w:val="26"/>
      <w:szCs w:val="26"/>
      <w:lang w:val="hr-HR"/>
    </w:rPr>
  </w:style>
  <w:style w:customStyle="1" w:styleId="x-grid3-td-numberer2" w:type="paragraph">
    <w:name w:val="x-grid3-td-numberer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td-checker2" w:type="paragraph">
    <w:name w:val="x-grid3-td-checker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td-expander2" w:type="paragraph">
    <w:name w:val="x-grid3-td-expander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group-body1" w:type="paragraph">
    <w:name w:val="x-grid-group-body1"/>
    <w:basedOn w:val="Normal"/>
    <w:rsid w:val="006C5B01"/>
    <w:pPr>
      <w:spacing w:after="100" w:afterAutospacing="1" w:before="100" w:beforeAutospacing="1" w:line="432" w:lineRule="atLeast"/>
    </w:pPr>
    <w:rPr>
      <w:rFonts w:ascii="Times New Roman" w:hAnsi="Times New Roman"/>
      <w:vanish/>
      <w:sz w:val="26"/>
      <w:szCs w:val="26"/>
      <w:lang w:val="hr-HR"/>
    </w:rPr>
  </w:style>
  <w:style w:customStyle="1" w:styleId="x-dd-drag-ghost1" w:type="paragraph">
    <w:name w:val="x-dd-drag-ghost1"/>
    <w:basedOn w:val="Normal"/>
    <w:rsid w:val="006C5B01"/>
    <w:pPr>
      <w:spacing w:after="100" w:afterAutospacing="1" w:before="100" w:beforeAutospacing="1" w:line="432" w:lineRule="atLeast"/>
    </w:pPr>
    <w:rPr>
      <w:rFonts w:cs="Arial"/>
      <w:color w:val="000000"/>
      <w:sz w:val="17"/>
      <w:szCs w:val="17"/>
      <w:lang w:val="hr-HR"/>
    </w:rPr>
  </w:style>
  <w:style w:customStyle="1" w:styleId="x-dd-drop-icon1" w:type="paragraph">
    <w:name w:val="x-dd-drop-icon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dd-drop-icon2" w:type="paragraph">
    <w:name w:val="x-dd-drop-icon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dd-drop-icon3" w:type="paragraph">
    <w:name w:val="x-dd-drop-icon3"/>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body4" w:type="paragraph">
    <w:name w:val="x-panel-body4"/>
    <w:basedOn w:val="Normal"/>
    <w:rsid w:val="006C5B01"/>
    <w:pPr>
      <w:shd w:color="auto" w:fill="FFFFFF" w:val="clear"/>
      <w:spacing w:after="100" w:afterAutospacing="1" w:before="100" w:beforeAutospacing="1" w:line="432" w:lineRule="atLeast"/>
    </w:pPr>
    <w:rPr>
      <w:rFonts w:ascii="Times New Roman" w:hAnsi="Times New Roman"/>
      <w:sz w:val="26"/>
      <w:szCs w:val="26"/>
      <w:lang w:val="hr-HR"/>
    </w:rPr>
  </w:style>
  <w:style w:customStyle="1" w:styleId="x-tree-node-icon1" w:type="paragraph">
    <w:name w:val="x-tree-node-icon1"/>
    <w:basedOn w:val="Normal"/>
    <w:rsid w:val="006C5B01"/>
    <w:pPr>
      <w:spacing w:line="432" w:lineRule="atLeast"/>
      <w:textAlignment w:val="top"/>
    </w:pPr>
    <w:rPr>
      <w:rFonts w:ascii="Times New Roman" w:hAnsi="Times New Roman"/>
      <w:sz w:val="26"/>
      <w:szCs w:val="26"/>
      <w:lang w:val="hr-HR"/>
    </w:rPr>
  </w:style>
  <w:style w:customStyle="1" w:styleId="x-tree-node-icon2" w:type="paragraph">
    <w:name w:val="x-tree-node-icon2"/>
    <w:basedOn w:val="Normal"/>
    <w:rsid w:val="006C5B01"/>
    <w:pPr>
      <w:spacing w:line="432" w:lineRule="atLeast"/>
      <w:textAlignment w:val="top"/>
    </w:pPr>
    <w:rPr>
      <w:rFonts w:ascii="Times New Roman" w:hAnsi="Times New Roman"/>
      <w:sz w:val="26"/>
      <w:szCs w:val="26"/>
      <w:lang w:val="hr-HR"/>
    </w:rPr>
  </w:style>
  <w:style w:customStyle="1" w:styleId="x-tree-node-icon3" w:type="paragraph">
    <w:name w:val="x-tree-node-icon3"/>
    <w:basedOn w:val="Normal"/>
    <w:rsid w:val="006C5B01"/>
    <w:pPr>
      <w:spacing w:line="432" w:lineRule="atLeast"/>
      <w:textAlignment w:val="top"/>
    </w:pPr>
    <w:rPr>
      <w:rFonts w:ascii="Times New Roman" w:hAnsi="Times New Roman"/>
      <w:sz w:val="26"/>
      <w:szCs w:val="26"/>
      <w:lang w:val="hr-HR"/>
    </w:rPr>
  </w:style>
  <w:style w:customStyle="1" w:styleId="x-tree-node-icon4" w:type="paragraph">
    <w:name w:val="x-tree-node-icon4"/>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ree-node-icon5" w:type="paragraph">
    <w:name w:val="x-tree-node-icon5"/>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ree-elbow1" w:type="paragraph">
    <w:name w:val="x-tree-elbow1"/>
    <w:basedOn w:val="Normal"/>
    <w:rsid w:val="006C5B01"/>
    <w:pPr>
      <w:spacing w:line="432" w:lineRule="atLeast"/>
      <w:textAlignment w:val="top"/>
    </w:pPr>
    <w:rPr>
      <w:rFonts w:ascii="Times New Roman" w:hAnsi="Times New Roman"/>
      <w:sz w:val="26"/>
      <w:szCs w:val="26"/>
      <w:lang w:val="hr-HR"/>
    </w:rPr>
  </w:style>
  <w:style w:customStyle="1" w:styleId="x-tree-elbow-plus1" w:type="paragraph">
    <w:name w:val="x-tree-elbow-plus1"/>
    <w:basedOn w:val="Normal"/>
    <w:rsid w:val="006C5B01"/>
    <w:pPr>
      <w:spacing w:line="432" w:lineRule="atLeast"/>
      <w:textAlignment w:val="top"/>
    </w:pPr>
    <w:rPr>
      <w:rFonts w:ascii="Times New Roman" w:hAnsi="Times New Roman"/>
      <w:sz w:val="26"/>
      <w:szCs w:val="26"/>
      <w:lang w:val="hr-HR"/>
    </w:rPr>
  </w:style>
  <w:style w:customStyle="1" w:styleId="x-tree-elbow-minus1" w:type="paragraph">
    <w:name w:val="x-tree-elbow-minus1"/>
    <w:basedOn w:val="Normal"/>
    <w:rsid w:val="006C5B01"/>
    <w:pPr>
      <w:spacing w:line="432" w:lineRule="atLeast"/>
      <w:textAlignment w:val="top"/>
    </w:pPr>
    <w:rPr>
      <w:rFonts w:ascii="Times New Roman" w:hAnsi="Times New Roman"/>
      <w:sz w:val="26"/>
      <w:szCs w:val="26"/>
      <w:lang w:val="hr-HR"/>
    </w:rPr>
  </w:style>
  <w:style w:customStyle="1" w:styleId="x-tree-elbow-end1" w:type="paragraph">
    <w:name w:val="x-tree-elbow-end1"/>
    <w:basedOn w:val="Normal"/>
    <w:rsid w:val="006C5B01"/>
    <w:pPr>
      <w:spacing w:line="432" w:lineRule="atLeast"/>
      <w:textAlignment w:val="top"/>
    </w:pPr>
    <w:rPr>
      <w:rFonts w:ascii="Times New Roman" w:hAnsi="Times New Roman"/>
      <w:sz w:val="26"/>
      <w:szCs w:val="26"/>
      <w:lang w:val="hr-HR"/>
    </w:rPr>
  </w:style>
  <w:style w:customStyle="1" w:styleId="x-tree-elbow-end-plus1" w:type="paragraph">
    <w:name w:val="x-tree-elbow-end-plus1"/>
    <w:basedOn w:val="Normal"/>
    <w:rsid w:val="006C5B01"/>
    <w:pPr>
      <w:spacing w:line="432" w:lineRule="atLeast"/>
      <w:textAlignment w:val="top"/>
    </w:pPr>
    <w:rPr>
      <w:rFonts w:ascii="Times New Roman" w:hAnsi="Times New Roman"/>
      <w:sz w:val="26"/>
      <w:szCs w:val="26"/>
      <w:lang w:val="hr-HR"/>
    </w:rPr>
  </w:style>
  <w:style w:customStyle="1" w:styleId="x-tree-elbow-end-minus1" w:type="paragraph">
    <w:name w:val="x-tree-elbow-end-minus1"/>
    <w:basedOn w:val="Normal"/>
    <w:rsid w:val="006C5B01"/>
    <w:pPr>
      <w:spacing w:line="432" w:lineRule="atLeast"/>
      <w:textAlignment w:val="top"/>
    </w:pPr>
    <w:rPr>
      <w:rFonts w:ascii="Times New Roman" w:hAnsi="Times New Roman"/>
      <w:sz w:val="26"/>
      <w:szCs w:val="26"/>
      <w:lang w:val="hr-HR"/>
    </w:rPr>
  </w:style>
  <w:style w:customStyle="1" w:styleId="x-tree-elbow-line1" w:type="paragraph">
    <w:name w:val="x-tree-elbow-line1"/>
    <w:basedOn w:val="Normal"/>
    <w:rsid w:val="006C5B01"/>
    <w:pPr>
      <w:spacing w:line="432" w:lineRule="atLeast"/>
      <w:textAlignment w:val="top"/>
    </w:pPr>
    <w:rPr>
      <w:rFonts w:ascii="Times New Roman" w:hAnsi="Times New Roman"/>
      <w:sz w:val="26"/>
      <w:szCs w:val="26"/>
      <w:lang w:val="hr-HR"/>
    </w:rPr>
  </w:style>
  <w:style w:customStyle="1" w:styleId="x-tree-elbow2" w:type="paragraph">
    <w:name w:val="x-tree-elbow2"/>
    <w:basedOn w:val="Normal"/>
    <w:rsid w:val="006C5B01"/>
    <w:pPr>
      <w:spacing w:line="432" w:lineRule="atLeast"/>
      <w:textAlignment w:val="top"/>
    </w:pPr>
    <w:rPr>
      <w:rFonts w:ascii="Times New Roman" w:hAnsi="Times New Roman"/>
      <w:sz w:val="26"/>
      <w:szCs w:val="26"/>
      <w:lang w:val="hr-HR"/>
    </w:rPr>
  </w:style>
  <w:style w:customStyle="1" w:styleId="x-tree-elbow-plus2" w:type="paragraph">
    <w:name w:val="x-tree-elbow-plus2"/>
    <w:basedOn w:val="Normal"/>
    <w:rsid w:val="006C5B01"/>
    <w:pPr>
      <w:spacing w:line="432" w:lineRule="atLeast"/>
      <w:textAlignment w:val="top"/>
    </w:pPr>
    <w:rPr>
      <w:rFonts w:ascii="Times New Roman" w:hAnsi="Times New Roman"/>
      <w:sz w:val="26"/>
      <w:szCs w:val="26"/>
      <w:lang w:val="hr-HR"/>
    </w:rPr>
  </w:style>
  <w:style w:customStyle="1" w:styleId="x-tree-elbow-minus2" w:type="paragraph">
    <w:name w:val="x-tree-elbow-minus2"/>
    <w:basedOn w:val="Normal"/>
    <w:rsid w:val="006C5B01"/>
    <w:pPr>
      <w:spacing w:line="432" w:lineRule="atLeast"/>
      <w:textAlignment w:val="top"/>
    </w:pPr>
    <w:rPr>
      <w:rFonts w:ascii="Times New Roman" w:hAnsi="Times New Roman"/>
      <w:sz w:val="26"/>
      <w:szCs w:val="26"/>
      <w:lang w:val="hr-HR"/>
    </w:rPr>
  </w:style>
  <w:style w:customStyle="1" w:styleId="x-tree-elbow-end2" w:type="paragraph">
    <w:name w:val="x-tree-elbow-end2"/>
    <w:basedOn w:val="Normal"/>
    <w:rsid w:val="006C5B01"/>
    <w:pPr>
      <w:spacing w:line="432" w:lineRule="atLeast"/>
      <w:textAlignment w:val="top"/>
    </w:pPr>
    <w:rPr>
      <w:rFonts w:ascii="Times New Roman" w:hAnsi="Times New Roman"/>
      <w:sz w:val="26"/>
      <w:szCs w:val="26"/>
      <w:lang w:val="hr-HR"/>
    </w:rPr>
  </w:style>
  <w:style w:customStyle="1" w:styleId="x-tree-elbow-end-plus2" w:type="paragraph">
    <w:name w:val="x-tree-elbow-end-plus2"/>
    <w:basedOn w:val="Normal"/>
    <w:rsid w:val="006C5B01"/>
    <w:pPr>
      <w:spacing w:line="432" w:lineRule="atLeast"/>
      <w:textAlignment w:val="top"/>
    </w:pPr>
    <w:rPr>
      <w:rFonts w:ascii="Times New Roman" w:hAnsi="Times New Roman"/>
      <w:sz w:val="26"/>
      <w:szCs w:val="26"/>
      <w:lang w:val="hr-HR"/>
    </w:rPr>
  </w:style>
  <w:style w:customStyle="1" w:styleId="x-tree-elbow-end-minus2" w:type="paragraph">
    <w:name w:val="x-tree-elbow-end-minus2"/>
    <w:basedOn w:val="Normal"/>
    <w:rsid w:val="006C5B01"/>
    <w:pPr>
      <w:spacing w:line="432" w:lineRule="atLeast"/>
      <w:textAlignment w:val="top"/>
    </w:pPr>
    <w:rPr>
      <w:rFonts w:ascii="Times New Roman" w:hAnsi="Times New Roman"/>
      <w:sz w:val="26"/>
      <w:szCs w:val="26"/>
      <w:lang w:val="hr-HR"/>
    </w:rPr>
  </w:style>
  <w:style w:customStyle="1" w:styleId="x-tree-elbow-line2" w:type="paragraph">
    <w:name w:val="x-tree-elbow-line2"/>
    <w:basedOn w:val="Normal"/>
    <w:rsid w:val="006C5B01"/>
    <w:pPr>
      <w:spacing w:line="432" w:lineRule="atLeast"/>
      <w:textAlignment w:val="top"/>
    </w:pPr>
    <w:rPr>
      <w:rFonts w:ascii="Times New Roman" w:hAnsi="Times New Roman"/>
      <w:sz w:val="26"/>
      <w:szCs w:val="26"/>
      <w:lang w:val="hr-HR"/>
    </w:rPr>
  </w:style>
  <w:style w:customStyle="1" w:styleId="x-tree-elbow3" w:type="paragraph">
    <w:name w:val="x-tree-elbow3"/>
    <w:basedOn w:val="Normal"/>
    <w:rsid w:val="006C5B01"/>
    <w:pPr>
      <w:spacing w:line="432" w:lineRule="atLeast"/>
      <w:textAlignment w:val="top"/>
    </w:pPr>
    <w:rPr>
      <w:rFonts w:ascii="Times New Roman" w:hAnsi="Times New Roman"/>
      <w:sz w:val="26"/>
      <w:szCs w:val="26"/>
      <w:lang w:val="hr-HR"/>
    </w:rPr>
  </w:style>
  <w:style w:customStyle="1" w:styleId="x-tree-elbow-plus3" w:type="paragraph">
    <w:name w:val="x-tree-elbow-plus3"/>
    <w:basedOn w:val="Normal"/>
    <w:rsid w:val="006C5B01"/>
    <w:pPr>
      <w:spacing w:line="432" w:lineRule="atLeast"/>
      <w:textAlignment w:val="top"/>
    </w:pPr>
    <w:rPr>
      <w:rFonts w:ascii="Times New Roman" w:hAnsi="Times New Roman"/>
      <w:sz w:val="26"/>
      <w:szCs w:val="26"/>
      <w:lang w:val="hr-HR"/>
    </w:rPr>
  </w:style>
  <w:style w:customStyle="1" w:styleId="x-tree-elbow-minus3" w:type="paragraph">
    <w:name w:val="x-tree-elbow-minus3"/>
    <w:basedOn w:val="Normal"/>
    <w:rsid w:val="006C5B01"/>
    <w:pPr>
      <w:spacing w:line="432" w:lineRule="atLeast"/>
      <w:textAlignment w:val="top"/>
    </w:pPr>
    <w:rPr>
      <w:rFonts w:ascii="Times New Roman" w:hAnsi="Times New Roman"/>
      <w:sz w:val="26"/>
      <w:szCs w:val="26"/>
      <w:lang w:val="hr-HR"/>
    </w:rPr>
  </w:style>
  <w:style w:customStyle="1" w:styleId="x-tree-elbow-end3" w:type="paragraph">
    <w:name w:val="x-tree-elbow-end3"/>
    <w:basedOn w:val="Normal"/>
    <w:rsid w:val="006C5B01"/>
    <w:pPr>
      <w:spacing w:line="432" w:lineRule="atLeast"/>
      <w:textAlignment w:val="top"/>
    </w:pPr>
    <w:rPr>
      <w:rFonts w:ascii="Times New Roman" w:hAnsi="Times New Roman"/>
      <w:sz w:val="26"/>
      <w:szCs w:val="26"/>
      <w:lang w:val="hr-HR"/>
    </w:rPr>
  </w:style>
  <w:style w:customStyle="1" w:styleId="x-tree-elbow-end-plus3" w:type="paragraph">
    <w:name w:val="x-tree-elbow-end-plus3"/>
    <w:basedOn w:val="Normal"/>
    <w:rsid w:val="006C5B01"/>
    <w:pPr>
      <w:spacing w:line="432" w:lineRule="atLeast"/>
      <w:textAlignment w:val="top"/>
    </w:pPr>
    <w:rPr>
      <w:rFonts w:ascii="Times New Roman" w:hAnsi="Times New Roman"/>
      <w:sz w:val="26"/>
      <w:szCs w:val="26"/>
      <w:lang w:val="hr-HR"/>
    </w:rPr>
  </w:style>
  <w:style w:customStyle="1" w:styleId="x-tree-elbow-end-minus3" w:type="paragraph">
    <w:name w:val="x-tree-elbow-end-minus3"/>
    <w:basedOn w:val="Normal"/>
    <w:rsid w:val="006C5B01"/>
    <w:pPr>
      <w:spacing w:line="432" w:lineRule="atLeast"/>
      <w:textAlignment w:val="top"/>
    </w:pPr>
    <w:rPr>
      <w:rFonts w:ascii="Times New Roman" w:hAnsi="Times New Roman"/>
      <w:sz w:val="26"/>
      <w:szCs w:val="26"/>
      <w:lang w:val="hr-HR"/>
    </w:rPr>
  </w:style>
  <w:style w:customStyle="1" w:styleId="x-tree-elbow-line3" w:type="paragraph">
    <w:name w:val="x-tree-elbow-line3"/>
    <w:basedOn w:val="Normal"/>
    <w:rsid w:val="006C5B01"/>
    <w:pPr>
      <w:spacing w:line="432" w:lineRule="atLeast"/>
      <w:textAlignment w:val="top"/>
    </w:pPr>
    <w:rPr>
      <w:rFonts w:ascii="Times New Roman" w:hAnsi="Times New Roman"/>
      <w:sz w:val="26"/>
      <w:szCs w:val="26"/>
      <w:lang w:val="hr-HR"/>
    </w:rPr>
  </w:style>
  <w:style w:customStyle="1" w:styleId="x-tree-node-inline-icon1" w:type="paragraph">
    <w:name w:val="x-tree-node-inline-icon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ree-node-over1" w:type="paragraph">
    <w:name w:val="x-tree-node-over1"/>
    <w:basedOn w:val="Normal"/>
    <w:rsid w:val="006C5B01"/>
    <w:pPr>
      <w:shd w:color="auto" w:fill="EEEEEE" w:val="clear"/>
      <w:spacing w:after="100" w:afterAutospacing="1" w:before="100" w:beforeAutospacing="1" w:line="432" w:lineRule="atLeast"/>
    </w:pPr>
    <w:rPr>
      <w:rFonts w:ascii="Times New Roman" w:hAnsi="Times New Roman"/>
      <w:sz w:val="26"/>
      <w:szCs w:val="26"/>
      <w:lang w:val="hr-HR"/>
    </w:rPr>
  </w:style>
  <w:style w:customStyle="1" w:styleId="x-tree-selected1" w:type="paragraph">
    <w:name w:val="x-tree-selected1"/>
    <w:basedOn w:val="Normal"/>
    <w:rsid w:val="006C5B01"/>
    <w:pPr>
      <w:shd w:color="auto" w:fill="D9E8FB" w:val="clear"/>
      <w:spacing w:after="100" w:afterAutospacing="1" w:before="100" w:beforeAutospacing="1" w:line="432" w:lineRule="atLeast"/>
    </w:pPr>
    <w:rPr>
      <w:rFonts w:ascii="Times New Roman" w:hAnsi="Times New Roman"/>
      <w:sz w:val="26"/>
      <w:szCs w:val="26"/>
      <w:lang w:val="hr-HR"/>
    </w:rPr>
  </w:style>
  <w:style w:customStyle="1" w:styleId="x-dd-drop-icon4" w:type="paragraph">
    <w:name w:val="x-dd-drop-icon4"/>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dd-drop-icon5" w:type="paragraph">
    <w:name w:val="x-dd-drop-icon5"/>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dd-drop-icon6" w:type="paragraph">
    <w:name w:val="x-dd-drop-icon6"/>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dd-drop-icon7" w:type="paragraph">
    <w:name w:val="x-dd-drop-icon7"/>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tn-left7" w:type="paragraph">
    <w:name w:val="x-btn-left7"/>
    <w:basedOn w:val="Normal"/>
    <w:rsid w:val="006C5B01"/>
    <w:pPr>
      <w:spacing w:after="100" w:afterAutospacing="1" w:before="100" w:beforeAutospacing="1" w:line="15" w:lineRule="atLeast"/>
      <w:textAlignment w:val="center"/>
    </w:pPr>
    <w:rPr>
      <w:rFonts w:ascii="Times New Roman" w:hAnsi="Times New Roman"/>
      <w:sz w:val="2"/>
      <w:szCs w:val="2"/>
      <w:lang w:val="hr-HR"/>
    </w:rPr>
  </w:style>
  <w:style w:customStyle="1" w:styleId="x-btn-center11" w:type="paragraph">
    <w:name w:val="x-btn-center11"/>
    <w:basedOn w:val="Normal"/>
    <w:rsid w:val="006C5B01"/>
    <w:pPr>
      <w:pBdr>
        <w:top w:color="AAAAAA" w:space="2" w:sz="6" w:val="single"/>
        <w:left w:color="AAAAAA" w:space="5" w:sz="6" w:val="single"/>
        <w:bottom w:color="AAAAAA" w:space="2" w:sz="6" w:val="single"/>
        <w:right w:color="AAAAAA" w:space="5" w:sz="6" w:val="single"/>
      </w:pBdr>
      <w:shd w:color="auto" w:fill="DDDDDD" w:val="clear"/>
      <w:spacing w:after="100" w:afterAutospacing="1" w:before="100" w:beforeAutospacing="1" w:line="432" w:lineRule="atLeast"/>
      <w:jc w:val="center"/>
      <w:textAlignment w:val="center"/>
    </w:pPr>
    <w:rPr>
      <w:rFonts w:ascii="Times New Roman" w:hAnsi="Times New Roman"/>
      <w:sz w:val="26"/>
      <w:szCs w:val="26"/>
      <w:lang w:val="hr-HR"/>
    </w:rPr>
  </w:style>
  <w:style w:customStyle="1" w:styleId="x-btn-right7" w:type="paragraph">
    <w:name w:val="x-btn-right7"/>
    <w:basedOn w:val="Normal"/>
    <w:rsid w:val="006C5B01"/>
    <w:pPr>
      <w:spacing w:after="100" w:afterAutospacing="1" w:before="100" w:beforeAutospacing="1" w:line="15" w:lineRule="atLeast"/>
      <w:textAlignment w:val="center"/>
    </w:pPr>
    <w:rPr>
      <w:rFonts w:ascii="Times New Roman" w:hAnsi="Times New Roman"/>
      <w:sz w:val="2"/>
      <w:szCs w:val="2"/>
      <w:lang w:val="hr-HR"/>
    </w:rPr>
  </w:style>
  <w:style w:customStyle="1" w:styleId="x-btn-text4" w:type="paragraph">
    <w:name w:val="x-btn-text4"/>
    <w:basedOn w:val="Normal"/>
    <w:rsid w:val="006C5B01"/>
    <w:pPr>
      <w:spacing w:after="100" w:afterAutospacing="1" w:before="100" w:beforeAutospacing="1" w:line="432" w:lineRule="atLeast"/>
    </w:pPr>
    <w:rPr>
      <w:rFonts w:ascii="Times New Roman" w:hAnsi="Times New Roman"/>
      <w:color w:val="FFFFFF"/>
      <w:sz w:val="26"/>
      <w:szCs w:val="26"/>
      <w:lang w:val="hr-HR"/>
    </w:rPr>
  </w:style>
  <w:style w:customStyle="1" w:styleId="x-date-active1" w:type="paragraph">
    <w:name w:val="x-date-active1"/>
    <w:basedOn w:val="Normal"/>
    <w:rsid w:val="006C5B01"/>
    <w:pPr>
      <w:spacing w:after="100" w:afterAutospacing="1" w:before="100" w:beforeAutospacing="1" w:line="432" w:lineRule="atLeast"/>
    </w:pPr>
    <w:rPr>
      <w:rFonts w:ascii="Times New Roman" w:hAnsi="Times New Roman"/>
      <w:color w:val="000000"/>
      <w:sz w:val="26"/>
      <w:szCs w:val="26"/>
      <w:lang w:val="hr-HR"/>
    </w:rPr>
  </w:style>
  <w:style w:customStyle="1" w:styleId="x-menu-item1" w:type="paragraph">
    <w:name w:val="x-menu-item1"/>
    <w:basedOn w:val="Normal"/>
    <w:rsid w:val="006C5B01"/>
    <w:pPr>
      <w:spacing w:after="100" w:afterAutospacing="1" w:before="100" w:beforeAutospacing="1" w:line="432" w:lineRule="atLeast"/>
    </w:pPr>
    <w:rPr>
      <w:rFonts w:ascii="Times New Roman" w:hAnsi="Times New Roman"/>
      <w:color w:val="000000"/>
      <w:sz w:val="15"/>
      <w:szCs w:val="15"/>
      <w:lang w:val="hr-HR"/>
    </w:rPr>
  </w:style>
  <w:style w:customStyle="1" w:styleId="x-menu-item-icon5" w:type="paragraph">
    <w:name w:val="x-menu-item-icon5"/>
    <w:basedOn w:val="Normal"/>
    <w:rsid w:val="006C5B01"/>
    <w:pPr>
      <w:spacing w:line="432" w:lineRule="atLeast"/>
      <w:ind w:right="75"/>
      <w:textAlignment w:val="top"/>
    </w:pPr>
    <w:rPr>
      <w:rFonts w:ascii="Times New Roman" w:hAnsi="Times New Roman"/>
      <w:sz w:val="26"/>
      <w:szCs w:val="26"/>
      <w:lang w:val="hr-HR"/>
    </w:rPr>
  </w:style>
  <w:style w:customStyle="1" w:styleId="x-tip-close1" w:type="paragraph">
    <w:name w:val="x-tip-close1"/>
    <w:basedOn w:val="Normal"/>
    <w:rsid w:val="006C5B01"/>
    <w:pPr>
      <w:spacing w:after="30" w:line="432" w:lineRule="atLeast"/>
      <w:ind w:left="30"/>
    </w:pPr>
    <w:rPr>
      <w:rFonts w:ascii="Times New Roman" w:hAnsi="Times New Roman"/>
      <w:vanish/>
      <w:sz w:val="26"/>
      <w:szCs w:val="26"/>
      <w:lang w:val="hr-HR"/>
    </w:rPr>
  </w:style>
  <w:style w:customStyle="1" w:styleId="x-tip-tc1" w:type="paragraph">
    <w:name w:val="x-tip-tc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tl1" w:type="paragraph">
    <w:name w:val="x-tip-tl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tr1" w:type="paragraph">
    <w:name w:val="x-tip-t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bc1" w:type="paragraph">
    <w:name w:val="x-tip-bc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bl1" w:type="paragraph">
    <w:name w:val="x-tip-bl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br1" w:type="paragraph">
    <w:name w:val="x-tip-b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mc1" w:type="paragraph">
    <w:name w:val="x-tip-mc1"/>
    <w:basedOn w:val="Normal"/>
    <w:rsid w:val="006C5B01"/>
    <w:pPr>
      <w:spacing w:after="100" w:afterAutospacing="1" w:before="100" w:beforeAutospacing="1" w:line="432" w:lineRule="atLeast"/>
    </w:pPr>
    <w:rPr>
      <w:rFonts w:ascii="Tahoma" w:cs="Tahoma" w:hAnsi="Tahoma"/>
      <w:sz w:val="17"/>
      <w:szCs w:val="17"/>
      <w:lang w:val="hr-HR"/>
    </w:rPr>
  </w:style>
  <w:style w:customStyle="1" w:styleId="x-tip-ml1" w:type="paragraph">
    <w:name w:val="x-tip-ml1"/>
    <w:basedOn w:val="Normal"/>
    <w:rsid w:val="006C5B01"/>
    <w:pPr>
      <w:shd w:color="auto" w:fill="FFFFFF" w:val="clear"/>
      <w:spacing w:after="100" w:afterAutospacing="1" w:before="100" w:beforeAutospacing="1" w:line="432" w:lineRule="atLeast"/>
    </w:pPr>
    <w:rPr>
      <w:rFonts w:ascii="Times New Roman" w:hAnsi="Times New Roman"/>
      <w:sz w:val="26"/>
      <w:szCs w:val="26"/>
      <w:lang w:val="hr-HR"/>
    </w:rPr>
  </w:style>
  <w:style w:customStyle="1" w:styleId="x-tip-mr1" w:type="paragraph">
    <w:name w:val="x-tip-m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header1" w:type="paragraph">
    <w:name w:val="x-tip-header1"/>
    <w:basedOn w:val="Normal"/>
    <w:rsid w:val="006C5B01"/>
    <w:pPr>
      <w:spacing w:after="100" w:afterAutospacing="1" w:before="100" w:beforeAutospacing="1" w:line="0" w:lineRule="auto"/>
    </w:pPr>
    <w:rPr>
      <w:rFonts w:ascii="Times New Roman" w:hAnsi="Times New Roman"/>
      <w:sz w:val="2"/>
      <w:szCs w:val="2"/>
      <w:lang w:val="hr-HR"/>
    </w:rPr>
  </w:style>
  <w:style w:customStyle="1" w:styleId="x-tip-tc2" w:type="paragraph">
    <w:name w:val="x-tip-tc2"/>
    <w:basedOn w:val="Normal"/>
    <w:rsid w:val="006C5B01"/>
    <w:pPr>
      <w:spacing w:after="100" w:afterAutospacing="1" w:before="100" w:beforeAutospacing="1" w:line="0" w:lineRule="auto"/>
    </w:pPr>
    <w:rPr>
      <w:rFonts w:ascii="Times New Roman" w:hAnsi="Times New Roman"/>
      <w:sz w:val="2"/>
      <w:szCs w:val="2"/>
      <w:lang w:val="hr-HR"/>
    </w:rPr>
  </w:style>
  <w:style w:customStyle="1" w:styleId="x-tip-header-text1" w:type="paragraph">
    <w:name w:val="x-tip-header-text1"/>
    <w:basedOn w:val="Normal"/>
    <w:rsid w:val="006C5B01"/>
    <w:pPr>
      <w:spacing w:after="30" w:line="432" w:lineRule="atLeast"/>
    </w:pPr>
    <w:rPr>
      <w:rFonts w:ascii="Tahoma" w:cs="Tahoma" w:hAnsi="Tahoma"/>
      <w:b/>
      <w:bCs/>
      <w:color w:val="444444"/>
      <w:sz w:val="17"/>
      <w:szCs w:val="17"/>
      <w:lang w:val="hr-HR"/>
    </w:rPr>
  </w:style>
  <w:style w:customStyle="1" w:styleId="x-tip-body1" w:type="paragraph">
    <w:name w:val="x-tip-body1"/>
    <w:basedOn w:val="Normal"/>
    <w:rsid w:val="006C5B01"/>
    <w:pPr>
      <w:spacing w:after="100" w:afterAutospacing="1" w:before="100" w:beforeAutospacing="1" w:line="210" w:lineRule="atLeast"/>
    </w:pPr>
    <w:rPr>
      <w:rFonts w:ascii="Tahoma" w:cs="Tahoma" w:hAnsi="Tahoma"/>
      <w:color w:val="444444"/>
      <w:sz w:val="17"/>
      <w:szCs w:val="17"/>
      <w:lang w:val="hr-HR"/>
    </w:rPr>
  </w:style>
  <w:style w:customStyle="1" w:styleId="loading-indicator1" w:type="paragraph">
    <w:name w:val="loading-indicator1"/>
    <w:basedOn w:val="Normal"/>
    <w:rsid w:val="006C5B01"/>
    <w:pPr>
      <w:spacing w:line="240" w:lineRule="atLeast"/>
    </w:pPr>
    <w:rPr>
      <w:rFonts w:ascii="Times New Roman" w:hAnsi="Times New Roman"/>
      <w:sz w:val="17"/>
      <w:szCs w:val="17"/>
      <w:lang w:val="hr-HR"/>
    </w:rPr>
  </w:style>
  <w:style w:customStyle="1" w:styleId="x-tip-tc3" w:type="paragraph">
    <w:name w:val="x-tip-tc3"/>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tl2" w:type="paragraph">
    <w:name w:val="x-tip-tl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tr2" w:type="paragraph">
    <w:name w:val="x-tip-tr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bc2" w:type="paragraph">
    <w:name w:val="x-tip-bc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bl2" w:type="paragraph">
    <w:name w:val="x-tip-bl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ml2" w:type="paragraph">
    <w:name w:val="x-tip-ml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mr2" w:type="paragraph">
    <w:name w:val="x-tip-mr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body2" w:type="paragraph">
    <w:name w:val="x-tip-body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menu-item-icon6" w:type="paragraph">
    <w:name w:val="x-menu-item-icon6"/>
    <w:basedOn w:val="Normal"/>
    <w:rsid w:val="006C5B01"/>
    <w:pPr>
      <w:spacing w:line="432" w:lineRule="atLeast"/>
      <w:ind w:right="120"/>
      <w:textAlignment w:val="top"/>
    </w:pPr>
    <w:rPr>
      <w:rFonts w:ascii="Times New Roman" w:hAnsi="Times New Roman"/>
      <w:sz w:val="26"/>
      <w:szCs w:val="26"/>
      <w:lang w:val="hr-HR"/>
    </w:rPr>
  </w:style>
  <w:style w:customStyle="1" w:styleId="x-menu-item-icon7" w:type="paragraph">
    <w:name w:val="x-menu-item-icon7"/>
    <w:basedOn w:val="Normal"/>
    <w:rsid w:val="006C5B01"/>
    <w:pPr>
      <w:spacing w:line="432" w:lineRule="atLeast"/>
      <w:ind w:right="120"/>
      <w:textAlignment w:val="top"/>
    </w:pPr>
    <w:rPr>
      <w:rFonts w:ascii="Times New Roman" w:hAnsi="Times New Roman"/>
      <w:sz w:val="26"/>
      <w:szCs w:val="26"/>
      <w:lang w:val="hr-HR"/>
    </w:rPr>
  </w:style>
  <w:style w:customStyle="1" w:styleId="x-menu-item-icon8" w:type="paragraph">
    <w:name w:val="x-menu-item-icon8"/>
    <w:basedOn w:val="Normal"/>
    <w:rsid w:val="006C5B01"/>
    <w:pPr>
      <w:spacing w:line="432" w:lineRule="atLeast"/>
      <w:ind w:right="120"/>
      <w:textAlignment w:val="top"/>
    </w:pPr>
    <w:rPr>
      <w:rFonts w:ascii="Times New Roman" w:hAnsi="Times New Roman"/>
      <w:sz w:val="26"/>
      <w:szCs w:val="26"/>
      <w:lang w:val="hr-HR"/>
    </w:rPr>
  </w:style>
  <w:style w:customStyle="1" w:styleId="x-menu-item-icon9" w:type="paragraph">
    <w:name w:val="x-menu-item-icon9"/>
    <w:basedOn w:val="Normal"/>
    <w:rsid w:val="006C5B01"/>
    <w:pPr>
      <w:spacing w:line="432" w:lineRule="atLeast"/>
      <w:ind w:right="120"/>
      <w:textAlignment w:val="top"/>
    </w:pPr>
    <w:rPr>
      <w:rFonts w:ascii="Times New Roman" w:hAnsi="Times New Roman"/>
      <w:sz w:val="26"/>
      <w:szCs w:val="26"/>
      <w:lang w:val="hr-HR"/>
    </w:rPr>
  </w:style>
  <w:style w:customStyle="1" w:styleId="x-color-palette1" w:type="paragraph">
    <w:name w:val="x-color-palette1"/>
    <w:basedOn w:val="Normal"/>
    <w:rsid w:val="006C5B01"/>
    <w:pPr>
      <w:spacing w:after="100" w:afterAutospacing="1" w:before="100" w:beforeAutospacing="1" w:line="432" w:lineRule="atLeast"/>
      <w:ind w:left="390" w:right="60"/>
    </w:pPr>
    <w:rPr>
      <w:rFonts w:ascii="Times New Roman" w:hAnsi="Times New Roman"/>
      <w:sz w:val="26"/>
      <w:szCs w:val="26"/>
      <w:lang w:val="hr-HR"/>
    </w:rPr>
  </w:style>
  <w:style w:customStyle="1" w:styleId="x-date-picker1" w:type="paragraph">
    <w:name w:val="x-date-picker1"/>
    <w:basedOn w:val="Normal"/>
    <w:rsid w:val="006C5B01"/>
    <w:pPr>
      <w:pBdr>
        <w:top w:color="A3BAD9" w:space="0" w:sz="6" w:val="single"/>
        <w:left w:color="A3BAD9" w:space="0" w:sz="6" w:val="single"/>
        <w:bottom w:color="A3BAD9" w:space="0" w:sz="6" w:val="single"/>
        <w:right w:color="A3BAD9" w:space="0" w:sz="6" w:val="single"/>
      </w:pBdr>
      <w:shd w:color="auto" w:fill="FFFFFF" w:val="clear"/>
      <w:spacing w:after="30" w:before="30" w:line="432" w:lineRule="atLeast"/>
      <w:ind w:left="390" w:right="60"/>
    </w:pPr>
    <w:rPr>
      <w:rFonts w:ascii="Times New Roman" w:hAnsi="Times New Roman"/>
      <w:sz w:val="17"/>
      <w:szCs w:val="17"/>
      <w:lang w:val="hr-HR"/>
    </w:rPr>
  </w:style>
  <w:style w:customStyle="1" w:styleId="x-color-palette2" w:type="paragraph">
    <w:name w:val="x-color-palette2"/>
    <w:basedOn w:val="Normal"/>
    <w:rsid w:val="006C5B01"/>
    <w:pPr>
      <w:spacing w:line="432" w:lineRule="atLeast"/>
    </w:pPr>
    <w:rPr>
      <w:rFonts w:ascii="Times New Roman" w:hAnsi="Times New Roman"/>
      <w:sz w:val="26"/>
      <w:szCs w:val="26"/>
      <w:lang w:val="hr-HR"/>
    </w:rPr>
  </w:style>
  <w:style w:customStyle="1" w:styleId="x-date-picker2" w:type="paragraph">
    <w:name w:val="x-date-picker2"/>
    <w:basedOn w:val="Normal"/>
    <w:rsid w:val="006C5B01"/>
    <w:pPr>
      <w:shd w:color="auto" w:fill="FFFFFF" w:val="clear"/>
      <w:spacing w:line="432" w:lineRule="atLeast"/>
    </w:pPr>
    <w:rPr>
      <w:rFonts w:ascii="Times New Roman" w:hAnsi="Times New Roman"/>
      <w:sz w:val="17"/>
      <w:szCs w:val="17"/>
      <w:lang w:val="hr-HR"/>
    </w:rPr>
  </w:style>
  <w:style w:customStyle="1" w:styleId="x-menu-item-checked1" w:type="paragraph">
    <w:name w:val="x-menu-item-checked1"/>
    <w:basedOn w:val="Normal"/>
    <w:rsid w:val="006C5B01"/>
    <w:pPr>
      <w:shd w:color="auto" w:fill="DFE8F6" w:val="clear"/>
      <w:spacing w:after="100" w:afterAutospacing="1" w:before="100" w:beforeAutospacing="1" w:line="432" w:lineRule="atLeast"/>
    </w:pPr>
    <w:rPr>
      <w:rFonts w:ascii="Times New Roman" w:hAnsi="Times New Roman"/>
      <w:sz w:val="26"/>
      <w:szCs w:val="26"/>
      <w:lang w:val="hr-HR"/>
    </w:rPr>
  </w:style>
  <w:style w:customStyle="1" w:styleId="x-box-bl1" w:type="paragraph">
    <w:name w:val="x-box-bl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ox-br1" w:type="paragraph">
    <w:name w:val="x-box-b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ox-tl1" w:type="paragraph">
    <w:name w:val="x-box-tl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ox-tr1" w:type="paragraph">
    <w:name w:val="x-box-t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ox-bc1" w:type="paragraph">
    <w:name w:val="x-box-bc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ox-mc1" w:type="paragraph">
    <w:name w:val="x-box-mc1"/>
    <w:basedOn w:val="Normal"/>
    <w:rsid w:val="006C5B01"/>
    <w:pPr>
      <w:shd w:color="auto" w:fill="C3DAF9" w:val="clear"/>
      <w:spacing w:after="100" w:afterAutospacing="1" w:before="100" w:beforeAutospacing="1" w:line="432" w:lineRule="atLeast"/>
    </w:pPr>
    <w:rPr>
      <w:rFonts w:ascii="Tahoma" w:cs="Tahoma" w:hAnsi="Tahoma"/>
      <w:color w:val="393939"/>
      <w:sz w:val="18"/>
      <w:szCs w:val="18"/>
      <w:lang w:val="hr-HR"/>
    </w:rPr>
  </w:style>
  <w:style w:customStyle="1" w:styleId="x-box-tc1" w:type="paragraph">
    <w:name w:val="x-box-tc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ox-ml1" w:type="paragraph">
    <w:name w:val="x-box-ml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ox-mr1" w:type="paragraph">
    <w:name w:val="x-box-m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combo-list-inner1" w:type="paragraph">
    <w:name w:val="x-combo-list-inner1"/>
    <w:basedOn w:val="Normal"/>
    <w:rsid w:val="006C5B01"/>
    <w:pPr>
      <w:pBdr>
        <w:bottom w:color="98C0F4" w:space="0" w:sz="6" w:val="single"/>
      </w:pBdr>
      <w:shd w:color="auto" w:fill="FFFFFF" w:val="clear"/>
      <w:spacing w:after="100" w:afterAutospacing="1" w:before="100" w:beforeAutospacing="1" w:line="432" w:lineRule="atLeast"/>
    </w:pPr>
    <w:rPr>
      <w:rFonts w:ascii="Times New Roman" w:hAnsi="Times New Roman"/>
      <w:sz w:val="26"/>
      <w:szCs w:val="26"/>
      <w:lang w:val="hr-HR"/>
    </w:rPr>
  </w:style>
  <w:style w:customStyle="1" w:styleId="x-combo-selected1" w:type="paragraph">
    <w:name w:val="x-combo-selected1"/>
    <w:basedOn w:val="Normal"/>
    <w:rsid w:val="006C5B01"/>
    <w:pPr>
      <w:shd w:color="auto" w:fill="DFE8F6" w:val="clear"/>
      <w:spacing w:after="100" w:afterAutospacing="1" w:before="100" w:beforeAutospacing="1" w:line="432" w:lineRule="atLeast"/>
    </w:pPr>
    <w:rPr>
      <w:rFonts w:ascii="Times New Roman" w:hAnsi="Times New Roman"/>
      <w:sz w:val="26"/>
      <w:szCs w:val="26"/>
      <w:lang w:val="hr-HR"/>
    </w:rPr>
  </w:style>
  <w:style w:customStyle="1" w:styleId="x-toolbar7" w:type="paragraph">
    <w:name w:val="x-toolbar7"/>
    <w:basedOn w:val="Normal"/>
    <w:rsid w:val="006C5B01"/>
    <w:pPr>
      <w:pBdr>
        <w:top w:color="98C0F4" w:space="2" w:sz="6" w:val="single"/>
        <w:left w:color="D0D0D0" w:space="2" w:sz="2" w:val="single"/>
        <w:right w:color="D0D0D0" w:space="2" w:sz="2"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combo-list-item1" w:type="paragraph">
    <w:name w:val="x-combo-list-item1"/>
    <w:basedOn w:val="Normal"/>
    <w:rsid w:val="006C5B01"/>
    <w:pPr>
      <w:pBdr>
        <w:top w:color="FFFFFF" w:space="2" w:sz="6" w:val="single"/>
        <w:left w:color="FFFFFF" w:space="2" w:sz="6" w:val="single"/>
        <w:bottom w:color="FFFFFF" w:space="2" w:sz="6" w:val="single"/>
        <w:right w:color="FFFFFF" w:space="2" w:sz="6" w:val="single"/>
      </w:pBdr>
      <w:spacing w:after="100" w:afterAutospacing="1" w:before="100" w:beforeAutospacing="1" w:line="432" w:lineRule="atLeast"/>
    </w:pPr>
    <w:rPr>
      <w:rFonts w:ascii="Tahoma" w:cs="Tahoma" w:hAnsi="Tahoma"/>
      <w:sz w:val="17"/>
      <w:szCs w:val="17"/>
      <w:lang w:val="hr-HR"/>
    </w:rPr>
  </w:style>
  <w:style w:customStyle="1" w:styleId="x-toolbar8" w:type="paragraph">
    <w:name w:val="x-toolbar8"/>
    <w:basedOn w:val="Normal"/>
    <w:rsid w:val="006C5B01"/>
    <w:pPr>
      <w:pBdr>
        <w:left w:color="D0D0D0" w:space="2" w:sz="6" w:val="single"/>
        <w:bottom w:color="D0D0D0" w:space="2" w:sz="6" w:val="single"/>
        <w:right w:color="D0D0D0" w:space="2" w:sz="6"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toolbar9" w:type="paragraph">
    <w:name w:val="x-toolbar9"/>
    <w:basedOn w:val="Normal"/>
    <w:rsid w:val="006C5B01"/>
    <w:pPr>
      <w:pBdr>
        <w:left w:color="D0D0D0" w:space="2" w:sz="6" w:val="single"/>
        <w:bottom w:color="D0D0D0" w:space="2" w:sz="6" w:val="single"/>
        <w:right w:color="D0D0D0" w:space="2" w:sz="6"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toolbar10" w:type="paragraph">
    <w:name w:val="x-toolbar10"/>
    <w:basedOn w:val="Normal"/>
    <w:rsid w:val="006C5B01"/>
    <w:pPr>
      <w:pBdr>
        <w:top w:color="D0D0D0" w:space="2" w:sz="6" w:val="single"/>
        <w:left w:color="D0D0D0" w:space="2" w:sz="2" w:val="single"/>
        <w:right w:color="D0D0D0" w:space="2" w:sz="2"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toolbar11" w:type="paragraph">
    <w:name w:val="x-toolbar11"/>
    <w:basedOn w:val="Normal"/>
    <w:rsid w:val="006C5B01"/>
    <w:pPr>
      <w:pBdr>
        <w:top w:color="D0D0D0" w:space="2" w:sz="6" w:val="single"/>
        <w:left w:color="D0D0D0" w:space="2" w:sz="6" w:val="single"/>
        <w:right w:color="D0D0D0" w:space="2" w:sz="6"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panel-body5" w:type="paragraph">
    <w:name w:val="x-panel-body5"/>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header1" w:type="paragraph">
    <w:name w:val="x-panel-header1"/>
    <w:basedOn w:val="Normal"/>
    <w:rsid w:val="006C5B01"/>
    <w:pPr>
      <w:spacing w:after="100" w:afterAutospacing="1" w:before="100" w:beforeAutospacing="1" w:line="225" w:lineRule="atLeast"/>
    </w:pPr>
    <w:rPr>
      <w:rFonts w:ascii="Tahoma" w:cs="Tahoma" w:hAnsi="Tahoma"/>
      <w:b/>
      <w:bCs/>
      <w:color w:val="333333"/>
      <w:sz w:val="17"/>
      <w:szCs w:val="17"/>
      <w:lang w:val="hr-HR"/>
    </w:rPr>
  </w:style>
  <w:style w:customStyle="1" w:styleId="x-panel-icon1" w:type="paragraph">
    <w:name w:val="x-panel-icon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icon2" w:type="paragraph">
    <w:name w:val="x-panel-icon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footer1" w:type="paragraph">
    <w:name w:val="x-panel-foot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bc1" w:type="paragraph">
    <w:name w:val="x-panel-bc1"/>
    <w:basedOn w:val="Normal"/>
    <w:rsid w:val="006C5B01"/>
    <w:pPr>
      <w:spacing w:after="100" w:afterAutospacing="1" w:before="100" w:beforeAutospacing="1" w:line="0" w:lineRule="auto"/>
    </w:pPr>
    <w:rPr>
      <w:rFonts w:ascii="Times New Roman" w:hAnsi="Times New Roman"/>
      <w:sz w:val="2"/>
      <w:szCs w:val="2"/>
      <w:lang w:val="hr-HR"/>
    </w:rPr>
  </w:style>
  <w:style w:customStyle="1" w:styleId="x-window-bc1" w:type="paragraph">
    <w:name w:val="x-window-bc1"/>
    <w:basedOn w:val="Normal"/>
    <w:rsid w:val="006C5B01"/>
    <w:pPr>
      <w:spacing w:after="100" w:afterAutospacing="1" w:before="100" w:beforeAutospacing="1" w:line="0" w:lineRule="auto"/>
    </w:pPr>
    <w:rPr>
      <w:rFonts w:ascii="Times New Roman" w:hAnsi="Times New Roman"/>
      <w:sz w:val="2"/>
      <w:szCs w:val="2"/>
      <w:lang w:val="hr-HR"/>
    </w:rPr>
  </w:style>
  <w:style w:customStyle="1" w:styleId="x-resizable-handle1" w:type="paragraph">
    <w:name w:val="x-resizable-handle1"/>
    <w:basedOn w:val="Normal"/>
    <w:rsid w:val="006C5B01"/>
    <w:pPr>
      <w:shd w:color="auto" w:fill="FFFFFF" w:val="clear"/>
      <w:spacing w:after="100" w:afterAutospacing="1" w:before="100" w:beforeAutospacing="1" w:line="90" w:lineRule="atLeast"/>
    </w:pPr>
    <w:rPr>
      <w:rFonts w:ascii="Times New Roman" w:hAnsi="Times New Roman"/>
      <w:vanish/>
      <w:sz w:val="2"/>
      <w:szCs w:val="2"/>
      <w:lang w:val="hr-HR"/>
    </w:rPr>
  </w:style>
  <w:style w:customStyle="1" w:styleId="x-toolbar12" w:type="paragraph">
    <w:name w:val="x-toolbar12"/>
    <w:basedOn w:val="Normal"/>
    <w:rsid w:val="006C5B01"/>
    <w:pPr>
      <w:pBdr>
        <w:top w:color="D0D0D0" w:space="2" w:sz="2" w:val="single"/>
        <w:left w:color="D0D0D0" w:space="2" w:sz="2" w:val="single"/>
        <w:bottom w:color="D0D0D0" w:space="2" w:sz="6" w:val="single"/>
        <w:right w:color="D0D0D0" w:space="2" w:sz="2"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toolbar13" w:type="paragraph">
    <w:name w:val="x-toolbar13"/>
    <w:basedOn w:val="Normal"/>
    <w:rsid w:val="006C5B01"/>
    <w:pPr>
      <w:pBdr>
        <w:top w:color="D0D0D0" w:space="2" w:sz="2" w:val="single"/>
        <w:left w:color="D0D0D0" w:space="2" w:sz="2" w:val="single"/>
        <w:bottom w:color="D0D0D0" w:space="2" w:sz="6" w:val="single"/>
        <w:right w:color="D0D0D0" w:space="2" w:sz="2"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btn2" w:type="paragraph">
    <w:name w:val="x-btn2"/>
    <w:basedOn w:val="Normal"/>
    <w:rsid w:val="006C5B01"/>
    <w:pPr>
      <w:spacing w:after="100" w:afterAutospacing="1" w:before="100" w:beforeAutospacing="1" w:line="432" w:lineRule="atLeast"/>
    </w:pPr>
    <w:rPr>
      <w:rFonts w:ascii="Tahoma" w:cs="Tahoma" w:hAnsi="Tahoma"/>
      <w:sz w:val="17"/>
      <w:szCs w:val="17"/>
      <w:lang w:val="hr-HR"/>
    </w:rPr>
  </w:style>
  <w:style w:customStyle="1" w:styleId="x-panel-btns-center1" w:type="paragraph">
    <w:name w:val="x-panel-btns-center1"/>
    <w:basedOn w:val="Normal"/>
    <w:rsid w:val="006C5B01"/>
    <w:pPr>
      <w:spacing w:after="100" w:afterAutospacing="1" w:before="100" w:beforeAutospacing="1" w:line="432" w:lineRule="atLeast"/>
      <w:jc w:val="center"/>
    </w:pPr>
    <w:rPr>
      <w:rFonts w:ascii="Times New Roman" w:hAnsi="Times New Roman"/>
      <w:sz w:val="26"/>
      <w:szCs w:val="26"/>
      <w:lang w:val="hr-HR"/>
    </w:rPr>
  </w:style>
  <w:style w:customStyle="1" w:styleId="x-window-header1" w:type="paragraph">
    <w:name w:val="x-window-header1"/>
    <w:basedOn w:val="Normal"/>
    <w:rsid w:val="006C5B01"/>
    <w:pPr>
      <w:spacing w:after="100" w:afterAutospacing="1" w:before="100" w:beforeAutospacing="1" w:line="432" w:lineRule="atLeast"/>
    </w:pPr>
    <w:rPr>
      <w:rFonts w:ascii="Tahoma" w:cs="Tahoma" w:hAnsi="Tahoma"/>
      <w:b/>
      <w:bCs/>
      <w:color w:val="555555"/>
      <w:sz w:val="17"/>
      <w:szCs w:val="17"/>
      <w:lang w:val="hr-HR"/>
    </w:rPr>
  </w:style>
  <w:style w:customStyle="1" w:styleId="x-window-footer1" w:type="paragraph">
    <w:name w:val="x-window-footer1"/>
    <w:basedOn w:val="Normal"/>
    <w:rsid w:val="006C5B01"/>
    <w:pPr>
      <w:spacing w:after="100" w:afterAutospacing="1" w:before="100" w:beforeAutospacing="1" w:line="0" w:lineRule="auto"/>
    </w:pPr>
    <w:rPr>
      <w:rFonts w:ascii="Times New Roman" w:hAnsi="Times New Roman"/>
      <w:sz w:val="2"/>
      <w:szCs w:val="2"/>
      <w:lang w:val="hr-HR"/>
    </w:rPr>
  </w:style>
  <w:style w:customStyle="1" w:styleId="x-window-bl1" w:type="paragraph">
    <w:name w:val="x-window-bl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br1" w:type="paragraph">
    <w:name w:val="x-window-b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ml1" w:type="paragraph">
    <w:name w:val="x-window-ml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mr1" w:type="paragraph">
    <w:name w:val="x-window-m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tl1" w:type="paragraph">
    <w:name w:val="x-window-tl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tr1" w:type="paragraph">
    <w:name w:val="x-window-t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footer2" w:type="paragraph">
    <w:name w:val="x-window-footer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tc1" w:type="paragraph">
    <w:name w:val="x-window-tc1"/>
    <w:basedOn w:val="Normal"/>
    <w:rsid w:val="006C5B01"/>
    <w:pPr>
      <w:shd w:color="auto" w:fill="FFFFFF" w:val="clear"/>
      <w:spacing w:after="100" w:afterAutospacing="1" w:before="100" w:beforeAutospacing="1" w:line="432" w:lineRule="atLeast"/>
    </w:pPr>
    <w:rPr>
      <w:rFonts w:ascii="Times New Roman" w:hAnsi="Times New Roman"/>
      <w:sz w:val="26"/>
      <w:szCs w:val="26"/>
      <w:lang w:val="hr-HR"/>
    </w:rPr>
  </w:style>
  <w:style w:customStyle="1" w:styleId="x-window-mc1" w:type="paragraph">
    <w:name w:val="x-window-mc1"/>
    <w:basedOn w:val="Normal"/>
    <w:rsid w:val="006C5B01"/>
    <w:pPr>
      <w:spacing w:line="432" w:lineRule="atLeast"/>
    </w:pPr>
    <w:rPr>
      <w:rFonts w:ascii="Tahoma" w:cs="Tahoma" w:hAnsi="Tahoma"/>
      <w:sz w:val="17"/>
      <w:szCs w:val="17"/>
      <w:lang w:val="hr-HR"/>
    </w:rPr>
  </w:style>
  <w:style w:customStyle="1" w:styleId="x-toolbar14" w:type="paragraph">
    <w:name w:val="x-toolbar14"/>
    <w:basedOn w:val="Normal"/>
    <w:rsid w:val="006C5B01"/>
    <w:pPr>
      <w:pBdr>
        <w:top w:color="D0D0D0" w:space="2" w:sz="2" w:val="single"/>
        <w:bottom w:color="D0D0D0" w:space="2" w:sz="6"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toolbar15" w:type="paragraph">
    <w:name w:val="x-toolbar15"/>
    <w:basedOn w:val="Normal"/>
    <w:rsid w:val="006C5B01"/>
    <w:pPr>
      <w:pBdr>
        <w:top w:color="99BBE8" w:space="2" w:sz="6"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window-tl2" w:type="paragraph">
    <w:name w:val="x-window-tl2"/>
    <w:basedOn w:val="Normal"/>
    <w:rsid w:val="006C5B01"/>
    <w:pPr>
      <w:pBdr>
        <w:bottom w:color="D0D0D0" w:space="0" w:sz="6" w:val="single"/>
      </w:pBdr>
      <w:spacing w:after="100" w:afterAutospacing="1" w:before="100" w:beforeAutospacing="1" w:line="432" w:lineRule="atLeast"/>
    </w:pPr>
    <w:rPr>
      <w:rFonts w:ascii="Times New Roman" w:hAnsi="Times New Roman"/>
      <w:sz w:val="26"/>
      <w:szCs w:val="26"/>
      <w:lang w:val="hr-HR"/>
    </w:rPr>
  </w:style>
  <w:style w:customStyle="1" w:styleId="x-window-tl3" w:type="paragraph">
    <w:name w:val="x-window-tl3"/>
    <w:basedOn w:val="Normal"/>
    <w:rsid w:val="006C5B01"/>
    <w:pPr>
      <w:pBdr>
        <w:bottom w:color="D0D0D0" w:space="0" w:sz="6" w:val="single"/>
      </w:pBdr>
      <w:spacing w:after="100" w:afterAutospacing="1" w:before="100" w:beforeAutospacing="1" w:line="432" w:lineRule="atLeast"/>
    </w:pPr>
    <w:rPr>
      <w:rFonts w:ascii="Times New Roman" w:hAnsi="Times New Roman"/>
      <w:sz w:val="26"/>
      <w:szCs w:val="26"/>
      <w:lang w:val="hr-HR"/>
    </w:rPr>
  </w:style>
  <w:style w:customStyle="1" w:styleId="x-resizable-handle2" w:type="paragraph">
    <w:name w:val="x-resizable-handle2"/>
    <w:basedOn w:val="Normal"/>
    <w:rsid w:val="006C5B01"/>
    <w:pPr>
      <w:shd w:color="auto" w:fill="FFFFFF" w:val="clear"/>
      <w:spacing w:after="100" w:afterAutospacing="1" w:before="100" w:beforeAutospacing="1" w:line="90" w:lineRule="atLeast"/>
    </w:pPr>
    <w:rPr>
      <w:rFonts w:ascii="Times New Roman" w:hAnsi="Times New Roman"/>
      <w:vanish/>
      <w:sz w:val="2"/>
      <w:szCs w:val="2"/>
      <w:lang w:val="hr-HR"/>
    </w:rPr>
  </w:style>
  <w:style w:customStyle="1" w:styleId="x-window-mc2" w:type="paragraph">
    <w:name w:val="x-window-mc2"/>
    <w:basedOn w:val="Normal"/>
    <w:rsid w:val="006C5B01"/>
    <w:pPr>
      <w:pBdr>
        <w:top w:color="D0D0D0" w:space="0" w:sz="6" w:val="single"/>
        <w:left w:color="D0D0D0" w:space="0" w:sz="6" w:val="single"/>
        <w:bottom w:color="EEEEEE" w:space="0" w:sz="6" w:val="single"/>
        <w:right w:color="EEEEEE" w:space="0" w:sz="6" w:val="single"/>
      </w:pBdr>
      <w:shd w:color="auto" w:fill="E8E8E8" w:val="clear"/>
      <w:spacing w:line="432" w:lineRule="atLeast"/>
    </w:pPr>
    <w:rPr>
      <w:rFonts w:ascii="Tahoma" w:cs="Tahoma" w:hAnsi="Tahoma"/>
      <w:sz w:val="17"/>
      <w:szCs w:val="17"/>
      <w:lang w:val="hr-HR"/>
    </w:rPr>
  </w:style>
  <w:style w:customStyle="1" w:styleId="x-window-body1" w:type="paragraph">
    <w:name w:val="x-window-body1"/>
    <w:basedOn w:val="Normal"/>
    <w:rsid w:val="006C5B01"/>
    <w:pPr>
      <w:pBdr>
        <w:top w:color="EEEEEE" w:space="0" w:sz="6" w:val="single"/>
        <w:left w:color="EEEEEE" w:space="0" w:sz="6" w:val="single"/>
        <w:bottom w:color="D0D0D0" w:space="0" w:sz="6" w:val="single"/>
        <w:right w:color="D0D0D0" w:space="0" w:sz="6" w:val="single"/>
      </w:pBdr>
      <w:spacing w:after="100" w:afterAutospacing="1" w:before="100" w:beforeAutospacing="1" w:line="432" w:lineRule="atLeast"/>
    </w:pPr>
    <w:rPr>
      <w:rFonts w:ascii="Times New Roman" w:hAnsi="Times New Roman"/>
      <w:sz w:val="26"/>
      <w:szCs w:val="26"/>
      <w:lang w:val="hr-HR"/>
    </w:rPr>
  </w:style>
  <w:style w:customStyle="1" w:styleId="x-window-mc3" w:type="paragraph">
    <w:name w:val="x-window-mc3"/>
    <w:basedOn w:val="Normal"/>
    <w:rsid w:val="006C5B01"/>
    <w:pPr>
      <w:pBdr>
        <w:top w:color="D0D0D0" w:space="0" w:sz="6" w:val="single"/>
        <w:left w:color="D0D0D0" w:space="0" w:sz="6" w:val="single"/>
        <w:bottom w:color="EEEEEE" w:space="0" w:sz="6" w:val="single"/>
        <w:right w:color="EEEEEE" w:space="0" w:sz="6" w:val="single"/>
      </w:pBdr>
      <w:shd w:color="auto" w:fill="E4E4E4" w:val="clear"/>
      <w:spacing w:line="432" w:lineRule="atLeast"/>
    </w:pPr>
    <w:rPr>
      <w:rFonts w:ascii="Tahoma" w:cs="Tahoma" w:hAnsi="Tahoma"/>
      <w:sz w:val="17"/>
      <w:szCs w:val="17"/>
      <w:lang w:val="hr-HR"/>
    </w:rPr>
  </w:style>
  <w:style w:customStyle="1" w:styleId="x-btn-text5" w:type="paragraph">
    <w:name w:val="x-btn-text5"/>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bd-inner1" w:type="paragraph">
    <w:name w:val="x-tip-bd-inn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body-noborder1" w:type="paragraph">
    <w:name w:val="x-panel-body-nobord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anel-header-noborder1" w:type="paragraph">
    <w:name w:val="x-panel-header-noborder1"/>
    <w:basedOn w:val="Normal"/>
    <w:rsid w:val="006C5B01"/>
    <w:pPr>
      <w:pBdr>
        <w:bottom w:color="D0D0D0" w:space="0" w:sz="6" w:val="single"/>
      </w:pBdr>
      <w:spacing w:after="100" w:afterAutospacing="1" w:before="100" w:beforeAutospacing="1" w:line="432" w:lineRule="atLeast"/>
    </w:pPr>
    <w:rPr>
      <w:rFonts w:ascii="Times New Roman" w:hAnsi="Times New Roman"/>
      <w:sz w:val="26"/>
      <w:szCs w:val="26"/>
      <w:lang w:val="hr-HR"/>
    </w:rPr>
  </w:style>
  <w:style w:customStyle="1" w:styleId="x-toolbar16" w:type="paragraph">
    <w:name w:val="x-toolbar16"/>
    <w:basedOn w:val="Normal"/>
    <w:rsid w:val="006C5B01"/>
    <w:pPr>
      <w:pBdr>
        <w:top w:color="D0D0D0" w:space="2" w:sz="2" w:val="single"/>
        <w:left w:color="D0D0D0" w:space="2" w:sz="2" w:val="single"/>
        <w:bottom w:color="D0D0D0" w:space="2" w:sz="6" w:val="single"/>
        <w:right w:color="D0D0D0" w:space="2" w:sz="2"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toolbar17" w:type="paragraph">
    <w:name w:val="x-toolbar17"/>
    <w:basedOn w:val="Normal"/>
    <w:rsid w:val="006C5B01"/>
    <w:pPr>
      <w:pBdr>
        <w:top w:color="D0D0D0" w:space="2" w:sz="6" w:val="single"/>
        <w:left w:color="D0D0D0" w:space="2" w:sz="2" w:val="single"/>
        <w:bottom w:color="D0D0D0" w:space="2" w:sz="2" w:val="single"/>
        <w:right w:color="D0D0D0" w:space="2" w:sz="2"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window-mc4" w:type="paragraph">
    <w:name w:val="x-window-mc4"/>
    <w:basedOn w:val="Normal"/>
    <w:rsid w:val="006C5B01"/>
    <w:pPr>
      <w:spacing w:line="432" w:lineRule="atLeast"/>
    </w:pPr>
    <w:rPr>
      <w:rFonts w:ascii="Tahoma" w:cs="Tahoma" w:hAnsi="Tahoma"/>
      <w:sz w:val="17"/>
      <w:szCs w:val="17"/>
      <w:lang w:val="hr-HR"/>
    </w:rPr>
  </w:style>
  <w:style w:customStyle="1" w:styleId="x-window-body-noborder1" w:type="paragraph">
    <w:name w:val="x-window-body-nobord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panel-body-noborder1" w:type="paragraph">
    <w:name w:val="x-tab-panel-body-nobord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panel-header-noborder1" w:type="paragraph">
    <w:name w:val="x-tab-panel-header-nobord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ab-panel-footer-noborder1" w:type="paragraph">
    <w:name w:val="x-tab-panel-footer-nobord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oolbar18" w:type="paragraph">
    <w:name w:val="x-toolbar18"/>
    <w:basedOn w:val="Normal"/>
    <w:rsid w:val="006C5B01"/>
    <w:pPr>
      <w:pBdr>
        <w:top w:color="D0D0D0" w:space="2" w:sz="6" w:val="single"/>
        <w:left w:color="D0D0D0" w:space="2" w:sz="2" w:val="single"/>
        <w:bottom w:color="D0D0D0" w:space="2" w:sz="2" w:val="single"/>
        <w:right w:color="D0D0D0" w:space="2" w:sz="2"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toolbar19" w:type="paragraph">
    <w:name w:val="x-toolbar19"/>
    <w:basedOn w:val="Normal"/>
    <w:rsid w:val="006C5B01"/>
    <w:pPr>
      <w:pBdr>
        <w:top w:color="D0D0D0" w:space="2" w:sz="2" w:val="single"/>
        <w:left w:color="D0D0D0" w:space="2" w:sz="2" w:val="single"/>
        <w:bottom w:color="D0D0D0" w:space="2" w:sz="6" w:val="single"/>
        <w:right w:color="D0D0D0" w:space="2" w:sz="2"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layout-collapsed1" w:type="paragraph">
    <w:name w:val="x-layout-collapsed1"/>
    <w:basedOn w:val="Normal"/>
    <w:rsid w:val="006C5B01"/>
    <w:pPr>
      <w:pBdr>
        <w:top w:color="E0E0E0" w:space="0" w:sz="6" w:val="single"/>
        <w:left w:color="E0E0E0" w:space="0" w:sz="6" w:val="single"/>
        <w:bottom w:color="E0E0E0" w:space="0" w:sz="6" w:val="single"/>
        <w:right w:color="E0E0E0" w:space="0" w:sz="6" w:val="single"/>
      </w:pBdr>
      <w:shd w:color="auto" w:fill="EEEEEE" w:val="clear"/>
      <w:spacing w:after="100" w:afterAutospacing="1" w:before="100" w:beforeAutospacing="1" w:line="432" w:lineRule="atLeast"/>
    </w:pPr>
    <w:rPr>
      <w:rFonts w:ascii="Times New Roman" w:hAnsi="Times New Roman"/>
      <w:sz w:val="26"/>
      <w:szCs w:val="26"/>
      <w:lang w:val="hr-HR"/>
    </w:rPr>
  </w:style>
  <w:style w:customStyle="1" w:styleId="x-layout-collapsed-tools1" w:type="paragraph">
    <w:name w:val="x-layout-collapsed-tools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layout-collapsed-tools2" w:type="paragraph">
    <w:name w:val="x-layout-collapsed-tools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layout-mini1" w:type="paragraph">
    <w:name w:val="x-layout-mini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layout-mini2" w:type="paragraph">
    <w:name w:val="x-layout-mini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layout-mini3" w:type="paragraph">
    <w:name w:val="x-layout-mini3"/>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layout-mini4" w:type="paragraph">
    <w:name w:val="x-layout-mini4"/>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layout-mini5" w:type="paragraph">
    <w:name w:val="x-layout-mini5"/>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layout-mini6" w:type="paragraph">
    <w:name w:val="x-layout-mini6"/>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layout-mini7" w:type="paragraph">
    <w:name w:val="x-layout-mini7"/>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layout-mini8" w:type="paragraph">
    <w:name w:val="x-layout-mini8"/>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progress-text-back1" w:type="paragraph">
    <w:name w:val="x-progress-text-back1"/>
    <w:basedOn w:val="Normal"/>
    <w:rsid w:val="006C5B01"/>
    <w:pPr>
      <w:spacing w:after="100" w:afterAutospacing="1" w:before="100" w:beforeAutospacing="1" w:line="225" w:lineRule="atLeast"/>
    </w:pPr>
    <w:rPr>
      <w:rFonts w:ascii="Times New Roman" w:hAnsi="Times New Roman"/>
      <w:color w:val="396095"/>
      <w:sz w:val="26"/>
      <w:szCs w:val="26"/>
      <w:lang w:val="hr-HR"/>
    </w:rPr>
  </w:style>
  <w:style w:customStyle="1" w:styleId="x-window-body2" w:type="paragraph">
    <w:name w:val="x-window-body2"/>
    <w:basedOn w:val="Normal"/>
    <w:rsid w:val="006C5B01"/>
    <w:pPr>
      <w:pBdr>
        <w:top w:color="CCCCCC" w:space="0" w:sz="6" w:val="single"/>
        <w:bottom w:color="CCCCCC" w:space="0" w:sz="6" w:val="single"/>
      </w:pBdr>
      <w:spacing w:after="100" w:afterAutospacing="1" w:before="100" w:beforeAutospacing="1" w:line="432" w:lineRule="atLeast"/>
    </w:pPr>
    <w:rPr>
      <w:rFonts w:ascii="Times New Roman" w:hAnsi="Times New Roman"/>
      <w:sz w:val="26"/>
      <w:szCs w:val="26"/>
      <w:lang w:val="hr-HR"/>
    </w:rPr>
  </w:style>
  <w:style w:customStyle="1" w:styleId="ext-mb-text1" w:type="paragraph">
    <w:name w:val="ext-mb-text1"/>
    <w:basedOn w:val="Normal"/>
    <w:rsid w:val="006C5B01"/>
    <w:pPr>
      <w:spacing w:after="100" w:afterAutospacing="1" w:before="100" w:beforeAutospacing="1" w:line="432" w:lineRule="atLeast"/>
    </w:pPr>
    <w:rPr>
      <w:rFonts w:ascii="Times New Roman" w:hAnsi="Times New Roman"/>
      <w:sz w:val="18"/>
      <w:szCs w:val="18"/>
      <w:lang w:val="hr-HR"/>
    </w:rPr>
  </w:style>
  <w:style w:customStyle="1" w:styleId="x-window-header-text1" w:type="paragraph">
    <w:name w:val="x-window-header-text1"/>
    <w:basedOn w:val="Normal"/>
    <w:rsid w:val="006C5B01"/>
    <w:pPr>
      <w:spacing w:after="100" w:afterAutospacing="1" w:before="100" w:beforeAutospacing="1" w:line="432" w:lineRule="atLeast"/>
    </w:pPr>
    <w:rPr>
      <w:rFonts w:ascii="Times New Roman" w:hAnsi="Times New Roman"/>
      <w:sz w:val="18"/>
      <w:szCs w:val="18"/>
      <w:lang w:val="hr-HR"/>
    </w:rPr>
  </w:style>
  <w:style w:customStyle="1" w:styleId="ext-mb-input1" w:type="paragraph">
    <w:name w:val="ext-mb-input1"/>
    <w:basedOn w:val="Normal"/>
    <w:rsid w:val="006C5B01"/>
    <w:pPr>
      <w:spacing w:after="100" w:afterAutospacing="1" w:before="60" w:line="432" w:lineRule="atLeast"/>
    </w:pPr>
    <w:rPr>
      <w:rFonts w:ascii="Times New Roman" w:hAnsi="Times New Roman"/>
      <w:sz w:val="26"/>
      <w:szCs w:val="26"/>
      <w:lang w:val="hr-HR"/>
    </w:rPr>
  </w:style>
  <w:style w:customStyle="1" w:styleId="ext-mb-textarea1" w:type="paragraph">
    <w:name w:val="ext-mb-textarea1"/>
    <w:basedOn w:val="Normal"/>
    <w:rsid w:val="006C5B01"/>
    <w:pPr>
      <w:spacing w:after="100" w:afterAutospacing="1" w:before="60" w:line="432" w:lineRule="atLeast"/>
    </w:pPr>
    <w:rPr>
      <w:rFonts w:ascii="Tahoma" w:cs="Tahoma" w:hAnsi="Tahoma"/>
      <w:sz w:val="18"/>
      <w:szCs w:val="18"/>
      <w:lang w:val="hr-HR"/>
    </w:rPr>
  </w:style>
  <w:style w:customStyle="1" w:styleId="x-progress-wrap1" w:type="paragraph">
    <w:name w:val="x-progress-wrap1"/>
    <w:basedOn w:val="Normal"/>
    <w:rsid w:val="006C5B01"/>
    <w:pPr>
      <w:pBdr>
        <w:top w:color="6593CF" w:space="0" w:sz="6" w:val="single"/>
        <w:left w:color="6593CF" w:space="0" w:sz="6" w:val="single"/>
        <w:bottom w:color="6593CF" w:space="0" w:sz="6" w:val="single"/>
        <w:right w:color="6593CF" w:space="0" w:sz="6" w:val="single"/>
      </w:pBdr>
      <w:spacing w:after="100" w:afterAutospacing="1" w:before="60" w:line="432" w:lineRule="atLeast"/>
    </w:pPr>
    <w:rPr>
      <w:rFonts w:ascii="Times New Roman" w:hAnsi="Times New Roman"/>
      <w:sz w:val="26"/>
      <w:szCs w:val="26"/>
      <w:lang w:val="hr-HR"/>
    </w:rPr>
  </w:style>
  <w:style w:customStyle="1" w:styleId="x-progress-wrap2" w:type="paragraph">
    <w:name w:val="x-progress-wrap2"/>
    <w:basedOn w:val="Normal"/>
    <w:rsid w:val="006C5B01"/>
    <w:pPr>
      <w:pBdr>
        <w:top w:color="6593CF" w:space="0" w:sz="6" w:val="single"/>
        <w:left w:color="6593CF" w:space="0" w:sz="6" w:val="single"/>
        <w:bottom w:color="6593CF" w:space="0" w:sz="6" w:val="single"/>
        <w:right w:color="6593CF" w:space="0" w:sz="6" w:val="single"/>
      </w:pBdr>
      <w:spacing w:after="100" w:afterAutospacing="1" w:before="90" w:line="432" w:lineRule="atLeast"/>
    </w:pPr>
    <w:rPr>
      <w:rFonts w:ascii="Times New Roman" w:hAnsi="Times New Roman"/>
      <w:sz w:val="26"/>
      <w:szCs w:val="26"/>
      <w:lang w:val="hr-HR"/>
    </w:rPr>
  </w:style>
  <w:style w:customStyle="1" w:styleId="x-msg-box-wait1" w:type="paragraph">
    <w:name w:val="x-msg-box-wait1"/>
    <w:basedOn w:val="Normal"/>
    <w:rsid w:val="006C5B01"/>
    <w:pPr>
      <w:spacing w:after="100" w:afterAutospacing="1" w:before="100" w:beforeAutospacing="1" w:line="270" w:lineRule="atLeast"/>
    </w:pPr>
    <w:rPr>
      <w:rFonts w:ascii="Times New Roman" w:hAnsi="Times New Roman"/>
      <w:sz w:val="26"/>
      <w:szCs w:val="26"/>
      <w:lang w:val="hr-HR"/>
    </w:rPr>
  </w:style>
  <w:style w:customStyle="1" w:styleId="ext-mb-icon1" w:type="paragraph">
    <w:name w:val="ext-mb-icon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ext-mb-icon2" w:type="paragraph">
    <w:name w:val="ext-mb-icon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ext-mb-info1" w:type="paragraph">
    <w:name w:val="ext-mb-info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ext-mb-warning1" w:type="paragraph">
    <w:name w:val="ext-mb-warning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ext-mb-question1" w:type="paragraph">
    <w:name w:val="ext-mb-question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ext-mb-error1" w:type="paragraph">
    <w:name w:val="ext-mb-erro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lider-end1" w:type="paragraph">
    <w:name w:val="x-slider-end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lider-inner1" w:type="paragraph">
    <w:name w:val="x-slider-inn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lider-thumb1" w:type="paragraph">
    <w:name w:val="x-slider-thumb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lider-end2" w:type="paragraph">
    <w:name w:val="x-slider-end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lider-inner2" w:type="paragraph">
    <w:name w:val="x-slider-inner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slider-thumb2" w:type="paragraph">
    <w:name w:val="x-slider-thumb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loat-right1" w:type="paragraph">
    <w:name w:val="x-float-right1"/>
    <w:basedOn w:val="Normal"/>
    <w:rsid w:val="006C5B01"/>
    <w:pPr>
      <w:spacing w:after="100" w:afterAutospacing="1" w:before="100" w:beforeAutospacing="1" w:line="432" w:lineRule="atLeast"/>
      <w:ind w:right="60"/>
    </w:pPr>
    <w:rPr>
      <w:rFonts w:ascii="Times New Roman" w:hAnsi="Times New Roman"/>
      <w:sz w:val="26"/>
      <w:szCs w:val="26"/>
      <w:lang w:val="hr-HR"/>
    </w:rPr>
  </w:style>
  <w:style w:customStyle="1" w:styleId="x-panel-header2" w:type="paragraph">
    <w:name w:val="x-panel-header2"/>
    <w:basedOn w:val="Normal"/>
    <w:rsid w:val="006C5B01"/>
    <w:pPr>
      <w:pBdr>
        <w:bottom w:color="D0D0D0" w:space="3" w:sz="6" w:val="single"/>
      </w:pBdr>
      <w:spacing w:after="100" w:afterAutospacing="1" w:before="100" w:beforeAutospacing="1" w:line="225" w:lineRule="atLeast"/>
    </w:pPr>
    <w:rPr>
      <w:rFonts w:ascii="Tahoma" w:cs="Tahoma" w:hAnsi="Tahoma"/>
      <w:b/>
      <w:bCs/>
      <w:color w:val="333333"/>
      <w:sz w:val="17"/>
      <w:szCs w:val="17"/>
      <w:lang w:val="hr-HR"/>
    </w:rPr>
  </w:style>
  <w:style w:customStyle="1" w:styleId="x-tool1" w:type="paragraph">
    <w:name w:val="x-tool1"/>
    <w:basedOn w:val="Normal"/>
    <w:rsid w:val="006C5B01"/>
    <w:pPr>
      <w:spacing w:line="432" w:lineRule="atLeast"/>
      <w:ind w:left="-60"/>
    </w:pPr>
    <w:rPr>
      <w:rFonts w:ascii="Times New Roman" w:hAnsi="Times New Roman"/>
      <w:sz w:val="26"/>
      <w:szCs w:val="26"/>
      <w:lang w:val="hr-HR"/>
    </w:rPr>
  </w:style>
  <w:style w:customStyle="1" w:styleId="x-date-header1" w:type="paragraph">
    <w:name w:val="x-date-head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btn-text6" w:type="paragraph">
    <w:name w:val="x-btn-text6"/>
    <w:basedOn w:val="Normal"/>
    <w:rsid w:val="006C5B01"/>
    <w:pPr>
      <w:spacing w:after="100" w:afterAutospacing="1" w:before="100" w:beforeAutospacing="1" w:line="432" w:lineRule="atLeast"/>
    </w:pPr>
    <w:rPr>
      <w:rFonts w:ascii="Times New Roman" w:hAnsi="Times New Roman"/>
      <w:color w:val="FFFFFF"/>
      <w:sz w:val="26"/>
      <w:szCs w:val="26"/>
      <w:lang w:val="hr-HR"/>
    </w:rPr>
  </w:style>
  <w:style w:customStyle="1" w:styleId="x-toolbar20" w:type="paragraph">
    <w:name w:val="x-toolbar20"/>
    <w:basedOn w:val="Normal"/>
    <w:rsid w:val="006C5B01"/>
    <w:pPr>
      <w:pBdr>
        <w:top w:color="D0D0D0" w:space="2" w:sz="2" w:val="single"/>
        <w:left w:color="D0D0D0" w:space="2" w:sz="2" w:val="single"/>
        <w:bottom w:color="D0D0D0" w:space="2" w:sz="6" w:val="single"/>
        <w:right w:color="D0D0D0" w:space="2" w:sz="2" w:val="single"/>
      </w:pBdr>
      <w:shd w:color="auto" w:fill="F0F4F5" w:val="clear"/>
      <w:spacing w:after="100" w:afterAutospacing="1" w:before="100" w:beforeAutospacing="1" w:line="432" w:lineRule="atLeast"/>
    </w:pPr>
    <w:rPr>
      <w:rFonts w:ascii="Times New Roman" w:hAnsi="Times New Roman"/>
      <w:sz w:val="26"/>
      <w:szCs w:val="26"/>
      <w:lang w:val="hr-HR"/>
    </w:rPr>
  </w:style>
  <w:style w:customStyle="1" w:styleId="x-date-active-hover1" w:type="paragraph">
    <w:name w:val="x-date-active-hover1"/>
    <w:basedOn w:val="Normal"/>
    <w:rsid w:val="006C5B01"/>
    <w:pPr>
      <w:shd w:color="auto" w:fill="DDECFE" w:val="clear"/>
      <w:spacing w:after="100" w:afterAutospacing="1" w:before="100" w:beforeAutospacing="1" w:line="432" w:lineRule="atLeast"/>
    </w:pPr>
    <w:rPr>
      <w:rFonts w:ascii="Times New Roman" w:hAnsi="Times New Roman"/>
      <w:sz w:val="26"/>
      <w:szCs w:val="26"/>
      <w:lang w:val="hr-HR"/>
    </w:rPr>
  </w:style>
  <w:style w:customStyle="1" w:styleId="x-form-text8" w:type="paragraph">
    <w:name w:val="x-form-text8"/>
    <w:basedOn w:val="Normal"/>
    <w:rsid w:val="006C5B01"/>
    <w:pPr>
      <w:pBdr>
        <w:top w:color="B5B8C8" w:space="1" w:sz="6" w:val="single"/>
        <w:left w:color="B5B8C8" w:space="2" w:sz="6" w:val="single"/>
        <w:bottom w:color="B5B8C8" w:space="1" w:sz="6" w:val="single"/>
        <w:right w:color="B5B8C8" w:space="2" w:sz="6" w:val="single"/>
      </w:pBdr>
      <w:shd w:color="auto" w:fill="FFFFFF" w:val="clear"/>
      <w:spacing w:after="100" w:afterAutospacing="1" w:before="100" w:beforeAutospacing="1" w:line="240" w:lineRule="atLeast"/>
      <w:textAlignment w:val="center"/>
    </w:pPr>
    <w:rPr>
      <w:rFonts w:ascii="Times New Roman" w:hAnsi="Times New Roman"/>
      <w:sz w:val="26"/>
      <w:szCs w:val="26"/>
      <w:lang w:val="hr-HR"/>
    </w:rPr>
  </w:style>
  <w:style w:customStyle="1" w:styleId="x-form-check-wrap4" w:type="paragraph">
    <w:name w:val="x-form-check-wrap4"/>
    <w:basedOn w:val="Normal"/>
    <w:rsid w:val="006C5B01"/>
    <w:pPr>
      <w:spacing w:after="100" w:afterAutospacing="1" w:before="100" w:beforeAutospacing="1" w:line="270" w:lineRule="atLeast"/>
    </w:pPr>
    <w:rPr>
      <w:rFonts w:ascii="Times New Roman" w:hAnsi="Times New Roman"/>
      <w:sz w:val="26"/>
      <w:szCs w:val="26"/>
      <w:lang w:val="hr-HR"/>
    </w:rPr>
  </w:style>
  <w:style w:customStyle="1" w:styleId="x-form-radio-wrap4" w:type="paragraph">
    <w:name w:val="x-form-radio-wrap4"/>
    <w:basedOn w:val="Normal"/>
    <w:rsid w:val="006C5B01"/>
    <w:pPr>
      <w:spacing w:after="100" w:afterAutospacing="1" w:before="100" w:beforeAutospacing="1" w:line="270" w:lineRule="atLeast"/>
    </w:pPr>
    <w:rPr>
      <w:rFonts w:ascii="Times New Roman" w:hAnsi="Times New Roman"/>
      <w:sz w:val="26"/>
      <w:szCs w:val="26"/>
      <w:lang w:val="hr-HR"/>
    </w:rPr>
  </w:style>
  <w:style w:customStyle="1" w:styleId="x-form-file1" w:type="paragraph">
    <w:name w:val="x-form-file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form-file-text1" w:type="paragraph">
    <w:name w:val="x-form-file-text1"/>
    <w:basedOn w:val="Normal"/>
    <w:rsid w:val="006C5B01"/>
    <w:pPr>
      <w:spacing w:after="100" w:afterAutospacing="1" w:before="100" w:beforeAutospacing="1" w:line="432" w:lineRule="atLeast"/>
    </w:pPr>
    <w:rPr>
      <w:rFonts w:ascii="Times New Roman" w:hAnsi="Times New Roman"/>
      <w:color w:val="777777"/>
      <w:sz w:val="26"/>
      <w:szCs w:val="26"/>
      <w:lang w:val="hr-HR"/>
    </w:rPr>
  </w:style>
  <w:style w:customStyle="1" w:styleId="x-info-header1" w:type="paragraph">
    <w:name w:val="x-info-header1"/>
    <w:basedOn w:val="Normal"/>
    <w:rsid w:val="006C5B01"/>
    <w:pPr>
      <w:spacing w:after="100" w:afterAutospacing="1" w:before="100" w:beforeAutospacing="1"/>
    </w:pPr>
    <w:rPr>
      <w:rFonts w:ascii="Tahoma" w:cs="Tahoma" w:hAnsi="Tahoma"/>
      <w:b/>
      <w:bCs/>
      <w:color w:val="555555"/>
      <w:sz w:val="20"/>
      <w:lang w:val="hr-HR"/>
    </w:rPr>
  </w:style>
  <w:style w:customStyle="1" w:styleId="x-info-icon1" w:type="paragraph">
    <w:name w:val="x-info-icon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info-icon2" w:type="paragraph">
    <w:name w:val="x-info-icon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info-body1" w:type="paragraph">
    <w:name w:val="x-info-body1"/>
    <w:basedOn w:val="Normal"/>
    <w:rsid w:val="006C5B01"/>
    <w:pPr>
      <w:spacing w:after="100" w:afterAutospacing="1" w:before="100" w:beforeAutospacing="1" w:line="432" w:lineRule="atLeast"/>
    </w:pPr>
    <w:rPr>
      <w:rFonts w:ascii="Tahoma" w:cs="Tahoma" w:hAnsi="Tahoma"/>
      <w:color w:val="555555"/>
      <w:sz w:val="18"/>
      <w:szCs w:val="18"/>
      <w:lang w:val="hr-HR"/>
    </w:rPr>
  </w:style>
  <w:style w:customStyle="1" w:styleId="x-info-footer1" w:type="paragraph">
    <w:name w:val="x-info-foot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info-bc1" w:type="paragraph">
    <w:name w:val="x-info-bc1"/>
    <w:basedOn w:val="Normal"/>
    <w:rsid w:val="006C5B01"/>
    <w:pPr>
      <w:spacing w:after="100" w:afterAutospacing="1" w:before="100" w:beforeAutospacing="1" w:line="0" w:lineRule="auto"/>
    </w:pPr>
    <w:rPr>
      <w:rFonts w:ascii="Times New Roman" w:hAnsi="Times New Roman"/>
      <w:sz w:val="2"/>
      <w:szCs w:val="2"/>
      <w:lang w:val="hr-HR"/>
    </w:rPr>
  </w:style>
  <w:style w:customStyle="1" w:styleId="x-info-bc2" w:type="paragraph">
    <w:name w:val="x-info-bc2"/>
    <w:basedOn w:val="Normal"/>
    <w:rsid w:val="006C5B01"/>
    <w:pPr>
      <w:spacing w:after="100" w:afterAutospacing="1" w:before="100" w:beforeAutospacing="1" w:line="0" w:lineRule="auto"/>
    </w:pPr>
    <w:rPr>
      <w:rFonts w:ascii="Times New Roman" w:hAnsi="Times New Roman"/>
      <w:sz w:val="2"/>
      <w:szCs w:val="2"/>
      <w:lang w:val="hr-HR"/>
    </w:rPr>
  </w:style>
  <w:style w:customStyle="1" w:styleId="my-list-notchecked1" w:type="paragraph">
    <w:name w:val="my-list-notchecked1"/>
    <w:basedOn w:val="Normal"/>
    <w:rsid w:val="006C5B01"/>
    <w:pPr>
      <w:spacing w:before="30" w:line="432" w:lineRule="atLeast"/>
    </w:pPr>
    <w:rPr>
      <w:rFonts w:ascii="Times New Roman" w:hAnsi="Times New Roman"/>
      <w:sz w:val="26"/>
      <w:szCs w:val="26"/>
      <w:lang w:val="hr-HR"/>
    </w:rPr>
  </w:style>
  <w:style w:customStyle="1" w:styleId="my-list-checked1" w:type="paragraph">
    <w:name w:val="my-list-checked1"/>
    <w:basedOn w:val="Normal"/>
    <w:rsid w:val="006C5B01"/>
    <w:pPr>
      <w:spacing w:before="30" w:line="432" w:lineRule="atLeast"/>
    </w:pPr>
    <w:rPr>
      <w:rFonts w:ascii="Times New Roman" w:hAnsi="Times New Roman"/>
      <w:sz w:val="26"/>
      <w:szCs w:val="26"/>
      <w:lang w:val="hr-HR"/>
    </w:rPr>
  </w:style>
  <w:style w:customStyle="1" w:styleId="my-list-item1" w:type="paragraph">
    <w:name w:val="my-list-item1"/>
    <w:basedOn w:val="Normal"/>
    <w:rsid w:val="006C5B01"/>
    <w:pPr>
      <w:pBdr>
        <w:top w:color="FFFFFF" w:space="0" w:sz="6" w:val="single"/>
        <w:left w:color="FFFFFF" w:space="0" w:sz="6" w:val="single"/>
        <w:bottom w:color="FFFFFF" w:space="0" w:sz="6" w:val="single"/>
        <w:right w:color="FFFFFF" w:space="0" w:sz="6" w:val="single"/>
      </w:pBdr>
      <w:spacing w:after="100" w:afterAutospacing="1" w:before="100" w:beforeAutospacing="1" w:line="432" w:lineRule="atLeast"/>
    </w:pPr>
    <w:rPr>
      <w:rFonts w:ascii="Times New Roman" w:hAnsi="Times New Roman"/>
      <w:sz w:val="26"/>
      <w:szCs w:val="26"/>
      <w:lang w:val="hr-HR"/>
    </w:rPr>
  </w:style>
  <w:style w:customStyle="1" w:styleId="my-list-item-over1" w:type="paragraph">
    <w:name w:val="my-list-item-over1"/>
    <w:basedOn w:val="Normal"/>
    <w:rsid w:val="006C5B01"/>
    <w:pPr>
      <w:pBdr>
        <w:top w:color="B5B4B4" w:space="0" w:sz="6" w:val="dotted"/>
        <w:left w:color="B5B4B4" w:space="0" w:sz="6" w:val="dotted"/>
        <w:bottom w:color="B5B4B4" w:space="0" w:sz="6" w:val="dotted"/>
        <w:right w:color="B5B4B4" w:space="0" w:sz="6" w:val="dotted"/>
      </w:pBdr>
      <w:shd w:color="auto" w:fill="F1F1F1" w:val="clear"/>
      <w:spacing w:after="100" w:afterAutospacing="1" w:before="100" w:beforeAutospacing="1" w:line="432" w:lineRule="atLeast"/>
    </w:pPr>
    <w:rPr>
      <w:rFonts w:ascii="Times New Roman" w:hAnsi="Times New Roman"/>
      <w:sz w:val="26"/>
      <w:szCs w:val="26"/>
      <w:lang w:val="hr-HR"/>
    </w:rPr>
  </w:style>
  <w:style w:customStyle="1" w:styleId="my-list-item-sel1" w:type="paragraph">
    <w:name w:val="my-list-item-sel1"/>
    <w:basedOn w:val="Normal"/>
    <w:rsid w:val="006C5B01"/>
    <w:pPr>
      <w:pBdr>
        <w:top w:color="9EB8ED" w:space="0" w:sz="6" w:val="dotted"/>
        <w:left w:color="9EB8ED" w:space="0" w:sz="6" w:val="dotted"/>
        <w:bottom w:color="9EB8ED" w:space="0" w:sz="6" w:val="dotted"/>
        <w:right w:color="9EB8ED" w:space="0" w:sz="6" w:val="dotted"/>
      </w:pBdr>
      <w:shd w:color="auto" w:fill="DFE8F6" w:val="clear"/>
      <w:spacing w:after="100" w:afterAutospacing="1" w:before="100" w:beforeAutospacing="1" w:line="432" w:lineRule="atLeast"/>
    </w:pPr>
    <w:rPr>
      <w:rFonts w:ascii="Times New Roman" w:hAnsi="Times New Roman"/>
      <w:sz w:val="26"/>
      <w:szCs w:val="26"/>
      <w:lang w:val="hr-HR"/>
    </w:rPr>
  </w:style>
  <w:style w:customStyle="1" w:styleId="my-list-item-l1" w:type="paragraph">
    <w:name w:val="my-list-item-l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list-item-icon1" w:type="paragraph">
    <w:name w:val="my-list-item-icon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list-item-ml1" w:type="paragraph">
    <w:name w:val="my-list-item-ml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list-item-c1" w:type="paragraph">
    <w:name w:val="my-list-item-c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list-item-r1" w:type="paragraph">
    <w:name w:val="my-list-item-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list-item-l2" w:type="paragraph">
    <w:name w:val="my-list-item-l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list-item-icon2" w:type="paragraph">
    <w:name w:val="my-list-item-icon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list-item-ml2" w:type="paragraph">
    <w:name w:val="my-list-item-ml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list-item-c2" w:type="paragraph">
    <w:name w:val="my-list-item-c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list-item-r2" w:type="paragraph">
    <w:name w:val="my-list-item-r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bl-item-cell-overflow1" w:type="paragraph">
    <w:name w:val="my-tbl-item-cell-overflow1"/>
    <w:basedOn w:val="Normal"/>
    <w:rsid w:val="006C5B01"/>
    <w:pPr>
      <w:pBdr>
        <w:right w:color="EDEDED" w:space="0" w:sz="6" w:val="single"/>
      </w:pBdr>
      <w:spacing w:after="100" w:afterAutospacing="1" w:before="100" w:beforeAutospacing="1" w:line="432" w:lineRule="atLeast"/>
    </w:pPr>
    <w:rPr>
      <w:rFonts w:ascii="Times New Roman" w:hAnsi="Times New Roman"/>
      <w:sz w:val="26"/>
      <w:szCs w:val="26"/>
      <w:lang w:val="hr-HR"/>
    </w:rPr>
  </w:style>
  <w:style w:customStyle="1" w:styleId="my-tbl-item-cell-overflow2" w:type="paragraph">
    <w:name w:val="my-tbl-item-cell-overflow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bl-item-cell-text1" w:type="paragraph">
    <w:name w:val="my-tbl-item-cell-text1"/>
    <w:basedOn w:val="Normal"/>
    <w:rsid w:val="006C5B01"/>
    <w:pPr>
      <w:spacing w:after="100" w:afterAutospacing="1" w:before="100" w:beforeAutospacing="1" w:line="432" w:lineRule="atLeast"/>
    </w:pPr>
    <w:rPr>
      <w:rFonts w:cs="Arial"/>
      <w:sz w:val="17"/>
      <w:szCs w:val="17"/>
      <w:lang w:val="hr-HR"/>
    </w:rPr>
  </w:style>
  <w:style w:customStyle="1" w:styleId="my-tbl-item-cell-widget1" w:type="paragraph">
    <w:name w:val="my-tbl-item-cell-widge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open1" w:type="paragraph">
    <w:name w:val="my-tree-open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close1" w:type="paragraph">
    <w:name w:val="my-tree-close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tree-folder1" w:type="paragraph">
    <w:name w:val="tree-folder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tbl-icon1" w:type="paragraph">
    <w:name w:val="my-treetbl-icon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tbl-open1" w:type="paragraph">
    <w:name w:val="my-treetbl-open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tbl-close1" w:type="paragraph">
    <w:name w:val="my-treetbl-close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tree-folder2" w:type="paragraph">
    <w:name w:val="tree-folder2"/>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tbl-cell1" w:type="paragraph">
    <w:name w:val="my-treetbl-cell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tbl-cell-overflow1" w:type="paragraph">
    <w:name w:val="my-treetbl-cell-overflow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my-treetbl-cell-text1" w:type="paragraph">
    <w:name w:val="my-treetbl-cell-text1"/>
    <w:basedOn w:val="Normal"/>
    <w:rsid w:val="006C5B01"/>
    <w:pPr>
      <w:spacing w:after="100" w:afterAutospacing="1" w:before="100" w:beforeAutospacing="1" w:line="432" w:lineRule="atLeast"/>
    </w:pPr>
    <w:rPr>
      <w:rFonts w:cs="Arial"/>
      <w:sz w:val="18"/>
      <w:szCs w:val="18"/>
      <w:lang w:val="hr-HR"/>
    </w:rPr>
  </w:style>
  <w:style w:customStyle="1" w:styleId="x-tip-top1" w:type="paragraph">
    <w:name w:val="x-tip-top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top-left1" w:type="paragraph">
    <w:name w:val="x-tip-top-lef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top-right1" w:type="paragraph">
    <w:name w:val="x-tip-top-righ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ft1" w:type="paragraph">
    <w:name w:val="x-tip-f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ft-left1" w:type="paragraph">
    <w:name w:val="x-tip-ft-lef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ft-right1" w:type="paragraph">
    <w:name w:val="x-tip-ft-righ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bd-left1" w:type="paragraph">
    <w:name w:val="x-tip-bd-lef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tip-bd-right1" w:type="paragraph">
    <w:name w:val="x-tip-bd-right1"/>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window-mc5" w:type="paragraph">
    <w:name w:val="x-window-mc5"/>
    <w:basedOn w:val="Normal"/>
    <w:rsid w:val="006C5B01"/>
    <w:pPr>
      <w:shd w:color="auto" w:fill="E4E4E4" w:val="clear"/>
      <w:spacing w:line="432" w:lineRule="atLeast"/>
    </w:pPr>
    <w:rPr>
      <w:rFonts w:ascii="Tahoma" w:cs="Tahoma" w:hAnsi="Tahoma"/>
      <w:sz w:val="17"/>
      <w:szCs w:val="17"/>
      <w:lang w:val="hr-HR"/>
    </w:rPr>
  </w:style>
  <w:style w:customStyle="1" w:styleId="x-btn-center12" w:type="paragraph">
    <w:name w:val="x-btn-center12"/>
    <w:basedOn w:val="Normal"/>
    <w:rsid w:val="006C5B01"/>
    <w:pPr>
      <w:pBdr>
        <w:top w:color="AAAAAA" w:space="2" w:sz="6" w:val="single"/>
        <w:left w:color="AAAAAA" w:space="5" w:sz="6" w:val="single"/>
        <w:bottom w:color="AAAAAA" w:space="2" w:sz="6" w:val="single"/>
        <w:right w:color="AAAAAA" w:space="5" w:sz="6" w:val="single"/>
      </w:pBdr>
      <w:shd w:color="auto" w:fill="CCCCCC" w:val="clear"/>
      <w:spacing w:after="100" w:afterAutospacing="1" w:before="100" w:beforeAutospacing="1" w:line="432" w:lineRule="atLeast"/>
      <w:jc w:val="center"/>
      <w:textAlignment w:val="center"/>
    </w:pPr>
    <w:rPr>
      <w:rFonts w:ascii="Times New Roman" w:hAnsi="Times New Roman"/>
      <w:sz w:val="26"/>
      <w:szCs w:val="26"/>
      <w:lang w:val="hr-HR"/>
    </w:rPr>
  </w:style>
  <w:style w:customStyle="1" w:styleId="x-btn-center13" w:type="paragraph">
    <w:name w:val="x-btn-center13"/>
    <w:basedOn w:val="Normal"/>
    <w:rsid w:val="006C5B01"/>
    <w:pPr>
      <w:pBdr>
        <w:top w:color="AAAAAA" w:space="2" w:sz="6" w:val="single"/>
        <w:left w:color="AAAAAA" w:space="5" w:sz="6" w:val="single"/>
        <w:bottom w:color="AAAAAA" w:space="2" w:sz="6" w:val="single"/>
        <w:right w:color="AAAAAA" w:space="5" w:sz="6" w:val="single"/>
      </w:pBdr>
      <w:shd w:color="auto" w:fill="DDDDDD" w:val="clear"/>
      <w:spacing w:after="100" w:afterAutospacing="1" w:before="100" w:beforeAutospacing="1" w:line="432" w:lineRule="atLeast"/>
      <w:jc w:val="center"/>
      <w:textAlignment w:val="center"/>
    </w:pPr>
    <w:rPr>
      <w:rFonts w:ascii="Times New Roman" w:hAnsi="Times New Roman"/>
      <w:sz w:val="26"/>
      <w:szCs w:val="26"/>
      <w:lang w:val="hr-HR"/>
    </w:rPr>
  </w:style>
  <w:style w:customStyle="1" w:styleId="x-window-mc6" w:type="paragraph">
    <w:name w:val="x-window-mc6"/>
    <w:basedOn w:val="Normal"/>
    <w:rsid w:val="006C5B01"/>
    <w:pPr>
      <w:pBdr>
        <w:top w:color="CCCCCC" w:space="0" w:sz="6" w:val="single"/>
        <w:bottom w:color="CCCCCC" w:space="0" w:sz="6" w:val="single"/>
      </w:pBdr>
      <w:spacing w:line="432" w:lineRule="atLeast"/>
    </w:pPr>
    <w:rPr>
      <w:rFonts w:ascii="Tahoma" w:cs="Tahoma" w:hAnsi="Tahoma"/>
      <w:sz w:val="17"/>
      <w:szCs w:val="17"/>
      <w:lang w:val="hr-HR"/>
    </w:rPr>
  </w:style>
  <w:style w:customStyle="1" w:styleId="x-form-trigger6" w:type="paragraph">
    <w:name w:val="x-form-trigger6"/>
    <w:basedOn w:val="Normal"/>
    <w:rsid w:val="006C5B01"/>
    <w:pPr>
      <w:pBdr>
        <w:bottom w:color="B5B8C8" w:space="0" w:sz="6" w:val="single"/>
      </w:pBdr>
      <w:spacing w:after="100" w:afterAutospacing="1" w:before="100" w:beforeAutospacing="1" w:line="432" w:lineRule="atLeast"/>
    </w:pPr>
    <w:rPr>
      <w:rFonts w:ascii="Times New Roman" w:hAnsi="Times New Roman"/>
      <w:sz w:val="26"/>
      <w:szCs w:val="26"/>
      <w:lang w:val="hr-HR"/>
    </w:rPr>
  </w:style>
  <w:style w:customStyle="1" w:styleId="x-grid3-cell-inner5" w:type="paragraph">
    <w:name w:val="x-grid3-cell-inner5"/>
    <w:basedOn w:val="Normal"/>
    <w:rsid w:val="006C5B01"/>
    <w:pPr>
      <w:spacing w:after="100" w:afterAutospacing="1" w:before="100" w:beforeAutospacing="1" w:line="432" w:lineRule="atLeast"/>
    </w:pPr>
    <w:rPr>
      <w:rFonts w:ascii="Times New Roman" w:hAnsi="Times New Roman"/>
      <w:sz w:val="26"/>
      <w:szCs w:val="26"/>
      <w:lang w:val="hr-HR"/>
    </w:rPr>
  </w:style>
  <w:style w:customStyle="1" w:styleId="x-grid3-hd-inner8" w:type="paragraph">
    <w:name w:val="x-grid3-hd-inner8"/>
    <w:basedOn w:val="Normal"/>
    <w:rsid w:val="006C5B01"/>
    <w:pPr>
      <w:spacing w:after="100" w:afterAutospacing="1" w:before="100" w:beforeAutospacing="1" w:line="432" w:lineRule="atLeast"/>
    </w:pPr>
    <w:rPr>
      <w:rFonts w:ascii="Times New Roman" w:hAnsi="Times New Roman"/>
      <w:sz w:val="26"/>
      <w:szCs w:val="26"/>
      <w:lang w:val="hr-HR"/>
    </w:rPr>
  </w:style>
  <w:style w:styleId="Reetkatablice" w:type="table">
    <w:name w:val="Table Grid"/>
    <w:basedOn w:val="Obinatablica"/>
    <w:rsid w:val="00F63F3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190421"/>
    <w:rPr>
      <w:rFonts w:cs="Arial"/>
      <w:sz w:val="22"/>
      <w:szCs w:val="24"/>
      <w:lang w:val="hr-HR"/>
    </w:rPr>
  </w:style>
  <w:style w:customStyle="1" w:styleId="TijelotekstaChar" w:type="character">
    <w:name w:val="Tijelo teksta Char"/>
    <w:basedOn w:val="Zadanifontodlomka"/>
    <w:link w:val="Tijeloteksta"/>
    <w:rsid w:val="00190421"/>
    <w:rPr>
      <w:rFonts w:ascii="Arial" w:cs="Arial" w:hAnsi="Arial"/>
      <w:sz w:val="22"/>
      <w:szCs w:val="24"/>
    </w:rPr>
  </w:style>
  <w:style w:styleId="Tekstrezerviranogmjesta" w:type="character">
    <w:name w:val="Placeholder Text"/>
    <w:basedOn w:val="Zadanifontodlomka"/>
    <w:uiPriority w:val="99"/>
    <w:semiHidden/>
    <w:rsid w:val="003375B4"/>
    <w:rPr>
      <w:color w:val="808080"/>
      <w:bdr w:color="auto" w:space="0" w:sz="0" w:val="none"/>
      <w:shd w:color="auto" w:fill="auto" w:val="clear"/>
    </w:rPr>
  </w:style>
  <w:style w:customStyle="1" w:styleId="eSPISCCParagraphDefaultFont" w:type="character">
    <w:name w:val="eSPIS_CC_Paragraph Default Font"/>
    <w:basedOn w:val="Zadanifontodlomka"/>
    <w:rsid w:val="003375B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375B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375B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75B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8694719">
      <w:bodyDiv w:val="true"/>
      <w:marLeft w:val="0"/>
      <w:marRight w:val="0"/>
      <w:marTop w:val="0"/>
      <w:marBottom w:val="0"/>
      <w:divBdr>
        <w:top w:space="0" w:sz="0" w:color="auto" w:val="none"/>
        <w:left w:space="0" w:sz="0" w:color="auto" w:val="none"/>
        <w:bottom w:space="0" w:sz="0" w:color="auto" w:val="none"/>
        <w:right w:space="0" w:sz="0" w:color="auto" w:val="none"/>
      </w:divBdr>
      <w:divsChild>
        <w:div w:id="67466112">
          <w:marLeft w:val="0"/>
          <w:marRight w:val="0"/>
          <w:marTop w:val="0"/>
          <w:marBottom w:val="0"/>
          <w:divBdr>
            <w:top w:space="0" w:sz="0" w:color="auto" w:val="none"/>
            <w:left w:space="0" w:sz="0" w:color="auto" w:val="none"/>
            <w:bottom w:space="0" w:sz="0" w:color="auto" w:val="none"/>
            <w:right w:space="0" w:sz="0" w:color="auto" w:val="none"/>
          </w:divBdr>
          <w:divsChild>
            <w:div w:id="853149493">
              <w:marLeft w:val="0"/>
              <w:marRight w:val="0"/>
              <w:marTop w:val="0"/>
              <w:marBottom w:val="0"/>
              <w:divBdr>
                <w:top w:space="0" w:sz="6" w:color="DDDDDD" w:val="single"/>
                <w:left w:space="0" w:sz="6" w:color="DDDDDD" w:val="single"/>
                <w:bottom w:space="0" w:sz="6" w:color="DDDDDD" w:val="single"/>
                <w:right w:space="0" w:sz="6" w:color="DDDDDD" w:val="single"/>
              </w:divBdr>
              <w:divsChild>
                <w:div w:id="1565217255">
                  <w:marLeft w:val="150"/>
                  <w:marRight w:val="150"/>
                  <w:marTop w:val="0"/>
                  <w:marBottom w:val="150"/>
                  <w:divBdr>
                    <w:top w:space="0" w:sz="0" w:color="auto" w:val="none"/>
                    <w:left w:space="0" w:sz="0" w:color="auto" w:val="none"/>
                    <w:bottom w:space="0" w:sz="0" w:color="auto" w:val="none"/>
                    <w:right w:space="0" w:sz="0" w:color="auto" w:val="none"/>
                  </w:divBdr>
                  <w:divsChild>
                    <w:div w:id="1842546334">
                      <w:marLeft w:val="0"/>
                      <w:marRight w:val="0"/>
                      <w:marTop w:val="0"/>
                      <w:marBottom w:val="0"/>
                      <w:divBdr>
                        <w:top w:space="0" w:sz="0" w:color="auto" w:val="none"/>
                        <w:left w:space="0" w:sz="0" w:color="auto" w:val="none"/>
                        <w:bottom w:space="0" w:sz="0" w:color="auto" w:val="none"/>
                        <w:right w:space="0" w:sz="0" w:color="auto" w:val="none"/>
                      </w:divBdr>
                      <w:divsChild>
                        <w:div w:id="1620143485">
                          <w:marLeft w:val="0"/>
                          <w:marRight w:val="0"/>
                          <w:marTop w:val="0"/>
                          <w:marBottom w:val="0"/>
                          <w:divBdr>
                            <w:top w:space="0" w:sz="0" w:color="auto" w:val="none"/>
                            <w:left w:space="0" w:sz="0" w:color="auto" w:val="none"/>
                            <w:bottom w:space="0" w:sz="0" w:color="auto" w:val="none"/>
                            <w:right w:space="0" w:sz="0" w:color="auto" w:val="none"/>
                          </w:divBdr>
                          <w:divsChild>
                            <w:div w:id="665016005">
                              <w:marLeft w:val="0"/>
                              <w:marRight w:val="0"/>
                              <w:marTop w:val="0"/>
                              <w:marBottom w:val="0"/>
                              <w:divBdr>
                                <w:top w:space="0" w:sz="0" w:color="auto" w:val="none"/>
                                <w:left w:space="0" w:sz="0" w:color="auto" w:val="none"/>
                                <w:bottom w:space="0" w:sz="0" w:color="auto" w:val="none"/>
                                <w:right w:space="0" w:sz="0" w:color="auto" w:val="none"/>
                              </w:divBdr>
                              <w:divsChild>
                                <w:div w:id="356858131">
                                  <w:marLeft w:val="0"/>
                                  <w:marRight w:val="0"/>
                                  <w:marTop w:val="0"/>
                                  <w:marBottom w:val="0"/>
                                  <w:divBdr>
                                    <w:top w:space="0" w:sz="0" w:color="auto" w:val="none"/>
                                    <w:left w:space="0" w:sz="0" w:color="auto" w:val="none"/>
                                    <w:bottom w:space="0" w:sz="0" w:color="auto" w:val="none"/>
                                    <w:right w:space="0" w:sz="0" w:color="auto" w:val="none"/>
                                  </w:divBdr>
                                  <w:divsChild>
                                    <w:div w:id="780227780">
                                      <w:marLeft w:val="0"/>
                                      <w:marRight w:val="0"/>
                                      <w:marTop w:val="0"/>
                                      <w:marBottom w:val="0"/>
                                      <w:divBdr>
                                        <w:top w:space="0" w:sz="0" w:color="auto" w:val="none"/>
                                        <w:left w:space="0" w:sz="0" w:color="auto" w:val="none"/>
                                        <w:bottom w:space="0" w:sz="0" w:color="auto" w:val="none"/>
                                        <w:right w:space="0" w:sz="0" w:color="auto" w:val="none"/>
                                      </w:divBdr>
                                      <w:divsChild>
                                        <w:div w:id="8578943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603534244">
      <w:bodyDiv w:val="true"/>
      <w:marLeft w:val="0"/>
      <w:marRight w:val="0"/>
      <w:marTop w:val="0"/>
      <w:marBottom w:val="0"/>
      <w:divBdr>
        <w:top w:space="0" w:sz="0" w:color="auto" w:val="none"/>
        <w:left w:space="0" w:sz="0" w:color="auto" w:val="none"/>
        <w:bottom w:space="0" w:sz="0" w:color="auto" w:val="none"/>
        <w:right w:space="0" w:sz="0" w:color="auto" w:val="none"/>
      </w:divBdr>
    </w:div>
    <w:div w:id="1375697719">
      <w:bodyDiv w:val="true"/>
      <w:marLeft w:val="0"/>
      <w:marRight w:val="0"/>
      <w:marTop w:val="0"/>
      <w:marBottom w:val="0"/>
      <w:divBdr>
        <w:top w:space="0" w:sz="0" w:color="auto" w:val="none"/>
        <w:left w:space="0" w:sz="0" w:color="auto" w:val="none"/>
        <w:bottom w:space="0" w:sz="0" w:color="auto" w:val="none"/>
        <w:right w:space="0" w:sz="0" w:color="auto" w:val="none"/>
      </w:divBdr>
    </w:div>
    <w:div w:id="16480506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Gruntovnici</izvorni_sadrzaj>
    <derivirana_varijabla naziv="DomainObject.Primjedba_1">Gruntovnici</derivirana_varijabla>
  </DomainObject.Primjedba>
  <DomainObject.Oznaka>
    <izvorni_sadrzaj>St-1589/2015-40</izvorni_sadrzaj>
    <derivirana_varijabla naziv="DomainObject.Oznaka_1">St-1589/2015-40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1589</izvorni_sadrzaj>
    <derivirana_varijabla naziv="DomainObject.Predmet.Broj_1">1589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2015.</izvorni_sadrzaj>
    <derivirana_varijabla naziv="DomainObject.Predmet.DatumOsnivanja_1">28.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St-1589/2015</izvorni_sadrzaj>
    <derivirana_varijabla naziv="DomainObject.Predmet.OznakaBroj_1">St-1589/2015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PARTING TRGOVINA d.o.o. za trgovinu i usluge zastupanog po punomoćniku Goran Šušak</izvorni_sadrzaj>
    <derivirana_varijabla naziv="DomainObject.Predmet.ProtustrankaFormated_1">  PARTING TRGOVINA d.o.o. za trgovinu i usluge zastupanog po punomoćniku Goran Šušak</derivirana_varijabla>
  </DomainObject.Predmet.ProtustrankaFormated>
  <DomainObject.Predmet.ProtustrankaFormatedOIB>
    <izvorni_sadrzaj>  PARTING TRGOVINA d.o.o. za trgovinu i usluge, OIB 02077535248 zastupanog po punomoćniku Goran Šušak</izvorni_sadrzaj>
    <derivirana_varijabla naziv="DomainObject.Predmet.ProtustrankaFormatedOIB_1">  PARTING TRGOVINA d.o.o. za trgovinu i usluge, OIB 02077535248 zastupanog po punomoćniku Goran Šušak</derivirana_varijabla>
  </DomainObject.Predmet.ProtustrankaFormatedOIB>
  <DomainObject.Predmet.ProtustrankaFormatedWithAdress>
    <izvorni_sadrzaj> PARTING TRGOVINA d.o.o. za trgovinu i usluge, Vike Podgorske 11, 10000 Zagreb zastupanog po punomoćniku Goran Šušak</izvorni_sadrzaj>
    <derivirana_varijabla naziv="DomainObject.Predmet.ProtustrankaFormatedWithAdress_1"> PARTING TRGOVINA d.o.o. za trgovinu i usluge, Vike Podgorske 11, 10000 Zagreb zastupanog po punomoćniku Goran Šušak</derivirana_varijabla>
  </DomainObject.Predmet.ProtustrankaFormatedWithAdress>
  <DomainObject.Predmet.ProtustrankaFormatedWithAdressOIB>
    <izvorni_sadrzaj> PARTING TRGOVINA d.o.o. za trgovinu i usluge, OIB 02077535248, Vike Podgorske 11, 10000 Zagreb zastupanog po punomoćniku Goran Šušak</izvorni_sadrzaj>
    <derivirana_varijabla naziv="DomainObject.Predmet.ProtustrankaFormatedWithAdressOIB_1"> PARTING TRGOVINA d.o.o. za trgovinu i usluge, OIB 02077535248, Vike Podgorske 11, 10000 Zagreb zastupanog po punomoćniku Goran Šušak</derivirana_varijabla>
  </DomainObject.Predmet.ProtustrankaFormatedWithAdressOIB>
  <DomainObject.Predmet.ProtustrankaWithAdress>
    <izvorni_sadrzaj>PARTING TRGOVINA d.o.o. za trgovinu i usluge Vike Podgorske 11, 10000 Zagreb</izvorni_sadrzaj>
    <derivirana_varijabla naziv="DomainObject.Predmet.ProtustrankaWithAdress_1">PARTING TRGOVINA d.o.o. za trgovinu i usluge Vike Podgorske 11, 10000 Zagreb</derivirana_varijabla>
  </DomainObject.Predmet.ProtustrankaWithAdress>
  <DomainObject.Predmet.ProtustrankaWithAdressOIB>
    <izvorni_sadrzaj>PARTING TRGOVINA d.o.o. za trgovinu i usluge, OIB 02077535248, Vike Podgorske 11, 10000 Zagreb</izvorni_sadrzaj>
    <derivirana_varijabla naziv="DomainObject.Predmet.ProtustrankaWithAdressOIB_1">PARTING TRGOVINA d.o.o. za trgovinu i usluge, OIB 02077535248, Vike Podgorske 11, 10000 Zagreb</derivirana_varijabla>
  </DomainObject.Predmet.ProtustrankaWithAdressOIB>
  <DomainObject.Predmet.ProtustrankaNazivFormated>
    <izvorni_sadrzaj>PARTING TRGOVINA d.o.o. za trgovinu i usluge</izvorni_sadrzaj>
    <derivirana_varijabla naziv="DomainObject.Predmet.ProtustrankaNazivFormated_1">PARTING TRGOVINA d.o.o. za trgovinu i usluge</derivirana_varijabla>
  </DomainObject.Predmet.ProtustrankaNazivFormated>
  <DomainObject.Predmet.ProtustrankaNazivFormatedOIB>
    <izvorni_sadrzaj>PARTING TRGOVINA d.o.o. za trgovinu i usluge, OIB 02077535248</izvorni_sadrzaj>
    <derivirana_varijabla naziv="DomainObject.Predmet.ProtustrankaNazivFormatedOIB_1">PARTING TRGOVINA d.o.o. za trgovinu i usluge, OIB 02077535248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Krištofić</izvorni_sadrzaj>
    <derivirana_varijabla naziv="DomainObject.Predmet.StrankaFormated_1">  Damir Krištofić</derivirana_varijabla>
  </DomainObject.Predmet.StrankaFormated>
  <DomainObject.Predmet.StrankaFormatedOIB>
    <izvorni_sadrzaj>  Damir Krištofić, OIB 23334765694</izvorni_sadrzaj>
    <derivirana_varijabla naziv="DomainObject.Predmet.StrankaFormatedOIB_1">  Damir Krištofić, OIB 23334765694</derivirana_varijabla>
  </DomainObject.Predmet.StrankaFormatedOIB>
  <DomainObject.Predmet.StrankaFormatedWithAdress>
    <izvorni_sadrzaj> Damir Krištofić, Drage Ivaniševića 8, 10000 Zagreb</izvorni_sadrzaj>
    <derivirana_varijabla naziv="DomainObject.Predmet.StrankaFormatedWithAdress_1"> Damir Krištofić, Drage Ivaniševića 8, 10000 Zagreb</derivirana_varijabla>
  </DomainObject.Predmet.StrankaFormatedWithAdress>
  <DomainObject.Predmet.StrankaFormatedWithAdressOIB>
    <izvorni_sadrzaj> Damir Krištofić, OIB 23334765694, Drage Ivaniševića 8, 10000 Zagreb</izvorni_sadrzaj>
    <derivirana_varijabla naziv="DomainObject.Predmet.StrankaFormatedWithAdressOIB_1"> Damir Krištofić, OIB 23334765694, Drage Ivaniševića 8, 10000 Zagreb</derivirana_varijabla>
  </DomainObject.Predmet.StrankaFormatedWithAdressOIB>
  <DomainObject.Predmet.StrankaWithAdress>
    <izvorni_sadrzaj>Damir Krištofić Drage Ivaniševića 8,10000 Zagreb</izvorni_sadrzaj>
    <derivirana_varijabla naziv="DomainObject.Predmet.StrankaWithAdress_1">Damir Krištofić Drage Ivaniševića 8,10000 Zagreb</derivirana_varijabla>
  </DomainObject.Predmet.StrankaWithAdress>
  <DomainObject.Predmet.StrankaWithAdressOIB>
    <izvorni_sadrzaj>Damir Krištofić, OIB 23334765694, Drage Ivaniševića 8,10000 Zagreb</izvorni_sadrzaj>
    <derivirana_varijabla naziv="DomainObject.Predmet.StrankaWithAdressOIB_1">Damir Krištofić, OIB 23334765694, Drage Ivaniševića 8,10000 Zagreb</derivirana_varijabla>
  </DomainObject.Predmet.StrankaWithAdressOIB>
  <DomainObject.Predmet.StrankaNazivFormated>
    <izvorni_sadrzaj>Damir Krištofić</izvorni_sadrzaj>
    <derivirana_varijabla naziv="DomainObject.Predmet.StrankaNazivFormated_1">Damir Krištofić</derivirana_varijabla>
  </DomainObject.Predmet.StrankaNazivFormated>
  <DomainObject.Predmet.StrankaNazivFormatedOIB>
    <izvorni_sadrzaj>Damir Krištofić, OIB 23334765694</izvorni_sadrzaj>
    <derivirana_varijabla naziv="DomainObject.Predmet.StrankaNazivFormatedOIB_1">Damir Krištofić, OIB 23334765694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Damir Krištofić</item>
    </izvorni_sadrzaj>
    <derivirana_varijabla naziv="DomainObject.Predmet.StrankaListFormated_1">
      <item>Damir Krištofić</item>
    </derivirana_varijabla>
  </DomainObject.Predmet.StrankaListFormated>
  <DomainObject.Predmet.StrankaListFormatedOIB>
    <izvorni_sadrzaj>
      <item>Damir Krištofić, OIB 23334765694</item>
    </izvorni_sadrzaj>
    <derivirana_varijabla naziv="DomainObject.Predmet.StrankaListFormatedOIB_1">
      <item>Damir Krištofić, OIB 23334765694</item>
    </derivirana_varijabla>
  </DomainObject.Predmet.StrankaListFormatedOIB>
  <DomainObject.Predmet.StrankaListFormatedWithAdress>
    <izvorni_sadrzaj>
      <item>Damir Krištofić, Drage Ivaniševića 8, 10000 Zagreb</item>
    </izvorni_sadrzaj>
    <derivirana_varijabla naziv="DomainObject.Predmet.StrankaListFormatedWithAdress_1">
      <item>Damir Krištofić, Drage Ivaniševića 8, 10000 Zagreb</item>
    </derivirana_varijabla>
  </DomainObject.Predmet.StrankaListFormatedWithAdress>
  <DomainObject.Predmet.StrankaListFormatedWithAdressOIB>
    <izvorni_sadrzaj>
      <item>Damir Krištofić, OIB 23334765694, Drage Ivaniševića 8, 10000 Zagreb</item>
    </izvorni_sadrzaj>
    <derivirana_varijabla naziv="DomainObject.Predmet.StrankaListFormatedWithAdressOIB_1">
      <item>Damir Krištofić, OIB 23334765694, Drage Ivaniševića 8, 10000 Zagreb</item>
    </derivirana_varijabla>
  </DomainObject.Predmet.StrankaListFormatedWithAdressOIB>
  <DomainObject.Predmet.StrankaListNazivFormated>
    <izvorni_sadrzaj>
      <item>Damir Krištofić</item>
    </izvorni_sadrzaj>
    <derivirana_varijabla naziv="DomainObject.Predmet.StrankaListNazivFormated_1">
      <item>Damir Krištofić</item>
    </derivirana_varijabla>
  </DomainObject.Predmet.StrankaListNazivFormated>
  <DomainObject.Predmet.StrankaListNazivFormatedOIB>
    <izvorni_sadrzaj>
      <item>Damir Krištofić, OIB 23334765694</item>
    </izvorni_sadrzaj>
    <derivirana_varijabla naziv="DomainObject.Predmet.StrankaListNazivFormatedOIB_1">
      <item>Damir Krištofić, OIB 23334765694</item>
    </derivirana_varijabla>
  </DomainObject.Predmet.StrankaListNazivFormatedOIB>
  <DomainObject.Predmet.ProtuStrankaListFormated>
    <izvorni_sadrzaj>
      <item>PARTING TRGOVINA d.o.o. za trgovinu i usluge zastupanog po punomoćniku Goran Šušak</item>
    </izvorni_sadrzaj>
    <derivirana_varijabla naziv="DomainObject.Predmet.ProtuStrankaListFormated_1">
      <item>PARTING TRGOVINA d.o.o. za trgovinu i usluge zastupanog po punomoćniku Goran Šušak</item>
    </derivirana_varijabla>
  </DomainObject.Predmet.ProtuStrankaListFormated>
  <DomainObject.Predmet.ProtuStrankaListFormatedOIB>
    <izvorni_sadrzaj>
      <item>PARTING TRGOVINA d.o.o. za trgovinu i usluge, OIB 02077535248 zastupanog po punomoćniku Goran Šušak</item>
    </izvorni_sadrzaj>
    <derivirana_varijabla naziv="DomainObject.Predmet.ProtuStrankaListFormatedOIB_1">
      <item>PARTING TRGOVINA d.o.o. za trgovinu i usluge, OIB 02077535248 zastupanog po punomoćniku Goran Šušak</item>
    </derivirana_varijabla>
  </DomainObject.Predmet.ProtuStrankaListFormatedOIB>
  <DomainObject.Predmet.ProtuStrankaListFormatedWithAdress>
    <izvorni_sadrzaj>
      <item>PARTING TRGOVINA d.o.o. za trgovinu i usluge, Vike Podgorske 11, 10000 Zagreb zastupanog po punomoćniku Goran Šušak</item>
    </izvorni_sadrzaj>
    <derivirana_varijabla naziv="DomainObject.Predmet.ProtuStrankaListFormatedWithAdress_1">
      <item>PARTING TRGOVINA d.o.o. za trgovinu i usluge, Vike Podgorske 11, 10000 Zagreb zastupanog po punomoćniku Goran Šušak</item>
    </derivirana_varijabla>
  </DomainObject.Predmet.ProtuStrankaListFormatedWithAdress>
  <DomainObject.Predmet.ProtuStrankaListFormatedWithAdressOIB>
    <izvorni_sadrzaj>
      <item>PARTING TRGOVINA d.o.o. za trgovinu i usluge, OIB 02077535248, Vike Podgorske 11, 10000 Zagreb zastupanog po punomoćniku Goran Šušak</item>
    </izvorni_sadrzaj>
    <derivirana_varijabla naziv="DomainObject.Predmet.ProtuStrankaListFormatedWithAdressOIB_1">
      <item>PARTING TRGOVINA d.o.o. za trgovinu i usluge, OIB 02077535248, Vike Podgorske 11, 10000 Zagreb zastupanog po punomoćniku Goran Šušak</item>
    </derivirana_varijabla>
  </DomainObject.Predmet.ProtuStrankaListFormatedWithAdressOIB>
  <DomainObject.Predmet.ProtuStrankaListNazivFormated>
    <izvorni_sadrzaj>
      <item>PARTING TRGOVINA d.o.o. za trgovinu i usluge</item>
    </izvorni_sadrzaj>
    <derivirana_varijabla naziv="DomainObject.Predmet.ProtuStrankaListNazivFormated_1">
      <item>PARTING TRGOVINA d.o.o. za trgovinu i usluge</item>
    </derivirana_varijabla>
  </DomainObject.Predmet.ProtuStrankaListNazivFormated>
  <DomainObject.Predmet.ProtuStrankaListNazivFormatedOIB>
    <izvorni_sadrzaj>
      <item>PARTING TRGOVINA d.o.o. za trgovinu i usluge, OIB 02077535248</item>
    </izvorni_sadrzaj>
    <derivirana_varijabla naziv="DomainObject.Predmet.ProtuStrankaListNazivFormatedOIB_1">
      <item>PARTING TRGOVINA d.o.o. za trgovinu i usluge, OIB 02077535248</item>
    </derivirana_varijabla>
  </DomainObject.Predmet.ProtuStrankaListNazivFormatedOIB>
  <DomainObject.Predmet.OstaliListFormated>
    <izvorni_sadrzaj>
      <item>Goran Šušak punomoćnik sudionika u postupku PARTING TRGOVINA d.o.o. za trgovinu i usluge</item>
      <item>Zdenko Radić</item>
    </izvorni_sadrzaj>
    <derivirana_varijabla naziv="DomainObject.Predmet.OstaliListFormated_1">
      <item>Goran Šušak punomoćnik sudionika u postupku PARTING TRGOVINA d.o.o. za trgovinu i usluge</item>
      <item>Zdenko Radić</item>
    </derivirana_varijabla>
  </DomainObject.Predmet.OstaliListFormated>
  <DomainObject.Predmet.OstaliListFormatedOIB>
    <izvorni_sadrzaj>
      <item>Goran Šušak, OIB 23463280827 punomoćnik sudionika u postupku PARTING TRGOVINA d.o.o. za trgovinu i usluge</item>
      <item>Zdenko Radić</item>
    </izvorni_sadrzaj>
    <derivirana_varijabla naziv="DomainObject.Predmet.OstaliListFormatedOIB_1">
      <item>Goran Šušak, OIB 23463280827 punomoćnik sudionika u postupku PARTING TRGOVINA d.o.o. za trgovinu i usluge</item>
      <item>Zdenko Radić</item>
    </derivirana_varijabla>
  </DomainObject.Predmet.OstaliListFormatedOIB>
  <DomainObject.Predmet.OstaliListFormatedWithAdress>
    <izvorni_sadrzaj>
      <item>Goran Šušak, Vike Podgorske 11, 10000 Zagreb punomoćnik sudionika u postupku PARTING TRGOVINA d.o.o. za trgovinu i usluge</item>
      <item>Zdenko Radić, Smiljanića 2, 21000 Split</item>
    </izvorni_sadrzaj>
    <derivirana_varijabla naziv="DomainObject.Predmet.OstaliListFormatedWithAdress_1">
      <item>Goran Šušak, Vike Podgorske 11, 10000 Zagreb punomoćnik sudionika u postupku PARTING TRGOVINA d.o.o. za trgovinu i usluge</item>
      <item>Zdenko Radić, Smiljanića 2, 21000 Split</item>
    </derivirana_varijabla>
  </DomainObject.Predmet.OstaliListFormatedWithAdress>
  <DomainObject.Predmet.OstaliListFormatedWithAdressOIB>
    <izvorni_sadrzaj>
      <item>Goran Šušak, OIB 23463280827, Vike Podgorske 11, 10000 Zagreb punomoćnik sudionika u postupku PARTING TRGOVINA d.o.o. za trgovinu i usluge</item>
      <item>Zdenko Radić, Smiljanića 2, 21000 Split</item>
    </izvorni_sadrzaj>
    <derivirana_varijabla naziv="DomainObject.Predmet.OstaliListFormatedWithAdressOIB_1">
      <item>Goran Šušak, OIB 23463280827, Vike Podgorske 11, 10000 Zagreb punomoćnik sudionika u postupku PARTING TRGOVINA d.o.o. za trgovinu i usluge</item>
      <item>Zdenko Radić, Smiljanića 2, 21000 Split</item>
    </derivirana_varijabla>
  </DomainObject.Predmet.OstaliListFormatedWithAdressOIB>
  <DomainObject.Predmet.OstaliListNazivFormated>
    <izvorni_sadrzaj>
      <item>Goran Šušak</item>
      <item>Zdenko Radić</item>
    </izvorni_sadrzaj>
    <derivirana_varijabla naziv="DomainObject.Predmet.OstaliListNazivFormated_1">
      <item>Goran Šušak</item>
      <item>Zdenko Radić</item>
    </derivirana_varijabla>
  </DomainObject.Predmet.OstaliListNazivFormated>
  <DomainObject.Predmet.OstaliListNazivFormatedOIB>
    <izvorni_sadrzaj>
      <item>Goran Šušak, OIB 23463280827</item>
      <item>Zdenko Radić</item>
    </izvorni_sadrzaj>
    <derivirana_varijabla naziv="DomainObject.Predmet.OstaliListNazivFormatedOIB_1">
      <item>Goran Šušak, OIB 23463280827</item>
      <item>Zdenko Radić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2016.</izvorni_sadrzaj>
    <derivirana_varijabla naziv="DomainObject.Datum_1">18. listopada 2016.</derivirana_varijabla>
  </DomainObject.Datum>
  <DomainObject.PoslovniBrojDokumenta>
    <izvorni_sadrzaj>St-1589/2015-40</izvorni_sadrzaj>
    <derivirana_varijabla naziv="DomainObject.PoslovniBrojDokumenta_1">St-1589/2015-40</derivirana_varijabla>
  </DomainObject.PoslovniBrojDokumenta>
  <DomainObject.Predmet.StrankaIDrugi>
    <izvorni_sadrzaj>Damir Krištofić</izvorni_sadrzaj>
    <derivirana_varijabla naziv="DomainObject.Predmet.StrankaIDrugi_1">Damir Krištofić</derivirana_varijabla>
  </DomainObject.Predmet.StrankaIDrugi>
  <DomainObject.Predmet.ProtustrankaIDrugi>
    <izvorni_sadrzaj>PARTING TRGOVINA d.o.o. za trgovinu i usluge</izvorni_sadrzaj>
    <derivirana_varijabla naziv="DomainObject.Predmet.ProtustrankaIDrugi_1">PARTING TRGOVINA d.o.o. za trgovinu i usluge</derivirana_varijabla>
  </DomainObject.Predmet.ProtustrankaIDrugi>
  <DomainObject.Predmet.StrankaIDrugiAdressOIB>
    <izvorni_sadrzaj>Damir Krištofić, OIB 23334765694, Drage Ivaniševića 8, 10000 Zagreb</izvorni_sadrzaj>
    <derivirana_varijabla naziv="DomainObject.Predmet.StrankaIDrugiAdressOIB_1">Damir Krištofić, OIB 23334765694, Drage Ivaniševića 8, 10000 Zagreb</derivirana_varijabla>
  </DomainObject.Predmet.StrankaIDrugiAdressOIB>
  <DomainObject.Predmet.ProtustrankaIDrugiAdressOIB>
    <izvorni_sadrzaj>PARTING TRGOVINA d.o.o. za trgovinu i usluge, OIB 02077535248, Vike Podgorske 11, 10000 Zagreb</izvorni_sadrzaj>
    <derivirana_varijabla naziv="DomainObject.Predmet.ProtustrankaIDrugiAdressOIB_1">PARTING TRGOVINA d.o.o. za trgovinu i usluge, OIB 02077535248, Vike Podgorske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Krištofić</item>
      <item>PARTING TRGOVINA d.o.o. za trgovinu i usluge</item>
      <item>Goran Šušak</item>
      <item>Zdenko Radić</item>
    </izvorni_sadrzaj>
    <derivirana_varijabla naziv="DomainObject.Predmet.SudioniciListNaziv_1">
      <item>Damir Krištofić</item>
      <item>PARTING TRGOVINA d.o.o. za trgovinu i usluge</item>
      <item>Goran Šušak</item>
      <item>Zdenko Radić</item>
    </derivirana_varijabla>
  </DomainObject.Predmet.SudioniciListNaziv>
  <DomainObject.Predmet.SudioniciListAdressOIB>
    <izvorni_sadrzaj>
      <item>Damir Krištofić, OIB 23334765694, Drage Ivaniševića 8,10000 Zagreb</item>
      <item>PARTING TRGOVINA d.o.o. za trgovinu i usluge, OIB 02077535248, Vike Podgorske 11,10000 Zagreb</item>
      <item>Goran Šušak, OIB 23463280827, Vike Podgorske 11,10000 Zagreb</item>
      <item>Zdenko Radić, Smiljanića 2,21000 Split</item>
    </izvorni_sadrzaj>
    <derivirana_varijabla naziv="DomainObject.Predmet.SudioniciListAdressOIB_1">
      <item>Damir Krištofić, OIB 23334765694, Drage Ivaniševića 8,10000 Zagreb</item>
      <item>PARTING TRGOVINA d.o.o. za trgovinu i usluge, OIB 02077535248, Vike Podgorske 11,10000 Zagreb</item>
      <item>Goran Šušak, OIB 23463280827, Vike Podgorske 11,10000 Zagreb</item>
      <item>Zdenko Radić, Smiljanića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23334765694</item>
      <item>, OIB 02077535248</item>
      <item>, OIB 23463280827</item>
      <item>, OIB null</item>
    </izvorni_sadrzaj>
    <derivirana_varijabla naziv="DomainObject.Predmet.SudioniciListNazivOIB_1">
      <item>, OIB 23334765694</item>
      <item>, OIB 02077535248</item>
      <item>, OIB 23463280827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922</properties:Words>
  <properties:Characters>5206</properties:Characters>
  <properties:Lines>102</properties:Lines>
  <properties:Paragraphs>20</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2016-02-23T10:55:00Z</dcterms:created>
  <dc:creator>rsticn</dc:creator>
  <cp:lastModifiedBy>Ana Brlek</cp:lastModifiedBy>
  <cp:lastPrinted>2016-10-18T12:36:00Z</cp:lastPrinted>
  <dcterms:modified xmlns:xsi="http://www.w3.org/2001/XMLSchema-instance" xsi:type="dcterms:W3CDTF">2016-10-18T12:36:00Z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St-1589/2015-40 / Odluka - Rješenje</vt:lpwstr>
  </prop:property>
  <prop:property name="CC_coloring" pid="4" fmtid="{D5CDD505-2E9C-101B-9397-08002B2CF9AE}">
    <vt:bool>false</vt:bool>
  </prop:property>
  <prop:property name="BrojStranica" pid="5" fmtid="{D5CDD505-2E9C-101B-9397-08002B2CF9AE}">
    <vt:i4>3</vt:i4>
  </prop:property>
</prop:Properties>
</file>