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90af" w14:paraId="2d390af" w:rsidRDefault="00611754" w:rsidP="00611754" w:rsidR="00611754">
      <w:pPr>
        <w:pStyle w:val="Zaglavlje"/>
        <w15:collapsed w:val="false"/>
      </w:pPr>
      <w:bookmarkStart w:name="_GoBack" w:id="0"/>
      <w:bookmarkEnd w:id="0"/>
    </w:p>
    <w:p w:rsidRDefault="00611754" w:rsidP="00611754" w:rsidR="00611754">
      <w:pPr>
        <w:pStyle w:val="Zaglavlje"/>
      </w:pPr>
      <w:r>
        <w:tab/>
      </w:r>
      <w:r>
        <w:tab/>
        <w:t>52. St-</w:t>
      </w:r>
      <w:r w:rsidR="006159BE">
        <w:t>5069</w:t>
      </w:r>
      <w:r w:rsidR="00CB6548">
        <w:t>/</w:t>
      </w:r>
      <w:r>
        <w:t>2015</w:t>
      </w:r>
    </w:p>
    <w:p w:rsidRDefault="00611754" w:rsidP="00611754" w:rsidR="00611754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54" w:rsidP="00611754" w:rsidR="00611754" w:rsidRPr="003B697D"/>
    <w:p w:rsidRDefault="00611754" w:rsidP="00611754" w:rsidR="00611754">
      <w:r>
        <w:t xml:space="preserve">REPUBLIKA HRVATSKA </w:t>
      </w:r>
    </w:p>
    <w:p w:rsidRDefault="00611754" w:rsidP="00611754" w:rsidR="00611754">
      <w:r>
        <w:t>Trgovački sud u Zagrebu</w:t>
      </w:r>
    </w:p>
    <w:p w:rsidRDefault="00611754" w:rsidP="00611754" w:rsidR="00611754" w:rsidRPr="00DB4528">
      <w:r>
        <w:t>Zagreb, Amruševa 2/II, desno (p.p. 455)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  <w:r w:rsidRPr="00840E3D">
        <w:t>R E P U B L I K A    H R V A T S K A</w:t>
      </w:r>
    </w:p>
    <w:p w:rsidRDefault="00BE5BDA" w:rsidP="00BE5BDA" w:rsidR="00BE5BDA" w:rsidRPr="00840E3D">
      <w:pPr>
        <w:jc w:val="center"/>
      </w:pPr>
    </w:p>
    <w:p w:rsidRDefault="00BE5BDA" w:rsidP="00BE5BDA" w:rsidR="00BE5BDA" w:rsidRPr="00840E3D">
      <w:pPr>
        <w:jc w:val="center"/>
      </w:pPr>
      <w:r w:rsidRPr="00840E3D">
        <w:t>R J E Š E N J E</w:t>
      </w:r>
    </w:p>
    <w:p w:rsidRDefault="00BE5BDA" w:rsidP="00BE5BDA" w:rsidR="00BE5BDA" w:rsidRPr="00840E3D">
      <w:pPr>
        <w:jc w:val="center"/>
      </w:pPr>
    </w:p>
    <w:p w:rsidRDefault="00BE5BDA" w:rsidP="00BE5BDA" w:rsidR="00BE5BDA">
      <w:pPr>
        <w:jc w:val="both"/>
      </w:pPr>
      <w:r w:rsidRPr="00840E3D">
        <w:tab/>
      </w:r>
      <w:r w:rsidRPr="002521D2">
        <w:t xml:space="preserve">Trgovački sud u Zagrebu po sucu pojedincu </w:t>
      </w:r>
      <w:r>
        <w:t xml:space="preserve">Ljiljani Tomić u </w:t>
      </w:r>
      <w:r w:rsidRPr="002521D2">
        <w:t>skraćenom stečajnom postupku pokrenutim na</w:t>
      </w:r>
      <w:r w:rsidRPr="001F7DF5">
        <w:t>d dužnikom</w:t>
      </w:r>
      <w:r w:rsidR="001117CA">
        <w:t xml:space="preserve">  </w:t>
      </w:r>
      <w:r w:rsidR="006159BE">
        <w:t>BMM SAVJETOVANJE d.o.o. OIB:57848667765, Školski prilaz 1, Zagreb</w:t>
      </w:r>
      <w:r w:rsidRPr="001F7DF5">
        <w:t>, dana</w:t>
      </w:r>
      <w:r>
        <w:t xml:space="preserve"> </w:t>
      </w:r>
      <w:r w:rsidR="00CB6548">
        <w:t>11.2.2016</w:t>
      </w:r>
      <w:r w:rsidRPr="002521D2">
        <w:t>.</w:t>
      </w:r>
      <w:r>
        <w:t xml:space="preserve"> godine, </w:t>
      </w:r>
      <w:r w:rsidRPr="002521D2">
        <w:t xml:space="preserve"> </w:t>
      </w:r>
    </w:p>
    <w:p w:rsidRDefault="00BE5BDA" w:rsidP="00BE5BDA" w:rsidR="00BE5BDA" w:rsidRPr="00840E3D">
      <w:pPr>
        <w:jc w:val="both"/>
      </w:pPr>
    </w:p>
    <w:p w:rsidRDefault="00BE5BDA" w:rsidP="00BE5BDA" w:rsidR="00BE5BDA" w:rsidRPr="00840E3D">
      <w:pPr>
        <w:jc w:val="center"/>
      </w:pPr>
      <w:r w:rsidRPr="00840E3D">
        <w:t>r i j e š i o    je</w:t>
      </w:r>
    </w:p>
    <w:p w:rsidRDefault="00BE5BDA" w:rsidP="00BE5BDA" w:rsidR="00BE5BDA" w:rsidRPr="00840E3D">
      <w:pPr>
        <w:jc w:val="center"/>
      </w:pPr>
    </w:p>
    <w:p w:rsidRDefault="00BE5BDA" w:rsidP="00BE5BDA" w:rsidR="006159BE" w:rsidRPr="006159B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159BE" w:rsidRPr="006159BE">
        <w:rPr>
          <w:rFonts w:hAnsi="Times New Roman" w:ascii="Times New Roman"/>
        </w:rPr>
        <w:t>BMM SAVJETOVANJE d.o.o. OIB:57848667765, Školski prilaz 1, Zagreb</w:t>
      </w:r>
      <w:r w:rsidR="006159BE" w:rsidRPr="006159BE">
        <w:rPr>
          <w:rFonts w:hAnsi="Times New Roman" w:ascii="Times New Roman"/>
          <w:szCs w:val="24"/>
        </w:rPr>
        <w:t xml:space="preserve"> </w:t>
      </w:r>
    </w:p>
    <w:p w:rsidRDefault="00BE5BDA" w:rsidP="00BE5BDA" w:rsidR="00BE5BD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B6548">
        <w:rPr>
          <w:rFonts w:hAnsi="Times New Roman" w:ascii="Times New Roman"/>
          <w:szCs w:val="24"/>
        </w:rPr>
        <w:t>11.2.2016</w:t>
      </w:r>
      <w:r>
        <w:rPr>
          <w:rFonts w:hAnsi="Times New Roman" w:ascii="Times New Roman"/>
          <w:szCs w:val="24"/>
        </w:rPr>
        <w:t xml:space="preserve">. godine u </w:t>
      </w:r>
      <w:r w:rsidR="00BC4D48">
        <w:rPr>
          <w:rFonts w:hAnsi="Times New Roman" w:ascii="Times New Roman"/>
          <w:szCs w:val="24"/>
        </w:rPr>
        <w:t>11</w:t>
      </w:r>
      <w:r>
        <w:rPr>
          <w:rFonts w:hAnsi="Times New Roman" w:ascii="Times New Roman"/>
          <w:szCs w:val="24"/>
        </w:rPr>
        <w:t xml:space="preserve"> sati i </w:t>
      </w:r>
      <w:r w:rsidR="00B540AD">
        <w:rPr>
          <w:rFonts w:hAnsi="Times New Roman" w:ascii="Times New Roman"/>
          <w:szCs w:val="24"/>
        </w:rPr>
        <w:t>35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E5BDA" w:rsidP="00BE5BDA" w:rsidR="00BE5B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5BDA" w:rsidP="00CB6548" w:rsidR="00BE5BDA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B540AD">
        <w:rPr>
          <w:rFonts w:hAnsi="Times New Roman" w:ascii="Times New Roman"/>
          <w:szCs w:val="24"/>
        </w:rPr>
        <w:t>Milan Bariša Obradović, OIB:45619494339, Sveta Nedjelja, Srebrnjak 20b</w:t>
      </w:r>
    </w:p>
    <w:p w:rsidRDefault="00BE5BDA" w:rsidP="00BE5BDA" w:rsidR="00BE5BD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E5BDA" w:rsidP="00BE5BDA" w:rsidR="00BE5BDA" w:rsidRPr="00EE69E5">
      <w:pPr>
        <w:jc w:val="both"/>
      </w:pPr>
      <w:r>
        <w:t>III/</w:t>
      </w:r>
      <w:r>
        <w:tab/>
      </w:r>
      <w:r w:rsidRPr="00EE69E5">
        <w:t>Zaključuje se stečajni postupak nad dužnikom</w:t>
      </w:r>
      <w:r>
        <w:t xml:space="preserve"> </w:t>
      </w:r>
      <w:r w:rsidR="00167BBE">
        <w:t xml:space="preserve"> </w:t>
      </w:r>
      <w:r w:rsidR="00B540AD">
        <w:t>BMM SAVJETOVANJE d.o.o. OIB:57848667765, Školski prilaz 1, Zagreb</w:t>
      </w:r>
    </w:p>
    <w:p w:rsidRDefault="00BE5BDA" w:rsidP="00BE5BDA" w:rsidR="00BE5BDA">
      <w:pPr>
        <w:pStyle w:val="Odlomakpopisa"/>
      </w:pPr>
    </w:p>
    <w:p w:rsidRDefault="00BE5BDA" w:rsidP="00BE5BDA" w:rsidR="00BE5BDA" w:rsidRPr="0077740D">
      <w:pPr>
        <w:jc w:val="both"/>
      </w:pPr>
      <w:r>
        <w:t>IV/</w:t>
      </w:r>
      <w:r>
        <w:tab/>
        <w:t>Nakon po pravomoćnosti ovog rješenja dužnik će se  brisati iz sudskog registra.</w:t>
      </w:r>
    </w:p>
    <w:p w:rsidRDefault="00BE5BDA" w:rsidP="00BE5BDA" w:rsidR="00BE5BDA" w:rsidRPr="0077740D">
      <w:pPr>
        <w:jc w:val="both"/>
      </w:pPr>
    </w:p>
    <w:p w:rsidRDefault="00BE5BDA" w:rsidP="00BE5BDA" w:rsidR="00BE5BDA" w:rsidRPr="00840E3D">
      <w:pPr>
        <w:ind w:left="360"/>
        <w:jc w:val="center"/>
      </w:pPr>
      <w:r w:rsidRPr="00840E3D">
        <w:t>Obrazloženje</w:t>
      </w:r>
    </w:p>
    <w:p w:rsidRDefault="00BE5BDA" w:rsidP="00BE5BDA" w:rsidR="00BE5BDA" w:rsidRPr="00840E3D">
      <w:pPr>
        <w:jc w:val="both"/>
      </w:pPr>
    </w:p>
    <w:p w:rsidRDefault="00BE5BDA" w:rsidP="00BE5BDA" w:rsidR="00BE5BDA">
      <w:pPr>
        <w:jc w:val="both"/>
      </w:pPr>
      <w:r w:rsidRPr="0042162E">
        <w:t xml:space="preserve">Zahtjev za provedbu skraćenog stečajnog postupka podnijela je ovome sudu Financijska agencija </w:t>
      </w:r>
      <w:r>
        <w:t>RC Zagreb, Podružnica Zagreb (dalje: FINA), temeljem odredbe čl. 444</w:t>
      </w:r>
      <w:r w:rsidRPr="0042162E">
        <w:t>. Stečajnog zakona (NN 71/15, dalje SZ)</w:t>
      </w:r>
      <w:r>
        <w:t>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 w:rsidRPr="002B7CE9">
        <w:t xml:space="preserve">Oglasom od </w:t>
      </w:r>
      <w:r w:rsidR="00BC4D48">
        <w:t>2</w:t>
      </w:r>
      <w:r w:rsidR="00B540AD">
        <w:t>5</w:t>
      </w:r>
      <w:r w:rsidRPr="002B7CE9">
        <w:t>. studenog 2015. godine pozvan</w:t>
      </w:r>
      <w:r>
        <w:t>e</w:t>
      </w:r>
      <w:r w:rsidRPr="002B7CE9">
        <w:t xml:space="preserve"> su osobe ovlaštene za zastupanje dužnika po zakonu u roku 15 dana od dana objave oglasa, pozivom na gornji broj spisa, podnijeti sudu javnobilježnički ovjerovljen popis imovine i obveza na propisanom obrascu. </w:t>
      </w:r>
      <w:r>
        <w:t xml:space="preserve">Pozvani su i </w:t>
      </w:r>
      <w:r w:rsidRPr="002B7CE9"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5BDA" w:rsidP="00BE5BDA" w:rsidR="00BE5BDA">
      <w:pPr>
        <w:jc w:val="both"/>
      </w:pPr>
    </w:p>
    <w:p w:rsidRDefault="00BE5BDA" w:rsidP="00BE5BDA" w:rsidR="00BE5BDA" w:rsidRPr="002B7CE9">
      <w:pPr>
        <w:jc w:val="both"/>
      </w:pPr>
      <w:r>
        <w:t xml:space="preserve">Niti jedan od vjerovnika nije u ostavljenom roku podnio prijedlog za otvaranjem redovnog stečajnog postupka. </w:t>
      </w:r>
    </w:p>
    <w:p w:rsidRDefault="00BE5BDA" w:rsidP="00BE5BDA" w:rsidR="00BE5BDA">
      <w:pPr>
        <w:jc w:val="both"/>
      </w:pPr>
      <w: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center"/>
      </w:pPr>
      <w:r>
        <w:t xml:space="preserve">U Zagrebu, </w:t>
      </w:r>
      <w:r w:rsidR="00CB6548">
        <w:t>11. veljače 2016</w:t>
      </w:r>
      <w:r>
        <w:t>. godine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</w:p>
    <w:p w:rsidRDefault="00BE5BDA" w:rsidP="00BE5BDA" w:rsidR="00BE5BDA">
      <w:pPr>
        <w:ind w:firstLine="720" w:left="5040"/>
        <w:jc w:val="right"/>
      </w:pPr>
      <w:r>
        <w:t xml:space="preserve">      SUDAC:</w:t>
      </w:r>
    </w:p>
    <w:p w:rsidRDefault="00BE5BDA" w:rsidP="00BE5BDA" w:rsidR="00BE5BDA">
      <w:pPr>
        <w:ind w:firstLine="720" w:left="5040"/>
        <w:jc w:val="right"/>
      </w:pPr>
      <w:r>
        <w:t>Ljiljana Tomić</w:t>
      </w:r>
    </w:p>
    <w:p w:rsidRDefault="00BE5BDA" w:rsidP="00BE5BDA" w:rsidR="00BE5BDA">
      <w:pPr>
        <w:ind w:firstLine="720" w:left="5040"/>
        <w:jc w:val="right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>
        <w:t>UPUTA O PRAVNOM LIJEKU:</w:t>
      </w:r>
    </w:p>
    <w:p w:rsidRDefault="00BE5BDA" w:rsidP="00BE5BDA" w:rsidR="00BE5BDA" w:rsidRPr="0063504C">
      <w:pPr>
        <w:jc w:val="both"/>
      </w:pPr>
      <w:r w:rsidRPr="0063504C">
        <w:t xml:space="preserve">Protiv ovog rješenja dopuštena je  žalba Visokom trgovačkom sudu RH, a koja se podnosi u roku od 8 dana ovome sudu u 3 primjerka.  </w:t>
      </w:r>
    </w:p>
    <w:p w:rsidRDefault="00BE5BDA" w:rsidP="00BE5BDA" w:rsidR="00BE5BDA">
      <w:pPr>
        <w:jc w:val="both"/>
        <w:rPr>
          <w:i/>
        </w:rPr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 w:rsidRPr="00D44D4F">
      <w:pPr>
        <w:jc w:val="both"/>
        <w:rPr>
          <w:i/>
        </w:rPr>
      </w:pPr>
    </w:p>
    <w:p w:rsidRDefault="00BE5BDA" w:rsidP="00BE5BDA" w:rsidR="00BE5BDA">
      <w:pPr>
        <w:jc w:val="both"/>
      </w:pPr>
      <w:r>
        <w:t>DNA:</w:t>
      </w:r>
    </w:p>
    <w:p w:rsidRDefault="00BE5BDA" w:rsidP="00BE5BDA" w:rsidR="00BE5BDA">
      <w:pPr>
        <w:jc w:val="both"/>
      </w:pPr>
      <w:r>
        <w:t>1.) Podnositelju zahtjeva: FINA-i</w:t>
      </w:r>
    </w:p>
    <w:p w:rsidRDefault="00BE5BDA" w:rsidP="00BE5BDA" w:rsidR="00BE5BDA">
      <w:pPr>
        <w:jc w:val="both"/>
      </w:pPr>
      <w:r>
        <w:t>2.) Mrežna stranica e-Oglasne ploče</w:t>
      </w:r>
    </w:p>
    <w:p w:rsidRDefault="00BE5BDA" w:rsidP="00BE5BDA" w:rsidR="00BE5BDA">
      <w:pPr>
        <w:jc w:val="both"/>
      </w:pPr>
      <w:r>
        <w:t>3.) Sudski registar – elektronski i neposredno po pravomoćnosti</w:t>
      </w:r>
    </w:p>
    <w:p w:rsidRDefault="00BE5BDA" w:rsidP="00BE5BDA" w:rsidR="00BE5BDA" w:rsidRPr="00D44D4F">
      <w:pPr>
        <w:jc w:val="both"/>
        <w:rPr>
          <w:sz w:val="22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 w:rsidRPr="00D44D4F">
      <w:pPr>
        <w:jc w:val="center"/>
        <w:rPr>
          <w:sz w:val="32"/>
          <w:u w:val="single"/>
        </w:rPr>
      </w:pPr>
    </w:p>
    <w:p w:rsidRDefault="007E4ACB" w:rsidP="00BE5BDA" w:rsidR="007E4ACB" w:rsidRPr="00BE5BDA"/>
    <w:sectPr w:rsidSect="00CD7BC8" w:rsidR="007E4ACB" w:rsidRPr="00BE5BD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C69C0">
      <w:r>
        <w:separator/>
      </w:r>
    </w:p>
  </w:endnote>
  <w:endnote w:id="0" w:type="continuationSeparator">
    <w:p w:rsidRDefault="00400844" w:rsidR="00BC6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C69C0">
      <w:r>
        <w:separator/>
      </w:r>
    </w:p>
  </w:footnote>
  <w:footnote w:id="0" w:type="continuationSeparator">
    <w:p w:rsidRDefault="00400844" w:rsidR="00BC6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905F9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8458AF">
      <w:t>St-</w:t>
    </w:r>
    <w:r w:rsidR="00B540AD">
      <w:t>5069</w:t>
    </w:r>
    <w:r w:rsidR="008458AF">
      <w:t>/2015.</w:t>
    </w:r>
  </w:p>
  <w:p w:rsidRDefault="000905F9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22F7B"/>
    <w:rsid w:val="0004421E"/>
    <w:rsid w:val="0004747A"/>
    <w:rsid w:val="000710B7"/>
    <w:rsid w:val="000905F9"/>
    <w:rsid w:val="000A19FE"/>
    <w:rsid w:val="000D6184"/>
    <w:rsid w:val="001117CA"/>
    <w:rsid w:val="00112A52"/>
    <w:rsid w:val="001452BE"/>
    <w:rsid w:val="00167BBE"/>
    <w:rsid w:val="001C5143"/>
    <w:rsid w:val="001E121E"/>
    <w:rsid w:val="00201E7D"/>
    <w:rsid w:val="00277826"/>
    <w:rsid w:val="003245C6"/>
    <w:rsid w:val="003609F8"/>
    <w:rsid w:val="00372AAE"/>
    <w:rsid w:val="003D692E"/>
    <w:rsid w:val="003E3507"/>
    <w:rsid w:val="00400844"/>
    <w:rsid w:val="00426BAD"/>
    <w:rsid w:val="005173B7"/>
    <w:rsid w:val="00561DA9"/>
    <w:rsid w:val="005820D0"/>
    <w:rsid w:val="005C2E2A"/>
    <w:rsid w:val="00611754"/>
    <w:rsid w:val="006159BE"/>
    <w:rsid w:val="0063095E"/>
    <w:rsid w:val="006B148C"/>
    <w:rsid w:val="006B426D"/>
    <w:rsid w:val="006E1A74"/>
    <w:rsid w:val="007A63EF"/>
    <w:rsid w:val="007E4ACB"/>
    <w:rsid w:val="008458AF"/>
    <w:rsid w:val="0086520E"/>
    <w:rsid w:val="00865717"/>
    <w:rsid w:val="008763CB"/>
    <w:rsid w:val="009B33D2"/>
    <w:rsid w:val="009B5914"/>
    <w:rsid w:val="009B5F34"/>
    <w:rsid w:val="009E407C"/>
    <w:rsid w:val="00A807A9"/>
    <w:rsid w:val="00B409BC"/>
    <w:rsid w:val="00B540AD"/>
    <w:rsid w:val="00B842FA"/>
    <w:rsid w:val="00BC0336"/>
    <w:rsid w:val="00BC4D48"/>
    <w:rsid w:val="00BC69C0"/>
    <w:rsid w:val="00BE5BDA"/>
    <w:rsid w:val="00C67F75"/>
    <w:rsid w:val="00C750ED"/>
    <w:rsid w:val="00C80FF2"/>
    <w:rsid w:val="00C97383"/>
    <w:rsid w:val="00CB6548"/>
    <w:rsid w:val="00E00CB1"/>
    <w:rsid w:val="00E11006"/>
    <w:rsid w:val="00E3117D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true" w:styleId="BodyText21" w:type="paragraph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90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5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5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5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5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90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5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5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5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5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5069</izvorni_sadrzaj>
    <derivirana_varijabla naziv="DomainObject.Predmet.Broj_1">5069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St-5069/2015</izvorni_sadrzaj>
    <derivirana_varijabla naziv="DomainObject.Predmet.OznakaBroj_1">St-5069/2015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BMM SAVJETOVANJE d.o.o.</izvorni_sadrzaj>
    <derivirana_varijabla naziv="DomainObject.Predmet.ProtustrankaFormated_1">  BMM SAVJETOVANJE d.o.o.</derivirana_varijabla>
  </DomainObject.Predmet.ProtustrankaFormated>
  <DomainObject.Predmet.ProtustrankaFormatedOIB>
    <izvorni_sadrzaj>  BMM SAVJETOVANJE d.o.o., OIB 57848667765</izvorni_sadrzaj>
    <derivirana_varijabla naziv="DomainObject.Predmet.ProtustrankaFormatedOIB_1">  BMM SAVJETOVANJE d.o.o., OIB 57848667765</derivirana_varijabla>
  </DomainObject.Predmet.ProtustrankaFormatedOIB>
  <DomainObject.Predmet.ProtustrankaFormatedWithAdress>
    <izvorni_sadrzaj> BMM SAVJETOVANJE d.o.o., Školski prilaz 1, 10000 Zagreb</izvorni_sadrzaj>
    <derivirana_varijabla naziv="DomainObject.Predmet.ProtustrankaFormatedWithAdress_1"> BMM SAVJETOVANJE d.o.o., Školski prilaz 1, 10000 Zagreb</derivirana_varijabla>
  </DomainObject.Predmet.ProtustrankaFormatedWithAdress>
  <DomainObject.Predmet.ProtustrankaFormatedWithAdressOIB>
    <izvorni_sadrzaj> BMM SAVJETOVANJE d.o.o., OIB 57848667765, Školski prilaz 1, 10000 Zagreb</izvorni_sadrzaj>
    <derivirana_varijabla naziv="DomainObject.Predmet.ProtustrankaFormatedWithAdressOIB_1"> BMM SAVJETOVANJE d.o.o., OIB 57848667765, Školski prilaz 1, 10000 Zagreb</derivirana_varijabla>
  </DomainObject.Predmet.ProtustrankaFormatedWithAdressOIB>
  <DomainObject.Predmet.ProtustrankaWithAdress>
    <izvorni_sadrzaj>BMM SAVJETOVANJE d.o.o. Školski prilaz 1, 10000 Zagreb</izvorni_sadrzaj>
    <derivirana_varijabla naziv="DomainObject.Predmet.ProtustrankaWithAdress_1">BMM SAVJETOVANJE d.o.o. Školski prilaz 1, 10000 Zagreb</derivirana_varijabla>
  </DomainObject.Predmet.ProtustrankaWithAdress>
  <DomainObject.Predmet.ProtustrankaWithAdressOIB>
    <izvorni_sadrzaj>BMM SAVJETOVANJE d.o.o., OIB 57848667765, Školski prilaz 1, 10000 Zagreb</izvorni_sadrzaj>
    <derivirana_varijabla naziv="DomainObject.Predmet.ProtustrankaWithAdressOIB_1">BMM SAVJETOVANJE d.o.o., OIB 57848667765, Školski prilaz 1, 10000 Zagreb</derivirana_varijabla>
  </DomainObject.Predmet.ProtustrankaWithAdressOIB>
  <DomainObject.Predmet.ProtustrankaNazivFormated>
    <izvorni_sadrzaj>BMM SAVJETOVANJE d.o.o.</izvorni_sadrzaj>
    <derivirana_varijabla naziv="DomainObject.Predmet.ProtustrankaNazivFormated_1">BMM SAVJETOVANJE d.o.o.</derivirana_varijabla>
  </DomainObject.Predmet.ProtustrankaNazivFormated>
  <DomainObject.Predmet.ProtustrankaNazivFormatedOIB>
    <izvorni_sadrzaj>BMM SAVJETOVANJE d.o.o., OIB 57848667765</izvorni_sadrzaj>
    <derivirana_varijabla naziv="DomainObject.Predmet.ProtustrankaNazivFormatedOIB_1">BMM SAVJETOVANJE d.o.o., OIB 57848667765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BMM SAVJETOVANJE d.o.o.</item>
    </izvorni_sadrzaj>
    <derivirana_varijabla naziv="DomainObject.Predmet.ProtuStrankaListFormated_1">
      <item>BMM SAVJETOVANJE d.o.o.</item>
    </derivirana_varijabla>
  </DomainObject.Predmet.ProtuStrankaListFormated>
  <DomainObject.Predmet.ProtuStrankaListFormatedOIB>
    <izvorni_sadrzaj>
      <item>BMM SAVJETOVANJE d.o.o., OIB 57848667765</item>
    </izvorni_sadrzaj>
    <derivirana_varijabla naziv="DomainObject.Predmet.ProtuStrankaListFormatedOIB_1">
      <item>BMM SAVJETOVANJE d.o.o., OIB 57848667765</item>
    </derivirana_varijabla>
  </DomainObject.Predmet.ProtuStrankaListFormatedOIB>
  <DomainObject.Predmet.ProtuStrankaListFormatedWithAdress>
    <izvorni_sadrzaj>
      <item>BMM SAVJETOVANJE d.o.o., Školski prilaz 1, 10000 Zagreb</item>
    </izvorni_sadrzaj>
    <derivirana_varijabla naziv="DomainObject.Predmet.ProtuStrankaListFormatedWithAdress_1">
      <item>BMM SAVJETOVANJE d.o.o., Školski prilaz 1, 10000 Zagreb</item>
    </derivirana_varijabla>
  </DomainObject.Predmet.ProtuStrankaListFormatedWithAdress>
  <DomainObject.Predmet.ProtuStrankaListFormatedWithAdressOIB>
    <izvorni_sadrzaj>
      <item>BMM SAVJETOVANJE d.o.o., OIB 57848667765, Školski prilaz 1, 10000 Zagreb</item>
    </izvorni_sadrzaj>
    <derivirana_varijabla naziv="DomainObject.Predmet.ProtuStrankaListFormatedWithAdressOIB_1">
      <item>BMM SAVJETOVANJE d.o.o., OIB 57848667765, Školski prilaz 1, 10000 Zagreb</item>
    </derivirana_varijabla>
  </DomainObject.Predmet.ProtuStrankaListFormatedWithAdressOIB>
  <DomainObject.Predmet.ProtuStrankaListNazivFormated>
    <izvorni_sadrzaj>
      <item>BMM SAVJETOVANJE d.o.o.</item>
    </izvorni_sadrzaj>
    <derivirana_varijabla naziv="DomainObject.Predmet.ProtuStrankaListNazivFormated_1">
      <item>BMM SAVJETOVANJE d.o.o.</item>
    </derivirana_varijabla>
  </DomainObject.Predmet.ProtuStrankaListNazivFormated>
  <DomainObject.Predmet.ProtuStrankaListNazivFormatedOIB>
    <izvorni_sadrzaj>
      <item>BMM SAVJETOVANJE d.o.o., OIB 57848667765</item>
    </izvorni_sadrzaj>
    <derivirana_varijabla naziv="DomainObject.Predmet.ProtuStrankaListNazivFormatedOIB_1">
      <item>BMM SAVJETOVANJE d.o.o., OIB 57848667765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BMM SAVJETOVANJE d.o.o.</izvorni_sadrzaj>
    <derivirana_varijabla naziv="DomainObject.Predmet.ProtustrankaIDrugi_1">BMM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BMM SAVJETOVANJE d.o.o., OIB 57848667765, Školski prilaz 1, 10000 Zagreb</izvorni_sadrzaj>
    <derivirana_varijabla naziv="DomainObject.Predmet.ProtustrankaIDrugiAdressOIB_1">BMM SAVJETOVANJE d.o.o., OIB 57848667765, Školski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BMM SAVJETOVANJE d.o.o.</item>
      <item>FINA Regionalni centar Zagreb</item>
    </izvorni_sadrzaj>
    <derivirana_varijabla naziv="DomainObject.Predmet.SudioniciListNaziv_1">
      <item>BMM SAVJETOVANJE d.o.o.</item>
      <item>FINA Regionalni centar Zagreb</item>
    </derivirana_varijabla>
  </DomainObject.Predmet.SudioniciListNaziv>
  <DomainObject.Predmet.SudioniciListAdressOIB>
    <izvorni_sadrzaj>
      <item>BMM SAVJETOVANJE d.o.o., OIB 57848667765, Školski prilaz 1,10000 Zagreb</item>
      <item>FINA Regionalni centar Zagreb, OIB 85821130368, Trg svibanjskih žrtava 1995. 1,10000 Zagreb</item>
    </izvorni_sadrzaj>
    <derivirana_varijabla naziv="DomainObject.Predmet.SudioniciListAdressOIB_1">
      <item>BMM SAVJETOVANJE d.o.o., OIB 57848667765, Školski prilaz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57848667765</item>
      <item>, OIB 85821130368</item>
    </izvorni_sadrzaj>
    <derivirana_varijabla naziv="DomainObject.Predmet.SudioniciListNazivOIB_1">
      <item>, OIB 57848667765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1962</properties:Characters>
  <properties:Lines>73</properties:Lines>
  <properties:Paragraphs>27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2016-02-11T05:48:00Z</dcterms:created>
  <dc:creator>Melanija Krilčić</dc:creator>
  <cp:lastModifiedBy>Melanija Krilčić</cp:lastModifiedBy>
  <cp:lastPrinted>2016-02-11T10:19:00Z</cp:lastPrinted>
  <dcterms:modified xmlns:xsi="http://www.w3.org/2001/XMLSchema-instance" xsi:type="dcterms:W3CDTF">2016-02-11T10:31:00Z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