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2729" w14:paraId="18b2729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CF0111" w:rsidRPr="00CF0111">
        <w:t>CAKES FACTORY d.o.o., OIB: 07214748315, Split, Ulica Slobode 28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</w:t>
      </w:r>
      <w:r w:rsidR="00CF0111">
        <w:t>7</w:t>
      </w:r>
      <w:r w:rsidR="00117521">
        <w:t>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117521">
        <w:t>0</w:t>
      </w:r>
      <w:r w:rsidR="00CF0111">
        <w:t>8</w:t>
      </w:r>
      <w:r w:rsidR="00117521">
        <w:t>:</w:t>
      </w:r>
      <w:r w:rsidR="00CF0111">
        <w:t>3</w:t>
      </w:r>
      <w:r w:rsidR="00117521">
        <w:t>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117521">
        <w:rPr>
          <w:b/>
          <w:u w:val="single"/>
        </w:rPr>
        <w:t>0</w:t>
      </w:r>
      <w:r w:rsidR="00CF0111">
        <w:rPr>
          <w:b/>
          <w:u w:val="single"/>
        </w:rPr>
        <w:t>8</w:t>
      </w:r>
      <w:r w:rsidR="00117521">
        <w:rPr>
          <w:b/>
          <w:u w:val="single"/>
        </w:rPr>
        <w:t>:</w:t>
      </w:r>
      <w:r w:rsidR="00CF0111">
        <w:rPr>
          <w:b/>
          <w:u w:val="single"/>
        </w:rPr>
        <w:t>3</w:t>
      </w:r>
      <w:r w:rsidR="00117521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CF0111">
        <w:t>27</w:t>
      </w:r>
      <w:r w:rsidR="00117521">
        <w:t>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984A1C" w:rsidP="00984A1C" w:rsidR="00984A1C">
      <w:pPr>
        <w:pStyle w:val="Odlomakpopisa"/>
        <w:numPr>
          <w:ilvl w:val="0"/>
          <w:numId w:val="7"/>
        </w:numPr>
        <w:jc w:val="both"/>
      </w:pPr>
      <w:r w:rsidRPr="00984A1C">
        <w:t>mrežna stranica e-Oglasna ploča sudova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CF0111">
      <w:t>1688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C447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84A1C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111"/>
    <w:rsid w:val="00CF0F94"/>
    <w:rsid w:val="00D0344E"/>
    <w:rsid w:val="00D12012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St-1688/2015</izvorni_sadrzaj>
    <derivirana_varijabla naziv="DomainObject.Predmet.OznakaBroj_1">St-1688/2015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CAKES FACTORY društvo s ograničenom odgovornošću za proizvodnju, trgovinu i usluge</izvorni_sadrzaj>
    <derivirana_varijabla naziv="DomainObject.Predmet.ProtustrankaFormated_1">  CAKES FACTORY društvo s ograničenom odgovornošću za proizvodnju, trgovinu i usluge</derivirana_varijabla>
  </DomainObject.Predmet.ProtustrankaFormated>
  <DomainObject.Predmet.ProtustrankaFormatedOIB>
    <izvorni_sadrzaj>  CAKES FACTORY društvo s ograničenom odgovornošću za proizvodnju, trgovinu i usluge, OIB 07214748315</izvorni_sadrzaj>
    <derivirana_varijabla naziv="DomainObject.Predmet.ProtustrankaFormatedOIB_1">  CAKES FACTORY društvo s ograničenom odgovornošću za proizvodnju, trgovinu i usluge, OIB 07214748315</derivirana_varijabla>
  </DomainObject.Predmet.ProtustrankaFormatedOIB>
  <DomainObject.Predmet.ProtustrankaFormatedWithAdress>
    <izvorni_sadrzaj> CAKES FACTORY društvo s ograničenom odgovornošću za proizvodnju, trgovinu i usluge, Ulica Slobode 28, 21000 Split</izvorni_sadrzaj>
    <derivirana_varijabla naziv="DomainObject.Predmet.ProtustrankaFormatedWithAdress_1"> CAKES FACTORY društvo s ograničenom odgovornošću za proizvodnju, trgovinu i usluge, Ulica Slobode 28, 21000 Split</derivirana_varijabla>
  </DomainObject.Predmet.ProtustrankaFormatedWithAdress>
  <DomainObject.Predmet.ProtustrankaFormatedWithAdressOIB>
    <izvorni_sadrzaj> CAKES FACTORY društvo s ograničenom odgovornošću za proizvodnju, trgovinu i usluge, OIB 07214748315, Ulica Slobode 28, 21000 Split</izvorni_sadrzaj>
    <derivirana_varijabla naziv="DomainObject.Predmet.ProtustrankaFormatedWithAdressOIB_1"> CAKES FACTORY društvo s ograničenom odgovornošću za proizvodnju, trgovinu i usluge, OIB 07214748315, Ulica Slobode 28, 21000 Split</derivirana_varijabla>
  </DomainObject.Predmet.ProtustrankaFormatedWithAdressOIB>
  <DomainObject.Predmet.ProtustrankaWithAdress>
    <izvorni_sadrzaj>CAKES FACTORY društvo s ograničenom odgovornošću za proizvodnju, trgovinu i usluge Ulica Slobode 28, 21000 Split</izvorni_sadrzaj>
    <derivirana_varijabla naziv="DomainObject.Predmet.ProtustrankaWithAdress_1">CAKES FACTORY društvo s ograničenom odgovornošću za proizvodnju, trgovinu i usluge Ulica Slobode 28, 21000 Split</derivirana_varijabla>
  </DomainObject.Predmet.ProtustrankaWithAdress>
  <DomainObject.Predmet.ProtustrankaWithAdressOIB>
    <izvorni_sadrzaj>CAKES FACTORY društvo s ograničenom odgovornošću za proizvodnju, trgovinu i usluge, OIB 07214748315, Ulica Slobode 28, 21000 Split</izvorni_sadrzaj>
    <derivirana_varijabla naziv="DomainObject.Predmet.ProtustrankaWithAdressOIB_1">CAKES FACTORY društvo s ograničenom odgovornošću za proizvodnju, trgovinu i usluge, OIB 07214748315, Ulica Slobode 28, 21000 Split</derivirana_varijabla>
  </DomainObject.Predmet.ProtustrankaWithAdressOIB>
  <DomainObject.Predmet.ProtustrankaNazivFormated>
    <izvorni_sadrzaj>CAKES FACTORY društvo s ograničenom odgovornošću za proizvodnju, trgovinu i usluge</izvorni_sadrzaj>
    <derivirana_varijabla naziv="DomainObject.Predmet.ProtustrankaNazivFormated_1">CAKES FACTORY društvo s ograničenom odgovornošću za proizvodnju, trgovinu i usluge</derivirana_varijabla>
  </DomainObject.Predmet.ProtustrankaNazivFormated>
  <DomainObject.Predmet.ProtustrankaNazivFormatedOIB>
    <izvorni_sadrzaj>CAKES FACTORY društvo s ograničenom odgovornošću za proizvodnju, trgovinu i usluge, OIB 07214748315</izvorni_sadrzaj>
    <derivirana_varijabla naziv="DomainObject.Predmet.ProtustrankaNazivFormatedOIB_1">CAKES FACTORY društvo s ograničenom odgovornošću za proizvodnju, trgovinu i usluge, OIB 07214748315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27450.55</izvorni_sadrzaj>
    <derivirana_varijabla naziv="DomainObject.Predmet.TrenutnaVrijednost_1">27450.55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CAKES FACTORY društvo s ograničenom odgovornošću za proizvodnju, trgovinu i usluge</item>
    </izvorni_sadrzaj>
    <derivirana_varijabla naziv="DomainObject.Predmet.ProtuStrankaListFormated_1">
      <item>CAKES FACTORY društvo s ograničenom odgovornošću za proizvodnju, trgovinu i usluge</item>
    </derivirana_varijabla>
  </DomainObject.Predmet.ProtuStrankaListFormated>
  <DomainObject.Predmet.ProtuStrankaListFormatedOIB>
    <izvorni_sadrzaj>
      <item>CAKES FACTORY društvo s ograničenom odgovornošću za proizvodnju, trgovinu i usluge, OIB 07214748315</item>
    </izvorni_sadrzaj>
    <derivirana_varijabla naziv="DomainObject.Predmet.ProtuStrankaListFormatedOIB_1">
      <item>CAKES FACTORY društvo s ograničenom odgovornošću za proizvodnju, trgovinu i usluge, OIB 07214748315</item>
    </derivirana_varijabla>
  </DomainObject.Predmet.ProtuStrankaListFormatedOIB>
  <DomainObject.Predmet.ProtuStrankaListFormatedWithAdress>
    <izvorni_sadrzaj>
      <item>CAKES FACTORY društvo s ograničenom odgovornošću za proizvodnju, trgovinu i usluge, Ulica Slobode 28, 21000 Split</item>
    </izvorni_sadrzaj>
    <derivirana_varijabla naziv="DomainObject.Predmet.ProtuStrankaListFormatedWithAdress_1">
      <item>CAKES FACTORY društvo s ograničenom odgovornošću za proizvodnju, trgovinu i usluge, Ulica Slobode 28, 21000 Split</item>
    </derivirana_varijabla>
  </DomainObject.Predmet.ProtuStrankaListFormatedWithAdress>
  <DomainObject.Predmet.ProtuStrankaListFormatedWithAdressOIB>
    <izvorni_sadrzaj>
      <item>CAKES FACTORY društvo s ograničenom odgovornošću za proizvodnju, trgovinu i usluge, OIB 07214748315, Ulica Slobode 28, 21000 Split</item>
    </izvorni_sadrzaj>
    <derivirana_varijabla naziv="DomainObject.Predmet.ProtuStrankaListFormatedWithAdressOIB_1">
      <item>CAKES FACTORY društvo s ograničenom odgovornošću za proizvodnju, trgovinu i usluge, OIB 07214748315, Ulica Slobode 28, 21000 Split</item>
    </derivirana_varijabla>
  </DomainObject.Predmet.ProtuStrankaListFormatedWithAdressOIB>
  <DomainObject.Predmet.ProtuStrankaListNazivFormated>
    <izvorni_sadrzaj>
      <item>CAKES FACTORY društvo s ograničenom odgovornošću za proizvodnju, trgovinu i usluge</item>
    </izvorni_sadrzaj>
    <derivirana_varijabla naziv="DomainObject.Predmet.ProtuStrankaListNazivFormated_1">
      <item>CAKES FACTORY društvo s ograničenom odgovornošću za proizvodnju, trgovinu i usluge</item>
    </derivirana_varijabla>
  </DomainObject.Predmet.ProtuStrankaListNazivFormated>
  <DomainObject.Predmet.ProtuStrankaListNazivFormatedOIB>
    <izvorni_sadrzaj>
      <item>CAKES FACTORY društvo s ograničenom odgovornošću za proizvodnju, trgovinu i usluge, OIB 07214748315</item>
    </izvorni_sadrzaj>
    <derivirana_varijabla naziv="DomainObject.Predmet.ProtuStrankaListNazivFormatedOIB_1">
      <item>CAKES FACTORY društvo s ograničenom odgovornošću za proizvodnju, trgovinu i usluge, OIB 07214748315</item>
    </derivirana_varijabla>
  </DomainObject.Predmet.ProtuStrankaListNazivFormatedOIB>
  <DomainObject.Predmet.OstaliListFormated>
    <izvorni_sadrzaj>
      <item>Gerhard Putnik</item>
    </izvorni_sadrzaj>
    <derivirana_varijabla naziv="DomainObject.Predmet.OstaliListFormated_1">
      <item>Gerhard Putnik</item>
    </derivirana_varijabla>
  </DomainObject.Predmet.OstaliListFormated>
  <DomainObject.Predmet.OstaliListFormatedOIB>
    <izvorni_sadrzaj>
      <item>Gerhard Putnik, OIB 52801723055</item>
    </izvorni_sadrzaj>
    <derivirana_varijabla naziv="DomainObject.Predmet.OstaliListFormatedOIB_1">
      <item>Gerhard Putnik, OIB 52801723055</item>
    </derivirana_varijabla>
  </DomainObject.Predmet.OstaliListFormatedOIB>
  <DomainObject.Predmet.OstaliListFormatedWithAdress>
    <izvorni_sadrzaj>
      <item>Gerhard Putnik, Lumbinov Most 25, 21230 Sinj</item>
    </izvorni_sadrzaj>
    <derivirana_varijabla naziv="DomainObject.Predmet.OstaliListFormatedWithAdress_1">
      <item>Gerhard Putnik, Lumbinov Most 25, 21230 Sinj</item>
    </derivirana_varijabla>
  </DomainObject.Predmet.OstaliListFormatedWithAdress>
  <DomainObject.Predmet.OstaliListFormatedWithAdressOIB>
    <izvorni_sadrzaj>
      <item>Gerhard Putnik, OIB 52801723055, Lumbinov Most 25, 21230 Sinj</item>
    </izvorni_sadrzaj>
    <derivirana_varijabla naziv="DomainObject.Predmet.OstaliListFormatedWithAdressOIB_1">
      <item>Gerhard Putnik, OIB 52801723055, Lumbinov Most 25, 21230 Sinj</item>
    </derivirana_varijabla>
  </DomainObject.Predmet.OstaliListFormatedWithAdressOIB>
  <DomainObject.Predmet.OstaliListNazivFormated>
    <izvorni_sadrzaj>
      <item>Gerhard Putnik</item>
    </izvorni_sadrzaj>
    <derivirana_varijabla naziv="DomainObject.Predmet.OstaliListNazivFormated_1">
      <item>Gerhard Putnik</item>
    </derivirana_varijabla>
  </DomainObject.Predmet.OstaliListNazivFormated>
  <DomainObject.Predmet.OstaliListNazivFormatedOIB>
    <izvorni_sadrzaj>
      <item>Gerhard Putnik, OIB 52801723055</item>
    </izvorni_sadrzaj>
    <derivirana_varijabla naziv="DomainObject.Predmet.OstaliListNazivFormatedOIB_1">
      <item>Gerhard Putnik, OIB 52801723055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CAKES FACTORY društvo s ograničenom odgovornošću za proizvodnju, trgovinu i usluge</izvorni_sadrzaj>
    <derivirana_varijabla naziv="DomainObject.Predmet.ProtustrankaIDrugi_1">CAKES FACTORY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CAKES FACTORY društvo s ograničenom odgovornošću za proizvodnju, trgovinu i usluge, OIB 07214748315, Ulica Slobode 28, 21000 Split</izvorni_sadrzaj>
    <derivirana_varijabla naziv="DomainObject.Predmet.ProtustrankaIDrugiAdressOIB_1">CAKES FACTORY društvo s ograničenom odgovornošću za proizvodnju, trgovinu i usluge, OIB 07214748315, Ulica Slobode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CAKES FACTORY društvo s ograničenom odgovornošću za proizvodnju, trgovinu i usluge</item>
      <item>FINANCIJSKA AGENCIJA, RC SPLIT</item>
      <item>Gerhard Putnik</item>
    </izvorni_sadrzaj>
    <derivirana_varijabla naziv="DomainObject.Predmet.SudioniciListNaziv_1">
      <item>CAKES FACTORY društvo s ograničenom odgovornošću za proizvodnju, trgovinu i usluge</item>
      <item>FINANCIJSKA AGENCIJA, RC SPLIT</item>
      <item>Gerhard Putnik</item>
    </derivirana_varijabla>
  </DomainObject.Predmet.SudioniciListNaziv>
  <DomainObject.Predmet.SudioniciListAdressOIB>
    <izvorni_sadrzaj>
      <item>CAKES FACTORY društvo s ograničenom odgovornošću za proizvodnju, trgovinu i usluge, OIB 07214748315, Ulica Slobode 28,21000 Split</item>
      <item>FINANCIJSKA AGENCIJA, RC SPLIT, OIB 85821130368, Mažuranićevo šetalište 24 b,21000 Split</item>
      <item>Gerhard Putnik, OIB 52801723055, Lumbinov Most 25,21230 Sinj</item>
    </izvorni_sadrzaj>
    <derivirana_varijabla naziv="DomainObject.Predmet.SudioniciListAdressOIB_1">
      <item>CAKES FACTORY društvo s ograničenom odgovornošću za proizvodnju, trgovinu i usluge, OIB 07214748315, Ulica Slobode 28,21000 Split</item>
      <item>FINANCIJSKA AGENCIJA, RC SPLIT, OIB 85821130368, Mažuranićevo šetalište 24 b,21000 Split</item>
      <item>Gerhard Putnik, OIB 52801723055, Lumbinov Most 25,21230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07214748315</item>
      <item>, OIB 85821130368</item>
      <item>, OIB 52801723055</item>
    </izvorni_sadrzaj>
    <derivirana_varijabla naziv="DomainObject.Predmet.SudioniciListNazivOIB_1">
      <item>, OIB 07214748315</item>
      <item>, OIB 85821130368</item>
      <item>, OIB 52801723055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664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2016-09-26T06:51:00Z</dcterms:created>
  <dc:creator>nmarunica</dc:creator>
  <cp:lastModifiedBy>Ana Golub Gruić</cp:lastModifiedBy>
  <cp:lastPrinted>2016-09-27T09:39:00Z</cp:lastPrinted>
  <dcterms:modified xmlns:xsi="http://www.w3.org/2001/XMLSchema-instance" xsi:type="dcterms:W3CDTF">2016-09-27T10:27:00Z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