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2212" w14:paraId="a732212" w:rsidRDefault="00AE649C" w:rsidP="009265FF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265FF" w:rsidP="009265FF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9265FF" w:rsidP="009265FF" w:rsidR="009265FF" w:rsidRPr="00B76F3C">
      <w:pPr>
        <w:pStyle w:val="SudNaziv"/>
      </w:pPr>
      <w:r>
        <w:t>TRGOVAČKI SUD U VARAŽDINU</w:t>
      </w:r>
    </w:p>
    <w:p w:rsidRDefault="00EA1C6D" w:rsidP="009265FF" w:rsidR="00AE649C" w:rsidRPr="00B76F3C">
      <w:pPr>
        <w:pStyle w:val="SudSjedite"/>
      </w:pPr>
      <w:r>
        <w:tab/>
      </w:r>
    </w:p>
    <w:p w:rsidRDefault="009265FF" w:rsidP="009265FF" w:rsidR="009265FF">
      <w:pPr>
        <w:spacing w:after="0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9265FF" w:rsidP="009265FF" w:rsidR="009265FF">
      <w:pPr>
        <w:spacing w:after="0"/>
      </w:pPr>
    </w:p>
    <w:p w:rsidRDefault="009265FF" w:rsidP="009265FF" w:rsidR="009265FF">
      <w:pPr>
        <w:spacing w:after="0"/>
        <w:jc w:val="center"/>
      </w:pPr>
      <w:r>
        <w:t>REPUBLIKA HRVATSKA</w:t>
      </w:r>
    </w:p>
    <w:p w:rsidRDefault="009265FF" w:rsidP="009265FF" w:rsidR="009265FF">
      <w:pPr>
        <w:spacing w:after="0"/>
      </w:pPr>
    </w:p>
    <w:p w:rsidRDefault="009265FF" w:rsidP="009265FF" w:rsidR="009265FF">
      <w:pPr>
        <w:spacing w:after="0"/>
        <w:jc w:val="center"/>
      </w:pPr>
      <w:r>
        <w:t xml:space="preserve">R J E Š E N J E </w:t>
      </w:r>
    </w:p>
    <w:p w:rsidRDefault="009265FF" w:rsidP="009265FF" w:rsidR="009265FF">
      <w:pPr>
        <w:spacing w:after="0"/>
        <w:jc w:val="center"/>
        <w:rPr>
          <w:b/>
        </w:rPr>
      </w:pPr>
    </w:p>
    <w:p w:rsidRDefault="009265FF" w:rsidP="009265FF" w:rsidR="009265FF">
      <w:pPr>
        <w:spacing w:after="0"/>
        <w:jc w:val="center"/>
        <w:rPr>
          <w:b/>
        </w:rPr>
      </w:pPr>
    </w:p>
    <w:p w:rsidRDefault="009265FF" w:rsidP="009265FF" w:rsidR="009265FF">
      <w:pPr>
        <w:spacing w:after="0"/>
        <w:jc w:val="both"/>
      </w:pPr>
      <w:r>
        <w:tab/>
        <w:t>Trgovački sud u Varaždinu, po sucu toga suda Mariji Levanić-Škerbić, kao stečajnom sucu, u stečajnom postupku nad stečajnim dužnikom ATP-TRANSPORTI d.d. Varaždin u stečaju, Koprivnička 2, OIB: 74705784285, dana 04. studenoga 2015.,</w:t>
      </w:r>
    </w:p>
    <w:p w:rsidRDefault="009265FF" w:rsidP="009265FF" w:rsidR="009265FF">
      <w:pPr>
        <w:spacing w:after="0"/>
        <w:jc w:val="both"/>
      </w:pPr>
    </w:p>
    <w:p w:rsidRDefault="009265FF" w:rsidP="009265FF" w:rsidR="009265FF">
      <w:pPr>
        <w:spacing w:after="0"/>
        <w:jc w:val="center"/>
      </w:pPr>
      <w:r>
        <w:t xml:space="preserve">r i j e š i o   j e </w:t>
      </w:r>
    </w:p>
    <w:p w:rsidRDefault="009265FF" w:rsidP="009265FF" w:rsidR="009265FF">
      <w:pPr>
        <w:spacing w:after="0"/>
        <w:rPr>
          <w:b/>
        </w:rPr>
      </w:pPr>
    </w:p>
    <w:p w:rsidRDefault="009265FF" w:rsidP="009265FF" w:rsidR="009265FF">
      <w:pPr>
        <w:spacing w:after="0"/>
        <w:ind w:hanging="705" w:left="705"/>
        <w:jc w:val="both"/>
      </w:pPr>
      <w:r>
        <w:t>I</w:t>
      </w:r>
      <w:r>
        <w:tab/>
        <w:t>Saziva se skupština vjerovnika u stečajnom postupku nad stečajnim dužnikom ATP-TRANSPORTI d.d. Varaždin u stečaju, Koprivnička 2, OIB: 74705784285 kod ovoga suda u Ulici Braće Radića 2, soba 223/II kat, za dan</w:t>
      </w:r>
    </w:p>
    <w:p w:rsidRDefault="009265FF" w:rsidP="009265FF" w:rsidR="009265FF">
      <w:pPr>
        <w:spacing w:after="0"/>
        <w:ind w:left="1080"/>
      </w:pPr>
    </w:p>
    <w:p w:rsidRDefault="009265FF" w:rsidP="009265FF" w:rsidR="009265FF">
      <w:pPr>
        <w:spacing w:after="0"/>
        <w:jc w:val="center"/>
        <w:rPr>
          <w:u w:val="single"/>
        </w:rPr>
      </w:pPr>
      <w:r>
        <w:rPr>
          <w:u w:val="single"/>
        </w:rPr>
        <w:t>09. prosinca 2015. godine u  10,00 sati</w:t>
      </w:r>
    </w:p>
    <w:p w:rsidRDefault="009265FF" w:rsidP="009265FF" w:rsidR="009265FF">
      <w:pPr>
        <w:spacing w:after="0"/>
        <w:ind w:left="1080"/>
      </w:pPr>
    </w:p>
    <w:p w:rsidRDefault="009265FF" w:rsidP="009265FF" w:rsidR="009265FF">
      <w:pPr>
        <w:spacing w:after="0"/>
        <w:ind w:left="1080"/>
      </w:pPr>
      <w:r>
        <w:t xml:space="preserve">sa sljedećim </w:t>
      </w:r>
    </w:p>
    <w:p w:rsidRDefault="009265FF" w:rsidP="009265FF" w:rsidR="009265FF">
      <w:pPr>
        <w:spacing w:after="0"/>
        <w:jc w:val="center"/>
      </w:pPr>
      <w:r>
        <w:t>d n e v n i m    r e d o m:</w:t>
      </w:r>
    </w:p>
    <w:p w:rsidRDefault="009265FF" w:rsidP="009265FF" w:rsidR="009265FF">
      <w:pPr>
        <w:spacing w:after="0"/>
        <w:ind w:left="709"/>
        <w:rPr>
          <w:b/>
        </w:rPr>
      </w:pPr>
    </w:p>
    <w:p w:rsidRDefault="009265FF" w:rsidP="009265FF" w:rsidR="009265FF">
      <w:pPr>
        <w:spacing w:after="0"/>
        <w:ind w:hanging="588" w:left="708"/>
        <w:jc w:val="both"/>
      </w:pPr>
      <w:r>
        <w:t>1.</w:t>
      </w:r>
      <w:r>
        <w:rPr>
          <w:b/>
        </w:rPr>
        <w:tab/>
      </w:r>
      <w:r>
        <w:t>Izvješće stečajnog upravitelja o dosadašnjem tijeku stečajnog postupka i donošenje odluka o daljnjem tijeku stečajnog postupka,</w:t>
      </w:r>
    </w:p>
    <w:p w:rsidRDefault="009265FF" w:rsidP="009265FF" w:rsidR="009265FF">
      <w:pPr>
        <w:spacing w:after="0"/>
        <w:ind w:hanging="705" w:left="705"/>
        <w:jc w:val="both"/>
      </w:pPr>
      <w:r>
        <w:t xml:space="preserve">  2. </w:t>
      </w:r>
      <w:r>
        <w:tab/>
        <w:t>Pribavljanje mišljenja vjerovnika stečajne mase, stečajnog upravitelja i skupštine vjerovnika o obustavi i zaključenju stečajnog postupka zbog nedostatnosti stečajne mase za pokriće troškova stečajnog postupka (čl. 203. st. 2. Stečajnog zakona).</w:t>
      </w:r>
    </w:p>
    <w:p w:rsidRDefault="009265FF" w:rsidP="009265FF" w:rsidR="009265FF">
      <w:pPr>
        <w:spacing w:after="0"/>
        <w:ind w:hanging="705" w:left="705"/>
        <w:jc w:val="both"/>
      </w:pPr>
    </w:p>
    <w:p w:rsidRDefault="009265FF" w:rsidP="009265FF" w:rsidR="009265FF">
      <w:pPr>
        <w:spacing w:after="0"/>
        <w:ind w:hanging="705" w:left="705"/>
        <w:jc w:val="both"/>
      </w:pPr>
      <w:r>
        <w:t>II</w:t>
      </w:r>
      <w:r>
        <w:tab/>
        <w:t>Na skupštinu vjerovnika pozivaju se radi davanja mišljenja pod točkom 2. dnevnog reda: - vjerovnici stečajne mase,</w:t>
      </w:r>
    </w:p>
    <w:p w:rsidRDefault="009265FF" w:rsidP="009265FF" w:rsidR="009265FF">
      <w:pPr>
        <w:spacing w:after="0"/>
        <w:ind w:hanging="705" w:left="705"/>
        <w:jc w:val="both"/>
      </w:pPr>
      <w:r>
        <w:t xml:space="preserve">                     - stečajni upravitelj,</w:t>
      </w:r>
    </w:p>
    <w:p w:rsidRDefault="009265FF" w:rsidP="009265FF" w:rsidR="009265FF">
      <w:pPr>
        <w:spacing w:after="0"/>
        <w:ind w:hanging="705" w:left="705"/>
        <w:jc w:val="both"/>
      </w:pPr>
      <w:r>
        <w:t xml:space="preserve">                     - stečajni vjerovnici.</w:t>
      </w:r>
    </w:p>
    <w:p w:rsidRDefault="009265FF" w:rsidP="009265FF" w:rsidR="009265FF">
      <w:pPr>
        <w:spacing w:after="0"/>
        <w:ind w:hanging="705" w:left="705"/>
        <w:jc w:val="both"/>
      </w:pPr>
    </w:p>
    <w:p w:rsidRDefault="009265FF" w:rsidP="009265FF" w:rsidR="009265FF">
      <w:pPr>
        <w:spacing w:after="0"/>
        <w:ind w:hanging="705" w:left="705"/>
        <w:jc w:val="both"/>
      </w:pPr>
      <w:r>
        <w:t>III</w:t>
      </w:r>
      <w:r>
        <w:tab/>
        <w:t>Ovo rješenje objavljuje se na mrežnoj stranici e-Oglasna ploča suda.</w:t>
      </w:r>
      <w:r>
        <w:tab/>
      </w:r>
    </w:p>
    <w:p w:rsidRDefault="009265FF" w:rsidP="009265FF" w:rsidR="009265FF">
      <w:pPr>
        <w:spacing w:after="0"/>
        <w:ind w:left="720"/>
        <w:jc w:val="both"/>
      </w:pPr>
      <w:r>
        <w:tab/>
      </w:r>
      <w:r>
        <w:tab/>
      </w:r>
    </w:p>
    <w:p w:rsidRDefault="009265FF" w:rsidP="009265FF" w:rsidR="009265FF">
      <w:pPr>
        <w:spacing w:after="0"/>
        <w:jc w:val="center"/>
      </w:pPr>
      <w:r>
        <w:t>Obrazloženje</w:t>
      </w:r>
    </w:p>
    <w:p w:rsidRDefault="009265FF" w:rsidP="009265FF" w:rsidR="009265FF">
      <w:pPr>
        <w:spacing w:after="0"/>
        <w:jc w:val="center"/>
      </w:pPr>
    </w:p>
    <w:p w:rsidRDefault="009265FF" w:rsidP="009265FF" w:rsidR="009265FF">
      <w:pPr>
        <w:spacing w:after="0"/>
        <w:ind w:firstLine="708"/>
        <w:jc w:val="both"/>
      </w:pPr>
      <w:r>
        <w:t>Stečajni upravitelj je u izvješću od 18.05.2015. naveo između ostalog da stečajna masa nije dostatna niti za pokriće troškova stečajnog postupka, zbog čega predlaže obustavu ovog stečajnog postupka.</w:t>
      </w:r>
    </w:p>
    <w:p w:rsidRDefault="009265FF" w:rsidP="009265FF" w:rsidR="009265FF">
      <w:pPr>
        <w:spacing w:after="0"/>
        <w:ind w:firstLine="708"/>
        <w:jc w:val="both"/>
      </w:pPr>
      <w:r>
        <w:t xml:space="preserve">Prema odredbi čl. 203. st. 1. Stečajnog zakona (''Narodne novine'' broj 44/96, 29/99, 129/00, 123/03, 82/06, 116/10, 25/12, 133/12, dalje u tekstu: SZ) stečajni sudac će obustaviti i zaključiti stečajni postupak ako se nakon otvaranja stečajnog postupka pokaže da stečajna masa nije dostatna ni za pokriće troškova postupka, s tim da će, primjenom odredbe čl. 203. </w:t>
      </w:r>
      <w:r>
        <w:lastRenderedPageBreak/>
        <w:t>st. 2. SZ-a, prije donošenja toga rješenja pribaviti mišljenje vjerovnika stečajne mase, stečajnog upravitelja i skupštine vjerovnika o obustavi i zaključenju stečajnog postupka.</w:t>
      </w:r>
    </w:p>
    <w:p w:rsidRDefault="009265FF" w:rsidP="009265FF" w:rsidR="009265FF">
      <w:pPr>
        <w:spacing w:after="0"/>
        <w:ind w:left="720"/>
        <w:jc w:val="both"/>
      </w:pPr>
      <w:r>
        <w:t>Stoga je riješeno kao u izreci.</w:t>
      </w:r>
    </w:p>
    <w:p w:rsidRDefault="009265FF" w:rsidP="009265FF" w:rsidR="009265FF">
      <w:pPr>
        <w:spacing w:after="0"/>
        <w:ind w:left="720"/>
        <w:jc w:val="both"/>
      </w:pPr>
    </w:p>
    <w:p w:rsidRDefault="009265FF" w:rsidP="009265FF" w:rsidR="009265FF">
      <w:pPr>
        <w:spacing w:after="0"/>
        <w:ind w:left="720"/>
        <w:jc w:val="both"/>
      </w:pPr>
      <w:r>
        <w:tab/>
      </w:r>
      <w:r>
        <w:tab/>
      </w:r>
      <w:r>
        <w:tab/>
        <w:t xml:space="preserve">     </w:t>
      </w:r>
    </w:p>
    <w:p w:rsidRDefault="009265FF" w:rsidP="009265FF" w:rsidR="009265FF">
      <w:pPr>
        <w:spacing w:after="0"/>
        <w:ind w:left="720"/>
        <w:jc w:val="center"/>
      </w:pPr>
      <w:r>
        <w:t>U Varaždinu, 04. studenoga 2015. godine</w:t>
      </w:r>
    </w:p>
    <w:p w:rsidRDefault="009265FF" w:rsidP="009265FF" w:rsidR="009265FF">
      <w:pPr>
        <w:spacing w:after="0"/>
        <w:ind w:left="720"/>
        <w:jc w:val="center"/>
      </w:pPr>
    </w:p>
    <w:p w:rsidRDefault="009265FF" w:rsidP="009265FF" w:rsidR="009265FF">
      <w:pPr>
        <w:spacing w:after="0"/>
        <w:ind w:left="720"/>
        <w:jc w:val="both"/>
      </w:pPr>
    </w:p>
    <w:p w:rsidRDefault="009265FF" w:rsidP="009265FF" w:rsidR="009265FF">
      <w:pPr>
        <w:spacing w:after="0"/>
        <w:ind w:firstLine="12" w:left="5652"/>
        <w:jc w:val="both"/>
      </w:pPr>
      <w:r>
        <w:t xml:space="preserve">    STEČAJNI SUDAC:</w:t>
      </w:r>
    </w:p>
    <w:p w:rsidRDefault="009265FF" w:rsidP="009265FF" w:rsidR="009265FF">
      <w:pPr>
        <w:spacing w:after="0"/>
        <w:ind w:firstLine="72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Marija Levanić-Škerbić,v.r.</w:t>
      </w:r>
    </w:p>
    <w:p w:rsidRDefault="009265FF" w:rsidP="009265FF" w:rsidR="009265FF">
      <w:pPr>
        <w:spacing w:after="0"/>
        <w:ind w:firstLine="720"/>
        <w:jc w:val="both"/>
      </w:pPr>
    </w:p>
    <w:p w:rsidRDefault="009265FF" w:rsidP="009265FF" w:rsidR="009265FF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</w:t>
      </w:r>
      <w:proofErr w:type="spellStart"/>
      <w:r>
        <w:t>otpravka</w:t>
      </w:r>
      <w:proofErr w:type="spellEnd"/>
      <w:r>
        <w:t>-ovlašteni službenik:</w:t>
      </w:r>
    </w:p>
    <w:p w:rsidRDefault="009265FF" w:rsidP="009265FF" w:rsidR="009265FF">
      <w:pPr>
        <w:spacing w:after="0"/>
        <w:ind w:firstLine="720"/>
        <w:jc w:val="both"/>
      </w:pPr>
    </w:p>
    <w:p w:rsidRDefault="009265FF" w:rsidP="009265FF" w:rsidR="009265FF">
      <w:pPr>
        <w:spacing w:after="0"/>
        <w:ind w:firstLine="720"/>
        <w:jc w:val="both"/>
        <w:rPr>
          <w:b/>
        </w:rPr>
      </w:pPr>
    </w:p>
    <w:p w:rsidRDefault="009265FF" w:rsidP="009265FF" w:rsidR="009265FF">
      <w:pPr>
        <w:spacing w:after="0"/>
        <w:ind w:firstLine="720"/>
        <w:jc w:val="both"/>
      </w:pPr>
    </w:p>
    <w:p w:rsidRDefault="009265FF" w:rsidP="009265FF" w:rsidR="009265FF">
      <w:pPr>
        <w:spacing w:after="0"/>
        <w:jc w:val="both"/>
      </w:pPr>
      <w:r>
        <w:t>POUKA O PRAVNOM LIJEKU :</w:t>
      </w:r>
    </w:p>
    <w:p w:rsidRDefault="009265FF" w:rsidP="009265FF" w:rsidR="009265FF">
      <w:pPr>
        <w:spacing w:after="0"/>
        <w:jc w:val="both"/>
      </w:pPr>
      <w:r>
        <w:t>Protiv ovog rješenja posebna žalba nije dopuštena.</w:t>
      </w:r>
    </w:p>
    <w:p w:rsidRDefault="009265FF" w:rsidP="009265FF" w:rsidR="009265FF">
      <w:pPr>
        <w:spacing w:after="0"/>
        <w:jc w:val="both"/>
      </w:pPr>
    </w:p>
    <w:p w:rsidRDefault="009265FF" w:rsidP="009265FF" w:rsidR="009265FF">
      <w:pPr>
        <w:spacing w:after="0"/>
        <w:jc w:val="both"/>
      </w:pPr>
    </w:p>
    <w:p w:rsidRDefault="009265FF" w:rsidP="009265FF" w:rsidR="009265FF">
      <w:pPr>
        <w:spacing w:after="0"/>
        <w:jc w:val="both"/>
      </w:pPr>
      <w:r>
        <w:t xml:space="preserve">DNA: </w:t>
      </w:r>
    </w:p>
    <w:p w:rsidRDefault="009265FF" w:rsidP="009265FF" w:rsidR="009265FF">
      <w:pPr>
        <w:numPr>
          <w:ilvl w:val="0"/>
          <w:numId w:val="47"/>
        </w:numPr>
        <w:spacing w:after="0"/>
        <w:jc w:val="both"/>
      </w:pPr>
      <w:r>
        <w:t xml:space="preserve">Stečajni upravitelj Želimir </w:t>
      </w:r>
      <w:proofErr w:type="spellStart"/>
      <w:r>
        <w:t>Uršulin</w:t>
      </w:r>
      <w:proofErr w:type="spellEnd"/>
      <w:r>
        <w:t>, putem e-</w:t>
      </w:r>
      <w:proofErr w:type="spellStart"/>
      <w:r>
        <w:t>maila</w:t>
      </w:r>
      <w:proofErr w:type="spellEnd"/>
      <w:r>
        <w:t>.</w:t>
      </w:r>
    </w:p>
    <w:p w:rsidRDefault="009265FF" w:rsidP="009265FF" w:rsidR="009265FF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</w:pPr>
      <w:r>
        <w:t>ŽDO Varaždin, građansko-upravni odjel</w:t>
      </w:r>
    </w:p>
    <w:p w:rsidRDefault="009265FF" w:rsidP="009265FF" w:rsidR="009265FF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</w:pPr>
      <w:r>
        <w:t>e-oglasna ploča suda</w:t>
      </w:r>
    </w:p>
    <w:p w:rsidRDefault="009265FF" w:rsidP="009265FF" w:rsidR="009265FF">
      <w:pPr>
        <w:spacing w:after="0"/>
        <w:jc w:val="both"/>
      </w:pPr>
    </w:p>
    <w:p w:rsidRDefault="00CB0EA4" w:rsidP="009265FF" w:rsidR="00CB0EA4">
      <w:pPr>
        <w:pStyle w:val="Naslovdokumenta"/>
        <w:spacing w:after="0"/>
      </w:pPr>
    </w:p>
    <w:p w:rsidRDefault="0071688E" w:rsidP="009265FF" w:rsidR="0071688E">
      <w:pPr>
        <w:pStyle w:val="Poetniodjeljak"/>
        <w:spacing w:after="0"/>
      </w:pPr>
    </w:p>
    <w:p w:rsidRDefault="00A21F0D" w:rsidP="009265FF" w:rsidR="00A21F0D">
      <w:pPr>
        <w:pStyle w:val="NormaleSPIS"/>
        <w:spacing w:after="0"/>
        <w:rPr>
          <w:noProof/>
        </w:rPr>
      </w:pPr>
    </w:p>
    <w:p w:rsidRDefault="00DA0242" w:rsidP="009265FF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65FF" w:rsidR="008333A9">
    <w:pPr>
      <w:pStyle w:val="Zaglavlje"/>
    </w:pPr>
    <w:r>
      <w:rPr>
        <w:rStyle w:val="PozadinaSvijetloCrvena"/>
        <w:shd w:fill="auto" w:color="auto" w:val="clear"/>
      </w:rPr>
      <w:t>Poslovni broj. 7 St-59/12-62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5FF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736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St-59/2012-62</izvorni_sadrzaj>
    <derivirana_varijabla naziv="DomainObject.Oznaka_1">St-59/2012-62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2012.</izvorni_sadrzaj>
    <derivirana_varijabla naziv="DomainObject.Predmet.DatumOsnivanja_1">24.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30.8.2013 priložen na 5 P-599/12</izvorni_sadrzaj>
    <derivirana_varijabla naziv="DomainObject.Predmet.Opis_1">30.8.2013 priložen na 5 P-599/12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St-59/2012</izvorni_sadrzaj>
    <derivirana_varijabla naziv="DomainObject.Predmet.OznakaBroj_1">St-59/2012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ATP - TRANSPORTI d.d. Varaždin</izvorni_sadrzaj>
    <derivirana_varijabla naziv="DomainObject.Predmet.ProtustrankaFormated_1">  ATP - TRANSPORTI d.d. Varaždin</derivirana_varijabla>
  </DomainObject.Predmet.ProtustrankaFormated>
  <DomainObject.Predmet.ProtustrankaFormatedOIB>
    <izvorni_sadrzaj>  ATP - TRANSPORTI d.d. Varaždin, OIB 74705784285</izvorni_sadrzaj>
    <derivirana_varijabla naziv="DomainObject.Predmet.ProtustrankaFormatedOIB_1">  ATP - TRANSPORTI d.d. Varaždin, OIB 74705784285</derivirana_varijabla>
  </DomainObject.Predmet.ProtustrankaFormatedOIB>
  <DomainObject.Predmet.ProtustrankaFormatedWithAdress>
    <izvorni_sadrzaj> ATP - TRANSPORTI d.d. Varaždin, Koprivnička 2, Varaždin</izvorni_sadrzaj>
    <derivirana_varijabla naziv="DomainObject.Predmet.ProtustrankaFormatedWithAdress_1"> ATP - TRANSPORTI d.d. Varaždin, Koprivnička 2, Varaždin</derivirana_varijabla>
  </DomainObject.Predmet.ProtustrankaFormatedWithAdress>
  <DomainObject.Predmet.ProtustrankaFormatedWithAdressOIB>
    <izvorni_sadrzaj> ATP - TRANSPORTI d.d. Varaždin, OIB 74705784285, Koprivnička 2, Varaždin</izvorni_sadrzaj>
    <derivirana_varijabla naziv="DomainObject.Predmet.ProtustrankaFormatedWithAdressOIB_1"> ATP - TRANSPORTI d.d. Varaždin, OIB 74705784285, Koprivnička 2, Varaždin</derivirana_varijabla>
  </DomainObject.Predmet.ProtustrankaFormatedWithAdressOIB>
  <DomainObject.Predmet.ProtustrankaWithAdress>
    <izvorni_sadrzaj>ATP - TRANSPORTI d.d. Varaždin Koprivnička 2, Varaždin</izvorni_sadrzaj>
    <derivirana_varijabla naziv="DomainObject.Predmet.ProtustrankaWithAdress_1">ATP - TRANSPORTI d.d. Varaždin Koprivnička 2, Varaždin</derivirana_varijabla>
  </DomainObject.Predmet.ProtustrankaWithAdress>
  <DomainObject.Predmet.ProtustrankaWithAdressOIB>
    <izvorni_sadrzaj>ATP - TRANSPORTI d.d. Varaždin, OIB 74705784285, Koprivnička 2, Varaždin</izvorni_sadrzaj>
    <derivirana_varijabla naziv="DomainObject.Predmet.ProtustrankaWithAdressOIB_1">ATP - TRANSPORTI d.d. Varaždin, OIB 74705784285, Koprivnička 2, Varaždin</derivirana_varijabla>
  </DomainObject.Predmet.ProtustrankaWithAdressOIB>
  <DomainObject.Predmet.ProtustrankaNazivFormated>
    <izvorni_sadrzaj>ATP - TRANSPORTI d.d. Varaždin</izvorni_sadrzaj>
    <derivirana_varijabla naziv="DomainObject.Predmet.ProtustrankaNazivFormated_1">ATP - TRANSPORTI d.d. Varaždin</derivirana_varijabla>
  </DomainObject.Predmet.ProtustrankaNazivFormated>
  <DomainObject.Predmet.ProtustrankaNazivFormatedOIB>
    <izvorni_sadrzaj>ATP - TRANSPORTI d.d. Varaždin, OIB 74705784285</izvorni_sadrzaj>
    <derivirana_varijabla naziv="DomainObject.Predmet.ProtustrankaNazivFormatedOIB_1">ATP - TRANSPORTI d.d. Varaždin, OIB 74705784285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</izvorni_sadrzaj>
    <derivirana_varijabla naziv="DomainObject.Predmet.StrankaFormated_1">  POREZNA UPRAVA PODRUČNI URED VARAŽDIN</derivirana_varijabla>
  </DomainObject.Predmet.StrankaFormated>
  <DomainObject.Predmet.StrankaFormatedOIB>
    <izvorni_sadrzaj>  POREZNA UPRAVA PODRUČNI URED VARAŽDIN</izvorni_sadrzaj>
    <derivirana_varijabla naziv="DomainObject.Predmet.StrankaFormatedOIB_1">  POREZNA UPRAVA PODRUČNI URED VARAŽDIN</derivirana_varijabla>
  </DomainObject.Predmet.StrankaFormatedOIB>
  <DomainObject.Predmet.StrankaFormatedWithAdress>
    <izvorni_sadrzaj> POREZNA UPRAVA PODRUČNI URED VARAŽDIN, Graberje 1, 42000 Varaždin</izvorni_sadrzaj>
    <derivirana_varijabla naziv="DomainObject.Predmet.StrankaFormatedWithAdress_1"> POREZNA UPRAVA PODRUČNI URED VARAŽDIN, Graberje 1, 42000 Varaždin</derivirana_varijabla>
  </DomainObject.Predmet.StrankaFormatedWithAdress>
  <DomainObject.Predmet.StrankaFormatedWithAdressOIB>
    <izvorni_sadrzaj> POREZNA UPRAVA PODRUČNI URED VARAŽDIN, Graberje 1, 42000 Varaždin</izvorni_sadrzaj>
    <derivirana_varijabla naziv="DomainObject.Predmet.StrankaFormatedWithAdressOIB_1"> POREZNA UPRAVA PODRUČNI URED VARAŽDIN, Graberje 1, 42000 Varaždin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Graberje 1,42000 Varaždin</izvorni_sadrzaj>
    <derivirana_varijabla naziv="DomainObject.Predmet.StrankaWithAdressOIB_1">POREZNA UPRAVA PODRUČNI URED VARAŽDIN,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</izvorni_sadrzaj>
    <derivirana_varijabla naziv="DomainObject.Predmet.StrankaNazivFormatedOIB_1">POREZNA UPRAVA PODRUČNI URED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PODRUČNI URED VARAŽDIN</item>
    </izvorni_sadrzaj>
    <derivirana_varijabla naziv="DomainObject.Predmet.StrankaListFormated_1">
      <item>POREZNA UPRAVA PODRUČNI URED VARAŽDIN</item>
    </derivirana_varijabla>
  </DomainObject.Predmet.StrankaListFormated>
  <DomainObject.Predmet.StrankaListFormatedOIB>
    <izvorni_sadrzaj>
      <item>POREZNA UPRAVA PODRUČNI URED VARAŽDIN</item>
    </izvorni_sadrzaj>
    <derivirana_varijabla naziv="DomainObject.Predmet.StrankaListFormatedOIB_1">
      <item>POREZNA UPRAVA PODRUČNI URED VARAŽDIN</item>
    </derivirana_varijabla>
  </DomainObject.Predmet.StrankaListFormatedOIB>
  <DomainObject.Predmet.StrankaListFormatedWithAdress>
    <izvorni_sadrzaj>
      <item>POREZNA UPRAVA PODRUČNI URED VARAŽDIN, Graberje 1, 42000 Varaždin</item>
    </izvorni_sadrzaj>
    <derivirana_varijabla naziv="DomainObject.Predmet.StrankaListFormatedWithAdress_1">
      <item>POREZNA UPRAVA PODRUČNI URED VARAŽDIN, Graberje 1, 42000 Varaždin</item>
    </derivirana_varijabla>
  </DomainObject.Predmet.StrankaListFormatedWithAdress>
  <DomainObject.Predmet.StrankaListFormatedWithAdressOIB>
    <izvorni_sadrzaj>
      <item>POREZNA UPRAVA PODRUČNI URED VARAŽDIN, Graberje 1, 42000 Varaždin</item>
    </izvorni_sadrzaj>
    <derivirana_varijabla naziv="DomainObject.Predmet.StrankaListFormatedWithAdressOIB_1">
      <item>POREZNA UPRAVA PODRUČNI URED VARAŽDIN, Graberje 1, 42000 Varaždin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</item>
    </izvorni_sadrzaj>
    <derivirana_varijabla naziv="DomainObject.Predmet.StrankaListNazivFormatedOIB_1">
      <item>POREZNA UPRAVA PODRUČNI URED VARAŽDIN</item>
    </derivirana_varijabla>
  </DomainObject.Predmet.StrankaListNazivFormatedOIB>
  <DomainObject.Predmet.ProtuStrankaListFormated>
    <izvorni_sadrzaj>
      <item>ATP - TRANSPORTI d.d. Varaždin</item>
    </izvorni_sadrzaj>
    <derivirana_varijabla naziv="DomainObject.Predmet.ProtuStrankaListFormated_1">
      <item>ATP - TRANSPORTI d.d. Varaždin</item>
    </derivirana_varijabla>
  </DomainObject.Predmet.ProtuStrankaListFormated>
  <DomainObject.Predmet.ProtuStrankaListFormatedOIB>
    <izvorni_sadrzaj>
      <item>ATP - TRANSPORTI d.d. Varaždin, OIB 74705784285</item>
    </izvorni_sadrzaj>
    <derivirana_varijabla naziv="DomainObject.Predmet.ProtuStrankaListFormatedOIB_1">
      <item>ATP - TRANSPORTI d.d. Varaždin, OIB 74705784285</item>
    </derivirana_varijabla>
  </DomainObject.Predmet.ProtuStrankaListFormatedOIB>
  <DomainObject.Predmet.ProtuStrankaListFormatedWithAdress>
    <izvorni_sadrzaj>
      <item>ATP - TRANSPORTI d.d. Varaždin, Koprivnička 2, Varaždin</item>
    </izvorni_sadrzaj>
    <derivirana_varijabla naziv="DomainObject.Predmet.ProtuStrankaListFormatedWithAdress_1">
      <item>ATP - TRANSPORTI d.d. Varaždin, Koprivnička 2, Varaždin</item>
    </derivirana_varijabla>
  </DomainObject.Predmet.ProtuStrankaListFormatedWithAdress>
  <DomainObject.Predmet.ProtuStrankaListFormatedWithAdressOIB>
    <izvorni_sadrzaj>
      <item>ATP - TRANSPORTI d.d. Varaždin, OIB 74705784285, Koprivnička 2, Varaždin</item>
    </izvorni_sadrzaj>
    <derivirana_varijabla naziv="DomainObject.Predmet.ProtuStrankaListFormatedWithAdressOIB_1">
      <item>ATP - TRANSPORTI d.d. Varaždin, OIB 74705784285, Koprivnička 2, Varaždin</item>
    </derivirana_varijabla>
  </DomainObject.Predmet.ProtuStrankaListFormatedWithAdressOIB>
  <DomainObject.Predmet.ProtuStrankaListNazivFormated>
    <izvorni_sadrzaj>
      <item>ATP - TRANSPORTI d.d. Varaždin</item>
    </izvorni_sadrzaj>
    <derivirana_varijabla naziv="DomainObject.Predmet.ProtuStrankaListNazivFormated_1">
      <item>ATP - TRANSPORTI d.d. Varaždin</item>
    </derivirana_varijabla>
  </DomainObject.Predmet.ProtuStrankaListNazivFormated>
  <DomainObject.Predmet.ProtuStrankaListNazivFormatedOIB>
    <izvorni_sadrzaj>
      <item>ATP - TRANSPORTI d.d. Varaždin, OIB 74705784285</item>
    </izvorni_sadrzaj>
    <derivirana_varijabla naziv="DomainObject.Predmet.ProtuStrankaListNazivFormatedOIB_1">
      <item>ATP - TRANSPORTI d.d. Varaždin, OIB 74705784285</item>
    </derivirana_varijabla>
  </DomainObject.Predmet.ProtuStrankaListNazivFormatedOIB>
  <DomainObject.Predmet.OstaliListFormated>
    <izvorni_sadrzaj>
      <item>SUDSKI REGISTAR</item>
      <item>ŽUPANIJSKO DRŽAVNO ODVJETNIŠTVO U VARAŽDINU Građansko upravni odjel</item>
      <item>ZAGREBAČKA BANKA DIONIČKO DRUŠTVO</item>
      <item>HRVATSKA POŠTANSKA BANKA, dioničko društvo</item>
      <item>PODRAVSKA BANKA dioničko društvo</item>
      <item>KREDITNA BANKA ZAGREB, dioničko društvo</item>
      <item>Marijo Madić, direktor</item>
      <item>Stjepan Igrec</item>
      <item>POLICIJSKA UPRAVA VARAŽDINSKA PP Varaždin</item>
      <item>NARODNE NOVINE, dioničko društvo za izdavanje i tiskanje Službenog lista Republike Hrvatske, službenih i drugih obrazaca te </item>
      <item>Financijska agencija</item>
      <item>NARODNE NOVINE d.d.</item>
      <item>Želimir Uršulin</item>
      <item>Prekršajni sud u Čakovcu</item>
    </izvorni_sadrzaj>
    <derivirana_varijabla naziv="DomainObject.Predmet.OstaliListFormated_1">
      <item>SUDSKI REGISTAR</item>
      <item>ŽUPANIJSKO DRŽAVNO ODVJETNIŠTVO U VARAŽDINU Građansko upravni odjel</item>
      <item>ZAGREBAČKA BANKA DIONIČKO DRUŠTVO</item>
      <item>HRVATSKA POŠTANSKA BANKA, dioničko društvo</item>
      <item>PODRAVSKA BANKA dioničko društvo</item>
      <item>KREDITNA BANKA ZAGREB, dioničko društvo</item>
      <item>Marijo Madić, direktor</item>
      <item>Stjepan Igrec</item>
      <item>POLICIJSKA UPRAVA VARAŽDINSKA PP Varaždin</item>
      <item>NARODNE NOVINE, dioničko društvo za izdavanje i tiskanje Službenog lista Republike Hrvatske, službenih i drugih obrazaca te </item>
      <item>Financijska agencija</item>
      <item>NARODNE NOVINE d.d.</item>
      <item>Želimir Uršulin</item>
      <item>Prekršajni sud u Čakovcu</item>
    </derivirana_varijabla>
  </DomainObject.Predmet.OstaliListFormated>
  <DomainObject.Predmet.OstaliListFormatedOIB>
    <izvorni_sadrzaj>
      <item>SUDSKI REGISTAR</item>
      <item>ŽUPANIJSKO DRŽAVNO ODVJETNIŠTVO U VARAŽDINU Građansko upravni odjel</item>
      <item>ZAGREBAČKA BANKA DIONIČKO DRUŠTVO, OIB 92963223473</item>
      <item>HRVATSKA POŠTANSKA BANKA, dioničko društvo, OIB 87939104217</item>
      <item>PODRAVSKA BANKA dioničko društvo, OIB 97326283154</item>
      <item>KREDITNA BANKA ZAGREB, dioničko društvo, OIB 70663193635</item>
      <item>Marijo Madić, direktor</item>
      <item>Stjepan Igrec</item>
      <item>POLICIJSKA UPRAVA VARAŽDINSKA PP Varaždin</item>
      <item>NARODNE NOVINE, dioničko društvo za izdavanje i tiskanje Službenog lista Republike Hrvatske, službenih i drugih obrazaca te , OIB 64546066176</item>
      <item>Financijska agencija</item>
      <item>NARODNE NOVINE d.d., OIB 64546066176</item>
      <item>Želimir Uršulin, OIB 03842320752</item>
      <item>Prekršajni sud u Čakovcu</item>
    </izvorni_sadrzaj>
    <derivirana_varijabla naziv="DomainObject.Predmet.OstaliListFormatedOIB_1">
      <item>SUDSKI REGISTAR</item>
      <item>ŽUPANIJSKO DRŽAVNO ODVJETNIŠTVO U VARAŽDINU Građansko upravni odjel</item>
      <item>ZAGREBAČKA BANKA DIONIČKO DRUŠTVO, OIB 92963223473</item>
      <item>HRVATSKA POŠTANSKA BANKA, dioničko društvo, OIB 87939104217</item>
      <item>PODRAVSKA BANKA dioničko društvo, OIB 97326283154</item>
      <item>KREDITNA BANKA ZAGREB, dioničko društvo, OIB 70663193635</item>
      <item>Marijo Madić, direktor</item>
      <item>Stjepan Igrec</item>
      <item>POLICIJSKA UPRAVA VARAŽDINSKA PP Varaždin</item>
      <item>NARODNE NOVINE, dioničko društvo za izdavanje i tiskanje Službenog lista Republike Hrvatske, službenih i drugih obrazaca te , OIB 64546066176</item>
      <item>Financijska agencija</item>
      <item>NARODNE NOVINE d.d., OIB 64546066176</item>
      <item>Želimir Uršulin, OIB 03842320752</item>
      <item>Prekršajni sud u Čakovcu</item>
    </derivirana_varijabla>
  </DomainObject.Predmet.OstaliListFormatedOIB>
  <DomainObject.Predmet.OstaliListFormatedWithAdress>
    <izvorni_sadrzaj>
      <item>SUDSKI REGISTAR</item>
      <item>ŽUPANIJSKO DRŽAVNO ODVJETNIŠTVO U VARAŽDINU Građansko upravni odjel, Kratka 1, 42000 Varaždin</item>
      <item>ZAGREBAČKA BANKA DIONIČKO DRUŠTVO, Paromlinska Cesta 2, 10000 Zagreb</item>
      <item>HRVATSKA POŠTANSKA BANKA, dioničko društvo, Jurišićeva 4, 10000 Zagreb</item>
      <item>PODRAVSKA BANKA dioničko društvo, Opatička 3, Koprivnica</item>
      <item>KREDITNA BANKA ZAGREB, dioničko društvo, Ulica grada Vukovara 74, 10000 Zagreb</item>
      <item>Marijo Madić, direktor, F. Supila 7A, 42000 Varaždin</item>
      <item>Stjepan Igrec, Zagrebačka 50, 42000 Varaždin</item>
      <item>POLICIJSKA UPRAVA VARAŽDINSKA PP Varaždin, A. Cesarca 18, 42000 Varaždin</item>
      <item>NARODNE NOVINE, dioničko društvo za izdavanje i tiskanje Službenog lista Republike Hrvatske, službenih i drugih obrazaca te , Savski Gaj XIII. put 6, 10000 Zagreb</item>
      <item>Financijska agencija, Vrtni put 3, 10000 Zagreb</item>
      <item>NARODNE NOVINE d.d., Savski gaj XIII.put 6, 10000 Zagreb</item>
      <item>Želimir Uršulin, Trg Hrvatskih Ivanovaca 9, 42240 Ivanec</item>
      <item>Prekršajni sud u Čakovcu, R. Boškovića 18, 40000 Čakovec</item>
    </izvorni_sadrzaj>
    <derivirana_varijabla naziv="DomainObject.Predmet.OstaliListFormatedWithAdress_1">
      <item>SUDSKI REGISTAR</item>
      <item>ŽUPANIJSKO DRŽAVNO ODVJETNIŠTVO U VARAŽDINU Građansko upravni odjel, Kratka 1, 42000 Varaždin</item>
      <item>ZAGREBAČKA BANKA DIONIČKO DRUŠTVO, Paromlinska Cesta 2, 10000 Zagreb</item>
      <item>HRVATSKA POŠTANSKA BANKA, dioničko društvo, Jurišićeva 4, 10000 Zagreb</item>
      <item>PODRAVSKA BANKA dioničko društvo, Opatička 3, Koprivnica</item>
      <item>KREDITNA BANKA ZAGREB, dioničko društvo, Ulica grada Vukovara 74, 10000 Zagreb</item>
      <item>Marijo Madić, direktor, F. Supila 7A, 42000 Varaždin</item>
      <item>Stjepan Igrec, Zagrebačka 50, 42000 Varaždin</item>
      <item>POLICIJSKA UPRAVA VARAŽDINSKA PP Varaždin, A. Cesarca 18, 42000 Varaždin</item>
      <item>NARODNE NOVINE, dioničko društvo za izdavanje i tiskanje Službenog lista Republike Hrvatske, službenih i drugih obrazaca te , Savski Gaj XIII. put 6, 10000 Zagreb</item>
      <item>Financijska agencija, Vrtni put 3, 10000 Zagreb</item>
      <item>NARODNE NOVINE d.d., Savski gaj XIII.put 6, 10000 Zagreb</item>
      <item>Želimir Uršulin, Trg Hrvatskih Ivanovaca 9, 42240 Ivanec</item>
      <item>Prekršajni sud u Čakovcu, R. Boškovića 18, 40000 Čakovec</item>
    </derivirana_varijabla>
  </DomainObject.Predmet.OstaliListFormatedWithAdress>
  <DomainObject.Predmet.OstaliListFormatedWithAdressOIB>
    <izvorni_sadrzaj>
      <item>SUDSKI REGISTAR</item>
      <item>ŽUPANIJSKO DRŽAVNO ODVJETNIŠTVO U VARAŽDINU Građansko upravni odjel, Kratka 1, 42000 Varaždin</item>
      <item>ZAGREBAČKA BANKA DIONIČKO DRUŠTVO, OIB 92963223473, Paromlinska Cesta 2, 10000 Zagreb</item>
      <item>HRVATSKA POŠTANSKA BANKA, dioničko društvo, OIB 87939104217, Jurišićeva 4, 10000 Zagreb</item>
      <item>PODRAVSKA BANKA dioničko društvo, OIB 97326283154, Opatička 3, Koprivnica</item>
      <item>KREDITNA BANKA ZAGREB, dioničko društvo, OIB 70663193635, Ulica grada Vukovara 74, 10000 Zagreb</item>
      <item>Marijo Madić, direktor, F. Supila 7A, 42000 Varaždin</item>
      <item>Stjepan Igrec, Zagrebačka 50, 42000 Varaždin</item>
      <item>POLICIJSKA UPRAVA VARAŽDINSKA PP Varaždin, A. Cesarca 18, 42000 Varaždin</item>
      <item>NARODNE NOVINE, dioničko društvo za izdavanje i tiskanje Službenog lista Republike Hrvatske, službenih i drugih obrazaca te , OIB 64546066176, Savski Gaj XIII. put 6, 10000 Zagreb</item>
      <item>Financijska agencija, Vrtni put 3, 10000 Zagreb</item>
      <item>NARODNE NOVINE d.d., OIB 64546066176, Savski gaj XIII.put 6, 10000 Zagreb</item>
      <item>Želimir Uršulin, OIB 03842320752, Trg Hrvatskih Ivanovaca 9, 42240 Ivanec</item>
      <item>Prekršajni sud u Čakovcu, R. Boškovića 18, 40000 Čakovec</item>
    </izvorni_sadrzaj>
    <derivirana_varijabla naziv="DomainObject.Predmet.OstaliListFormatedWithAdressOIB_1">
      <item>SUDSKI REGISTAR</item>
      <item>ŽUPANIJSKO DRŽAVNO ODVJETNIŠTVO U VARAŽDINU Građansko upravni odjel, Kratka 1, 42000 Varaždin</item>
      <item>ZAGREBAČKA BANKA DIONIČKO DRUŠTVO, OIB 92963223473, Paromlinska Cesta 2, 10000 Zagreb</item>
      <item>HRVATSKA POŠTANSKA BANKA, dioničko društvo, OIB 87939104217, Jurišićeva 4, 10000 Zagreb</item>
      <item>PODRAVSKA BANKA dioničko društvo, OIB 97326283154, Opatička 3, Koprivnica</item>
      <item>KREDITNA BANKA ZAGREB, dioničko društvo, OIB 70663193635, Ulica grada Vukovara 74, 10000 Zagreb</item>
      <item>Marijo Madić, direktor, F. Supila 7A, 42000 Varaždin</item>
      <item>Stjepan Igrec, Zagrebačka 50, 42000 Varaždin</item>
      <item>POLICIJSKA UPRAVA VARAŽDINSKA PP Varaždin, A. Cesarca 18, 42000 Varaždin</item>
      <item>NARODNE NOVINE, dioničko društvo za izdavanje i tiskanje Službenog lista Republike Hrvatske, službenih i drugih obrazaca te , OIB 64546066176, Savski Gaj XIII. put 6, 10000 Zagreb</item>
      <item>Financijska agencija, Vrtni put 3, 10000 Zagreb</item>
      <item>NARODNE NOVINE d.d., OIB 64546066176, Savski gaj XIII.put 6, 10000 Zagreb</item>
      <item>Želimir Uršulin, OIB 03842320752, Trg Hrvatskih Ivanovaca 9, 42240 Ivanec</item>
      <item>Prekršajni sud u Čakovcu, R. Boškovića 18, 40000 Čakovec</item>
    </derivirana_varijabla>
  </DomainObject.Predmet.OstaliListFormatedWithAdressOIB>
  <DomainObject.Predmet.OstaliListNazivFormated>
    <izvorni_sadrzaj>
      <item>SUDSKI REGISTAR</item>
      <item>ŽUPANIJSKO DRŽAVNO ODVJETNIŠTVO U VARAŽDINU Građansko upravni odjel</item>
      <item>ZAGREBAČKA BANKA DIONIČKO DRUŠTVO</item>
      <item>HRVATSKA POŠTANSKA BANKA, dioničko društvo</item>
      <item>PODRAVSKA BANKA dioničko društvo</item>
      <item>KREDITNA BANKA ZAGREB, dioničko društvo</item>
      <item>Marijo Madić, direktor</item>
      <item>Stjepan Igrec</item>
      <item>POLICIJSKA UPRAVA VARAŽDINSKA PP Varaždin</item>
      <item>NARODNE NOVINE, dioničko društvo za izdavanje i tiskanje Službenog lista Republike Hrvatske, službenih i drugih obrazaca te </item>
      <item>Financijska agencija</item>
      <item>NARODNE NOVINE d.d.</item>
      <item>Želimir Uršulin</item>
      <item>Prekršajni sud u Čakovcu</item>
    </izvorni_sadrzaj>
    <derivirana_varijabla naziv="DomainObject.Predmet.OstaliListNazivFormated_1">
      <item>SUDSKI REGISTAR</item>
      <item>ŽUPANIJSKO DRŽAVNO ODVJETNIŠTVO U VARAŽDINU Građansko upravni odjel</item>
      <item>ZAGREBAČKA BANKA DIONIČKO DRUŠTVO</item>
      <item>HRVATSKA POŠTANSKA BANKA, dioničko društvo</item>
      <item>PODRAVSKA BANKA dioničko društvo</item>
      <item>KREDITNA BANKA ZAGREB, dioničko društvo</item>
      <item>Marijo Madić, direktor</item>
      <item>Stjepan Igrec</item>
      <item>POLICIJSKA UPRAVA VARAŽDINSKA PP Varaždin</item>
      <item>NARODNE NOVINE, dioničko društvo za izdavanje i tiskanje Službenog lista Republike Hrvatske, službenih i drugih obrazaca te </item>
      <item>Financijska agencija</item>
      <item>NARODNE NOVINE d.d.</item>
      <item>Želimir Uršulin</item>
      <item>Prekršajni sud u Čakovcu</item>
    </derivirana_varijabla>
  </DomainObject.Predmet.OstaliListNazivFormated>
  <DomainObject.Predmet.OstaliListNazivFormatedOIB>
    <izvorni_sadrzaj>
      <item>SUDSKI REGISTAR</item>
      <item>ŽUPANIJSKO DRŽAVNO ODVJETNIŠTVO U VARAŽDINU Građansko upravni odjel</item>
      <item>ZAGREBAČKA BANKA DIONIČKO DRUŠTVO, OIB 92963223473</item>
      <item>HRVATSKA POŠTANSKA BANKA, dioničko društvo, OIB 87939104217</item>
      <item>PODRAVSKA BANKA dioničko društvo, OIB 97326283154</item>
      <item>KREDITNA BANKA ZAGREB, dioničko društvo, OIB 70663193635</item>
      <item>Marijo Madić, direktor</item>
      <item>Stjepan Igrec</item>
      <item>POLICIJSKA UPRAVA VARAŽDINSKA PP Varaždin</item>
      <item>NARODNE NOVINE, dioničko društvo za izdavanje i tiskanje Službenog lista Republike Hrvatske, službenih i drugih obrazaca te , OIB 64546066176</item>
      <item>Financijska agencija</item>
      <item>NARODNE NOVINE d.d., OIB 64546066176</item>
      <item>Želimir Uršulin, OIB 03842320752</item>
      <item>Prekršajni sud u Čakovcu</item>
    </izvorni_sadrzaj>
    <derivirana_varijabla naziv="DomainObject.Predmet.OstaliListNazivFormatedOIB_1">
      <item>SUDSKI REGISTAR</item>
      <item>ŽUPANIJSKO DRŽAVNO ODVJETNIŠTVO U VARAŽDINU Građansko upravni odjel</item>
      <item>ZAGREBAČKA BANKA DIONIČKO DRUŠTVO, OIB 92963223473</item>
      <item>HRVATSKA POŠTANSKA BANKA, dioničko društvo, OIB 87939104217</item>
      <item>PODRAVSKA BANKA dioničko društvo, OIB 97326283154</item>
      <item>KREDITNA BANKA ZAGREB, dioničko društvo, OIB 70663193635</item>
      <item>Marijo Madić, direktor</item>
      <item>Stjepan Igrec</item>
      <item>POLICIJSKA UPRAVA VARAŽDINSKA PP Varaždin</item>
      <item>NARODNE NOVINE, dioničko društvo za izdavanje i tiskanje Službenog lista Republike Hrvatske, službenih i drugih obrazaca te , OIB 64546066176</item>
      <item>Financijska agencija</item>
      <item>NARODNE NOVINE d.d., OIB 64546066176</item>
      <item>Želimir Uršulin, OIB 03842320752</item>
      <item>Prekršajni sud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>St-59/2012-62</izvorni_sadrzaj>
    <derivirana_varijabla naziv="DomainObject.PoslovniBrojDokumenta_1">St-59/2012-62</derivirana_varijabla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ATP - TRANSPORTI d.d. Varaždin</izvorni_sadrzaj>
    <derivirana_varijabla naziv="DomainObject.Predmet.ProtustrankaIDrugi_1">ATP - TRANSPORTI d.d. Varaždin</derivirana_varijabla>
  </DomainObject.Predmet.ProtustrankaIDrugi>
  <DomainObject.Predmet.StrankaIDrugiAdressOIB>
    <izvorni_sadrzaj>POREZNA UPRAVA PODRUČNI URED VARAŽDIN, Graberje 1, 42000 Varaždin</izvorni_sadrzaj>
    <derivirana_varijabla naziv="DomainObject.Predmet.StrankaIDrugiAdressOIB_1">POREZNA UPRAVA PODRUČNI URED VARAŽDIN, Graberje 1, 42000 Varaždin</derivirana_varijabla>
  </DomainObject.Predmet.StrankaIDrugiAdressOIB>
  <DomainObject.Predmet.ProtustrankaIDrugiAdressOIB>
    <izvorni_sadrzaj>ATP - TRANSPORTI d.d. Varaždin, OIB 74705784285, Koprivnička 2, Varaždin</izvorni_sadrzaj>
    <derivirana_varijabla naziv="DomainObject.Predmet.ProtustrankaIDrugiAdressOIB_1">ATP - TRANSPORTI d.d. Varaždin, OIB 74705784285, Koprivnička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SUDSKI REGISTAR</item>
      <item>ŽUPANIJSKO DRŽAVNO ODVJETNIŠTVO U VARAŽDINU Građansko upravni odjel</item>
      <item>ATP - TRANSPORTI d.d. Varaždin</item>
      <item>POREZNA UPRAVA PODRUČNI URED VARAŽDIN</item>
      <item>ZAGREBAČKA BANKA DIONIČKO DRUŠTVO</item>
      <item>HRVATSKA POŠTANSKA BANKA, dioničko društvo</item>
      <item>PODRAVSKA BANKA dioničko društvo</item>
      <item>KREDITNA BANKA ZAGREB, dioničko društvo</item>
      <item>Marijo Madić, direktor</item>
      <item>Stjepan Igrec</item>
      <item>POLICIJSKA UPRAVA VARAŽDINSKA PP Varaždin</item>
      <item>NARODNE NOVINE, dioničko društvo za izdavanje i tiskanje Službenog lista Republike Hrvatske, službenih i drugih obrazaca te </item>
      <item>Financijska agencija</item>
      <item>NARODNE NOVINE d.d.</item>
      <item>Želimir Uršulin</item>
      <item>Prekršajni sud u Čakovcu</item>
    </izvorni_sadrzaj>
    <derivirana_varijabla naziv="DomainObject.Predmet.SudioniciListNaziv_1">
      <item>SUDSKI REGISTAR</item>
      <item>ŽUPANIJSKO DRŽAVNO ODVJETNIŠTVO U VARAŽDINU Građansko upravni odjel</item>
      <item>ATP - TRANSPORTI d.d. Varaždin</item>
      <item>POREZNA UPRAVA PODRUČNI URED VARAŽDIN</item>
      <item>ZAGREBAČKA BANKA DIONIČKO DRUŠTVO</item>
      <item>HRVATSKA POŠTANSKA BANKA, dioničko društvo</item>
      <item>PODRAVSKA BANKA dioničko društvo</item>
      <item>KREDITNA BANKA ZAGREB, dioničko društvo</item>
      <item>Marijo Madić, direktor</item>
      <item>Stjepan Igrec</item>
      <item>POLICIJSKA UPRAVA VARAŽDINSKA PP Varaždin</item>
      <item>NARODNE NOVINE, dioničko društvo za izdavanje i tiskanje Službenog lista Republike Hrvatske, službenih i drugih obrazaca te </item>
      <item>Financijska agencija</item>
      <item>NARODNE NOVINE d.d.</item>
      <item>Želimir Uršulin</item>
      <item>Prekršajni sud u Čakovcu</item>
    </derivirana_varijabla>
  </DomainObject.Predmet.SudioniciListNaziv>
  <DomainObject.Predmet.SudioniciListAdressOIB>
    <izvorni_sadrzaj>
      <item>SUDSKI REGISTAR</item>
      <item>ŽUPANIJSKO DRŽAVNO ODVJETNIŠTVO U VARAŽDINU Građansko upravni odjel, Kratka 1,42000 Varaždin</item>
      <item>ATP - TRANSPORTI d.d. Varaždin, OIB 74705784285, Koprivnička 2,Varaždin</item>
      <item>POREZNA UPRAVA PODRUČNI URED VARAŽDIN, Graberje 1,42000 Varaždin</item>
      <item>ZAGREBAČKA BANKA DIONIČKO DRUŠTVO, OIB 92963223473, Paromlinska Cesta 2,10000 Zagreb</item>
      <item>HRVATSKA POŠTANSKA BANKA, dioničko društvo, OIB 87939104217, Jurišićeva 4,10000 Zagreb</item>
      <item>PODRAVSKA BANKA dioničko društvo, OIB 97326283154, Opatička 3,Koprivnica</item>
      <item>KREDITNA BANKA ZAGREB, dioničko društvo, OIB 70663193635, Ulica grada Vukovara 74,10000 Zagreb</item>
      <item>Marijo Madić, direktor, F. Supila 7A,42000 Varaždin</item>
      <item>Stjepan Igrec, Zagrebačka 50,42000 Varaždin</item>
      <item>POLICIJSKA UPRAVA VARAŽDINSKA PP Varaždin, A. Cesarca 18,42000 Varaždin</item>
      <item>NARODNE NOVINE, dioničko društvo za izdavanje i tiskanje Službenog lista Republike Hrvatske, službenih i drugih obrazaca te , OIB 64546066176, Savski Gaj XIII. put 6,10000 Zagreb</item>
      <item>Financijska agencija, Vrtni put 3,10000 Zagreb</item>
      <item>NARODNE NOVINE d.d., OIB 64546066176, Savski gaj XIII.put 6,10000 Zagreb</item>
      <item>Želimir Uršulin, OIB 03842320752, Trg Hrvatskih Ivanovaca 9,42240 Ivanec</item>
      <item>Prekršajni sud u Čakovcu, R. Boškovića 18,40000 Čakovec</item>
    </izvorni_sadrzaj>
    <derivirana_varijabla naziv="DomainObject.Predmet.SudioniciListAdressOIB_1">
      <item>SUDSKI REGISTAR</item>
      <item>ŽUPANIJSKO DRŽAVNO ODVJETNIŠTVO U VARAŽDINU Građansko upravni odjel, Kratka 1,42000 Varaždin</item>
      <item>ATP - TRANSPORTI d.d. Varaždin, OIB 74705784285, Koprivnička 2,Varaždin</item>
      <item>POREZNA UPRAVA PODRUČNI URED VARAŽDIN, Graberje 1,42000 Varaždin</item>
      <item>ZAGREBAČKA BANKA DIONIČKO DRUŠTVO, OIB 92963223473, Paromlinska Cesta 2,10000 Zagreb</item>
      <item>HRVATSKA POŠTANSKA BANKA, dioničko društvo, OIB 87939104217, Jurišićeva 4,10000 Zagreb</item>
      <item>PODRAVSKA BANKA dioničko društvo, OIB 97326283154, Opatička 3,Koprivnica</item>
      <item>KREDITNA BANKA ZAGREB, dioničko društvo, OIB 70663193635, Ulica grada Vukovara 74,10000 Zagreb</item>
      <item>Marijo Madić, direktor, F. Supila 7A,42000 Varaždin</item>
      <item>Stjepan Igrec, Zagrebačka 50,42000 Varaždin</item>
      <item>POLICIJSKA UPRAVA VARAŽDINSKA PP Varaždin, A. Cesarca 18,42000 Varaždin</item>
      <item>NARODNE NOVINE, dioničko društvo za izdavanje i tiskanje Službenog lista Republike Hrvatske, službenih i drugih obrazaca te , OIB 64546066176, Savski Gaj XIII. put 6,10000 Zagreb</item>
      <item>Financijska agencija, Vrtni put 3,10000 Zagreb</item>
      <item>NARODNE NOVINE d.d., OIB 64546066176, Savski gaj XIII.put 6,10000 Zagreb</item>
      <item>Želimir Uršulin, OIB 03842320752, Trg Hrvatskih Ivanovaca 9,42240 Ivanec</item>
      <item>Prekršajni sud u Čakovcu, R. Boškovića 18,40000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62B3BA-8BE1-4933-BFEE-738829D615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2001</properties:Characters>
  <properties:Lines>75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2015-11-04T11:42:00Z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St-59/2012-62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