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6980d" w14:paraId="aa6980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49258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92589" w:rsidP="00492589" w:rsidR="00492589" w:rsidRPr="0049258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92589" w:rsidP="00492589" w:rsidR="00492589" w:rsidRPr="0049258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92589" w:rsidP="00492589" w:rsidR="00492589" w:rsidRPr="0049258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49258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492589" w:rsidP="00492589" w:rsidR="00492589" w:rsidRPr="00492589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492589">
        <w:rPr>
          <w:rFonts w:cs="Times New Roman" w:eastAsia="Times New Roman"/>
          <w:lang w:eastAsia="hr-HR"/>
        </w:rPr>
        <w:t xml:space="preserve">               6. St-708/2016-3.</w:t>
      </w:r>
    </w:p>
    <w:p w:rsidRDefault="00492589" w:rsidP="00492589" w:rsidR="00492589" w:rsidRPr="004925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92589" w:rsidP="00492589" w:rsidR="00492589" w:rsidRPr="004925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92589" w:rsidP="00492589" w:rsidR="00492589" w:rsidRPr="004925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92589" w:rsidP="00492589" w:rsidR="00492589" w:rsidRPr="004925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92589" w:rsidP="00492589" w:rsidR="00492589" w:rsidRPr="004925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92589" w:rsidP="00492589" w:rsidR="00492589" w:rsidRPr="0049258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92589">
        <w:rPr>
          <w:rFonts w:cs="Times New Roman" w:eastAsia="Times New Roman"/>
          <w:lang w:eastAsia="hr-HR"/>
        </w:rPr>
        <w:t>U  I M E   R E P U B L I K E   H R V A T S K E</w:t>
      </w:r>
    </w:p>
    <w:p w:rsidRDefault="00492589" w:rsidP="00492589" w:rsidR="00492589" w:rsidRPr="0049258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492589" w:rsidP="00492589" w:rsidR="00492589" w:rsidRPr="0049258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92589">
        <w:rPr>
          <w:rFonts w:cs="Times New Roman" w:eastAsia="Times New Roman"/>
          <w:lang w:eastAsia="hr-HR"/>
        </w:rPr>
        <w:t>R J E Š E N J E</w:t>
      </w:r>
    </w:p>
    <w:p w:rsidRDefault="00492589" w:rsidP="00492589" w:rsidR="00492589" w:rsidRPr="004925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92589" w:rsidP="00492589" w:rsidR="00492589" w:rsidRPr="004925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92589" w:rsidP="00492589" w:rsidR="00492589" w:rsidRPr="004925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92589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492589">
        <w:rPr>
          <w:rFonts w:cs="Times New Roman" w:eastAsia="Times New Roman"/>
          <w:lang w:eastAsia="hr-HR"/>
        </w:rPr>
        <w:t>Rajnoviću</w:t>
      </w:r>
      <w:proofErr w:type="spellEnd"/>
      <w:r w:rsidRPr="00492589">
        <w:rPr>
          <w:rFonts w:cs="Times New Roman" w:eastAsia="Times New Roman"/>
          <w:lang w:eastAsia="hr-HR"/>
        </w:rPr>
        <w:t xml:space="preserve">, u skraćenom stečajnom postupku nad dužnikom GRABUŠIĆ GRADNJA d.o.o. za graditeljstvo, trgovinu i usluge, Sveti Križ </w:t>
      </w:r>
      <w:proofErr w:type="spellStart"/>
      <w:r w:rsidRPr="00492589">
        <w:rPr>
          <w:rFonts w:cs="Times New Roman" w:eastAsia="Times New Roman"/>
          <w:lang w:eastAsia="hr-HR"/>
        </w:rPr>
        <w:t>Začretje</w:t>
      </w:r>
      <w:proofErr w:type="spellEnd"/>
      <w:r w:rsidRPr="00492589">
        <w:rPr>
          <w:rFonts w:cs="Times New Roman" w:eastAsia="Times New Roman"/>
          <w:lang w:eastAsia="hr-HR"/>
        </w:rPr>
        <w:t xml:space="preserve">, </w:t>
      </w:r>
      <w:proofErr w:type="spellStart"/>
      <w:r w:rsidRPr="00492589">
        <w:rPr>
          <w:rFonts w:cs="Times New Roman" w:eastAsia="Times New Roman"/>
          <w:lang w:eastAsia="hr-HR"/>
        </w:rPr>
        <w:t>Ciglenica</w:t>
      </w:r>
      <w:proofErr w:type="spellEnd"/>
      <w:r w:rsidRPr="00492589">
        <w:rPr>
          <w:rFonts w:cs="Times New Roman" w:eastAsia="Times New Roman"/>
          <w:lang w:eastAsia="hr-HR"/>
        </w:rPr>
        <w:t xml:space="preserve"> Zagorska 2, </w:t>
      </w:r>
      <w:r w:rsidRPr="00492589">
        <w:rPr>
          <w:rFonts w:cs="Times New Roman" w:eastAsia="Times New Roman"/>
          <w:szCs w:val="20"/>
          <w:lang w:eastAsia="hr-HR"/>
        </w:rPr>
        <w:t>MBS: 080624480, OIB: 30701178331, 26. srpnja 2016.</w:t>
      </w:r>
      <w:r w:rsidRPr="00492589">
        <w:rPr>
          <w:rFonts w:cs="Times New Roman" w:eastAsia="Times New Roman"/>
          <w:lang w:eastAsia="hr-HR"/>
        </w:rPr>
        <w:t xml:space="preserve"> </w:t>
      </w:r>
    </w:p>
    <w:p w:rsidRDefault="00492589" w:rsidP="00492589" w:rsidR="00492589" w:rsidRPr="004925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92589" w:rsidP="00492589" w:rsidR="00492589" w:rsidRPr="004925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92589" w:rsidP="00492589" w:rsidR="00492589" w:rsidRPr="0049258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92589">
        <w:rPr>
          <w:rFonts w:cs="Times New Roman" w:eastAsia="Times New Roman"/>
          <w:lang w:eastAsia="hr-HR"/>
        </w:rPr>
        <w:t>r i j e š i o   j e</w:t>
      </w:r>
    </w:p>
    <w:p w:rsidRDefault="00492589" w:rsidP="00492589" w:rsidR="00492589" w:rsidRPr="004925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92589" w:rsidP="00492589" w:rsidR="00492589" w:rsidRPr="004925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92589">
        <w:rPr>
          <w:rFonts w:cs="Times New Roman" w:eastAsia="Times New Roman"/>
          <w:lang w:eastAsia="hr-HR"/>
        </w:rPr>
        <w:t xml:space="preserve">I. Otvara se skraćeni stečajni postupak nad dužnikom GRABUŠIĆ GRADNJA d.o.o. za graditeljstvo, trgovinu i usluge, Sveti Križ </w:t>
      </w:r>
      <w:proofErr w:type="spellStart"/>
      <w:r w:rsidRPr="00492589">
        <w:rPr>
          <w:rFonts w:cs="Times New Roman" w:eastAsia="Times New Roman"/>
          <w:lang w:eastAsia="hr-HR"/>
        </w:rPr>
        <w:t>Začretje</w:t>
      </w:r>
      <w:proofErr w:type="spellEnd"/>
      <w:r w:rsidRPr="00492589">
        <w:rPr>
          <w:rFonts w:cs="Times New Roman" w:eastAsia="Times New Roman"/>
          <w:lang w:eastAsia="hr-HR"/>
        </w:rPr>
        <w:t xml:space="preserve">, </w:t>
      </w:r>
      <w:proofErr w:type="spellStart"/>
      <w:r w:rsidRPr="00492589">
        <w:rPr>
          <w:rFonts w:cs="Times New Roman" w:eastAsia="Times New Roman"/>
          <w:lang w:eastAsia="hr-HR"/>
        </w:rPr>
        <w:t>Ciglenica</w:t>
      </w:r>
      <w:proofErr w:type="spellEnd"/>
      <w:r w:rsidRPr="00492589">
        <w:rPr>
          <w:rFonts w:cs="Times New Roman" w:eastAsia="Times New Roman"/>
          <w:lang w:eastAsia="hr-HR"/>
        </w:rPr>
        <w:t xml:space="preserve"> Zagorska 2, </w:t>
      </w:r>
      <w:r w:rsidRPr="00492589">
        <w:rPr>
          <w:rFonts w:cs="Times New Roman" w:eastAsia="Times New Roman"/>
          <w:szCs w:val="20"/>
          <w:lang w:eastAsia="hr-HR"/>
        </w:rPr>
        <w:t>MBS: 080624480, OIB: 30701178331.</w:t>
      </w:r>
    </w:p>
    <w:p w:rsidRDefault="00492589" w:rsidP="00492589" w:rsidR="00492589" w:rsidRPr="004925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92589" w:rsidP="00492589" w:rsidR="00492589" w:rsidRPr="004925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92589">
        <w:rPr>
          <w:rFonts w:cs="Times New Roman" w:eastAsia="Times New Roman"/>
          <w:lang w:eastAsia="hr-HR"/>
        </w:rPr>
        <w:t xml:space="preserve">II. Za stečajnog upravitelja imenuje se MILAN BARIŠA OBRADOVIĆ, Sveta Nedjelja, Srebrnjak 20B, OIB: 45619494339. </w:t>
      </w:r>
    </w:p>
    <w:p w:rsidRDefault="00492589" w:rsidP="00492589" w:rsidR="00492589" w:rsidRPr="004925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92589" w:rsidP="00492589" w:rsidR="00492589" w:rsidRPr="004925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92589">
        <w:rPr>
          <w:rFonts w:cs="Times New Roman" w:eastAsia="Times New Roman"/>
          <w:lang w:eastAsia="hr-HR"/>
        </w:rPr>
        <w:t xml:space="preserve">III. Zaključuje se skraćeni stečajni postupak nad dužnikom GRABUŠIĆ GRADNJA d.o.o. za graditeljstvo, trgovinu i usluge, Sveti Križ </w:t>
      </w:r>
      <w:proofErr w:type="spellStart"/>
      <w:r w:rsidRPr="00492589">
        <w:rPr>
          <w:rFonts w:cs="Times New Roman" w:eastAsia="Times New Roman"/>
          <w:lang w:eastAsia="hr-HR"/>
        </w:rPr>
        <w:t>Začretje</w:t>
      </w:r>
      <w:proofErr w:type="spellEnd"/>
      <w:r w:rsidRPr="00492589">
        <w:rPr>
          <w:rFonts w:cs="Times New Roman" w:eastAsia="Times New Roman"/>
          <w:lang w:eastAsia="hr-HR"/>
        </w:rPr>
        <w:t xml:space="preserve">, </w:t>
      </w:r>
      <w:proofErr w:type="spellStart"/>
      <w:r w:rsidRPr="00492589">
        <w:rPr>
          <w:rFonts w:cs="Times New Roman" w:eastAsia="Times New Roman"/>
          <w:lang w:eastAsia="hr-HR"/>
        </w:rPr>
        <w:t>Ciglenica</w:t>
      </w:r>
      <w:proofErr w:type="spellEnd"/>
      <w:r w:rsidRPr="00492589">
        <w:rPr>
          <w:rFonts w:cs="Times New Roman" w:eastAsia="Times New Roman"/>
          <w:lang w:eastAsia="hr-HR"/>
        </w:rPr>
        <w:t xml:space="preserve"> Zagorska 2, </w:t>
      </w:r>
      <w:r w:rsidRPr="00492589">
        <w:rPr>
          <w:rFonts w:cs="Times New Roman" w:eastAsia="Times New Roman"/>
          <w:szCs w:val="20"/>
          <w:lang w:eastAsia="hr-HR"/>
        </w:rPr>
        <w:t xml:space="preserve">MBS: 080624480, OIB: 30701178331. </w:t>
      </w:r>
    </w:p>
    <w:p w:rsidRDefault="00492589" w:rsidP="00492589" w:rsidR="00492589" w:rsidRPr="004925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92589" w:rsidP="00492589" w:rsidR="00492589" w:rsidRPr="00492589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92589">
        <w:rPr>
          <w:rFonts w:cs="Times New Roman" w:eastAsia="Calibri"/>
        </w:rPr>
        <w:t>IV. Skraćeni s</w:t>
      </w:r>
      <w:r w:rsidRPr="00492589">
        <w:rPr>
          <w:rFonts w:cs="Times New Roman" w:eastAsia="Times New Roman"/>
          <w:lang w:eastAsia="hr-HR"/>
        </w:rPr>
        <w:t>tečajni postupak je otvoren i zaključen s danom 26. srpnja 2016. u 9,00 sati, kada je ovo rješenje objavljeno na e-oglasnoj ploči ovoga suda.</w:t>
      </w:r>
    </w:p>
    <w:p w:rsidRDefault="00492589" w:rsidP="00492589" w:rsidR="00492589" w:rsidRPr="00492589">
      <w:pPr>
        <w:spacing w:after="0"/>
        <w:ind w:firstLine="851"/>
        <w:jc w:val="both"/>
        <w:rPr>
          <w:rFonts w:cs="Times New Roman" w:eastAsia="Calibri"/>
        </w:rPr>
      </w:pPr>
    </w:p>
    <w:p w:rsidRDefault="00492589" w:rsidP="00492589" w:rsidR="00492589" w:rsidRPr="00492589">
      <w:pPr>
        <w:spacing w:after="0"/>
        <w:ind w:firstLine="851"/>
        <w:jc w:val="both"/>
        <w:rPr>
          <w:rFonts w:cs="Times New Roman" w:eastAsia="Calibri"/>
        </w:rPr>
      </w:pPr>
      <w:r w:rsidRPr="00492589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92589" w:rsidP="00492589" w:rsidR="00492589" w:rsidRPr="004925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92589" w:rsidP="00492589" w:rsidR="00492589" w:rsidRPr="004925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92589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492589" w:rsidP="00492589" w:rsidR="00492589" w:rsidRPr="004925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92589" w:rsidP="00492589" w:rsidR="00492589" w:rsidRPr="0049258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92589">
        <w:rPr>
          <w:rFonts w:cs="Times New Roman" w:eastAsia="Times New Roman"/>
          <w:lang w:eastAsia="hr-HR"/>
        </w:rPr>
        <w:lastRenderedPageBreak/>
        <w:t>Obrazloženje</w:t>
      </w:r>
    </w:p>
    <w:p w:rsidRDefault="00492589" w:rsidP="00492589" w:rsidR="00492589" w:rsidRPr="0049258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492589" w:rsidP="00492589" w:rsidR="00492589" w:rsidRPr="004925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92589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St-708/2016-2., koji je objavljen na mrežnoj stranici e-oglasna ploča Trgovačkog suda u Bjelovaru 3. lipnja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492589" w:rsidP="00492589" w:rsidR="00492589" w:rsidRPr="004925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92589" w:rsidP="00492589" w:rsidR="00492589" w:rsidRPr="004925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92589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492589" w:rsidP="00492589" w:rsidR="00492589" w:rsidRPr="004925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92589" w:rsidP="00492589" w:rsidR="00492589" w:rsidRPr="004925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92589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492589" w:rsidP="00492589" w:rsidR="00492589" w:rsidRPr="004925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92589" w:rsidP="00492589" w:rsidR="00492589" w:rsidRPr="004925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92589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492589" w:rsidP="00492589" w:rsidR="00492589" w:rsidRPr="004925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92589" w:rsidP="00492589" w:rsidR="00492589" w:rsidRPr="00492589">
      <w:pPr>
        <w:spacing w:after="0"/>
        <w:ind w:firstLine="851"/>
        <w:jc w:val="both"/>
        <w:rPr>
          <w:rFonts w:cs="Times New Roman" w:eastAsia="Calibri"/>
        </w:rPr>
      </w:pPr>
      <w:r w:rsidRPr="00492589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492589" w:rsidP="00492589" w:rsidR="00492589" w:rsidRPr="00492589">
      <w:pPr>
        <w:spacing w:after="0"/>
        <w:ind w:firstLine="851"/>
        <w:jc w:val="both"/>
        <w:rPr>
          <w:rFonts w:cs="Times New Roman" w:eastAsia="Calibri"/>
        </w:rPr>
      </w:pPr>
    </w:p>
    <w:p w:rsidRDefault="00492589" w:rsidP="00492589" w:rsidR="00492589" w:rsidRPr="004925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92589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492589" w:rsidP="00492589" w:rsidR="00492589" w:rsidRPr="004925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92589" w:rsidP="00492589" w:rsidR="00492589" w:rsidRPr="004925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92589" w:rsidP="00492589" w:rsidR="00492589" w:rsidRPr="0049258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92589">
        <w:rPr>
          <w:rFonts w:cs="Times New Roman" w:eastAsia="Times New Roman"/>
          <w:lang w:eastAsia="hr-HR"/>
        </w:rPr>
        <w:t>U Bjelovaru 26. srpnja 2016.</w:t>
      </w:r>
    </w:p>
    <w:p w:rsidRDefault="00492589" w:rsidP="00492589" w:rsidR="00492589" w:rsidRPr="0049258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92589" w:rsidP="00492589" w:rsidR="00492589" w:rsidRPr="0049258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92589" w:rsidP="00492589" w:rsidR="00492589" w:rsidRPr="00492589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492589">
        <w:rPr>
          <w:rFonts w:cs="Times New Roman" w:eastAsia="Times New Roman"/>
          <w:lang w:eastAsia="hr-HR"/>
        </w:rPr>
        <w:t>VIŠI SUDSKI SAVJETNIK</w:t>
      </w:r>
    </w:p>
    <w:p w:rsidRDefault="00492589" w:rsidP="00492589" w:rsidR="00492589" w:rsidRPr="00492589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492589">
        <w:rPr>
          <w:rFonts w:cs="Times New Roman" w:eastAsia="Times New Roman"/>
          <w:lang w:eastAsia="hr-HR"/>
        </w:rPr>
        <w:t xml:space="preserve">                     SINIŠA RAJNOVIĆ   </w:t>
      </w:r>
    </w:p>
    <w:p w:rsidRDefault="00492589" w:rsidP="00492589" w:rsidR="00492589" w:rsidRPr="00492589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492589" w:rsidP="00492589" w:rsidR="00492589" w:rsidRPr="004925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92589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492589">
        <w:rPr>
          <w:rFonts w:cs="Times New Roman" w:eastAsia="Times New Roman"/>
          <w:lang w:eastAsia="hr-HR"/>
        </w:rPr>
        <w:tab/>
      </w:r>
      <w:r w:rsidRPr="00492589">
        <w:rPr>
          <w:rFonts w:cs="Times New Roman" w:eastAsia="Times New Roman"/>
          <w:lang w:eastAsia="hr-HR"/>
        </w:rPr>
        <w:tab/>
        <w:t xml:space="preserve">         </w:t>
      </w:r>
    </w:p>
    <w:p w:rsidRDefault="00492589" w:rsidP="00492589" w:rsidR="00492589" w:rsidRPr="004925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92589" w:rsidP="00492589" w:rsidR="004925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92589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492589" w:rsidP="00492589" w:rsidR="00492589" w:rsidRPr="004925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492589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492589">
        <w:rPr>
          <w:rFonts w:cs="Times New Roman" w:eastAsia="Times New Roman"/>
          <w:lang w:eastAsia="hr-HR"/>
        </w:rPr>
        <w:t>.</w:t>
      </w:r>
    </w:p>
    <w:p w:rsidRDefault="00492589" w:rsidP="00492589" w:rsidR="00492589" w:rsidRPr="004925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92589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492589" w:rsidP="00492589" w:rsidR="00492589" w:rsidRPr="004925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92589">
        <w:rPr>
          <w:rFonts w:cs="Times New Roman" w:eastAsia="Times New Roman"/>
          <w:lang w:eastAsia="hr-HR"/>
        </w:rPr>
        <w:tab/>
        <w:t xml:space="preserve">  - st. upravitelju-putem pošte  </w:t>
      </w:r>
    </w:p>
    <w:p w:rsidRDefault="00492589" w:rsidP="00492589" w:rsidR="00492589" w:rsidRPr="004925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92589">
        <w:rPr>
          <w:rFonts w:cs="Times New Roman" w:eastAsia="Times New Roman"/>
          <w:lang w:eastAsia="hr-HR"/>
        </w:rPr>
        <w:tab/>
        <w:t xml:space="preserve">  - zakonskom zastupniku dužnika-putem pošte</w:t>
      </w:r>
      <w:r w:rsidRPr="00492589">
        <w:rPr>
          <w:rFonts w:cs="Times New Roman" w:eastAsia="Times New Roman"/>
          <w:lang w:eastAsia="hr-HR"/>
        </w:rPr>
        <w:tab/>
        <w:t xml:space="preserve">  </w:t>
      </w:r>
    </w:p>
    <w:p w:rsidRDefault="00492589" w:rsidP="00492589" w:rsidR="00492589" w:rsidRPr="004925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92589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492589" w:rsidP="00492589" w:rsidR="00492589" w:rsidRPr="004925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92589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492589" w:rsidP="00492589" w:rsidR="00492589" w:rsidRPr="004925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92589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492589" w:rsidP="00492589" w:rsidR="00492589" w:rsidRPr="004925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92589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492589" w:rsidP="00492589" w:rsidR="00492589" w:rsidRPr="004925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92589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492589" w:rsidP="00492589" w:rsidR="00492589" w:rsidRPr="004925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92589">
        <w:rPr>
          <w:rFonts w:cs="Times New Roman" w:eastAsia="Times New Roman"/>
          <w:lang w:eastAsia="hr-HR"/>
        </w:rPr>
        <w:t>II. Kal. pravomoćnost</w:t>
      </w:r>
    </w:p>
    <w:p w:rsidRDefault="00492589" w:rsidP="00492589" w:rsidR="00492589" w:rsidRPr="004925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92589">
        <w:rPr>
          <w:rFonts w:cs="Times New Roman" w:eastAsia="Times New Roman"/>
          <w:lang w:eastAsia="hr-HR"/>
        </w:rPr>
        <w:t>Bjelovar 26.7.2016.</w:t>
      </w:r>
    </w:p>
    <w:p w:rsidRDefault="00492589" w:rsidP="00492589" w:rsidR="00492589" w:rsidRPr="0049258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589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379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St-708/2016-3</izvorni_sadrzaj>
    <derivirana_varijabla naziv="DomainObject.Oznaka_1">St-708/2016-3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</izvorni_sadrzaj>
    <derivirana_varijabla naziv="DomainObject.Predmet.Broj_1">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St-708/2016</izvorni_sadrzaj>
    <derivirana_varijabla naziv="DomainObject.Predmet.OznakaBroj_1">St-708/2016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GRABUŠIĆ GRADNJA d.o.o.</izvorni_sadrzaj>
    <derivirana_varijabla naziv="DomainObject.Predmet.ProtustrankaFormated_1">  GRABUŠIĆ GRADNJA d.o.o.</derivirana_varijabla>
  </DomainObject.Predmet.ProtustrankaFormated>
  <DomainObject.Predmet.ProtustrankaFormatedOIB>
    <izvorni_sadrzaj>  GRABUŠIĆ GRADNJA d.o.o., OIB 30701178331</izvorni_sadrzaj>
    <derivirana_varijabla naziv="DomainObject.Predmet.ProtustrankaFormatedOIB_1">  GRABUŠIĆ GRADNJA d.o.o., OIB 30701178331</derivirana_varijabla>
  </DomainObject.Predmet.ProtustrankaFormatedOIB>
  <DomainObject.Predmet.ProtustrankaFormatedWithAdress>
    <izvorni_sadrzaj> GRABUŠIĆ GRADNJA d.o.o., Ciglenica Zagorska 2, 49223 Sveti Križ Začretje</izvorni_sadrzaj>
    <derivirana_varijabla naziv="DomainObject.Predmet.ProtustrankaFormatedWithAdress_1"> GRABUŠIĆ GRADNJA d.o.o., Ciglenica Zagorska 2, 49223 Sveti Križ Začretje</derivirana_varijabla>
  </DomainObject.Predmet.ProtustrankaFormatedWithAdress>
  <DomainObject.Predmet.ProtustrankaFormatedWithAdressOIB>
    <izvorni_sadrzaj> GRABUŠIĆ GRADNJA d.o.o., OIB 30701178331, Ciglenica Zagorska 2, 49223 Sveti Križ Začretje</izvorni_sadrzaj>
    <derivirana_varijabla naziv="DomainObject.Predmet.ProtustrankaFormatedWithAdressOIB_1"> GRABUŠIĆ GRADNJA d.o.o., OIB 30701178331, Ciglenica Zagorska 2, 49223 Sveti Križ Začretje</derivirana_varijabla>
  </DomainObject.Predmet.ProtustrankaFormatedWithAdressOIB>
  <DomainObject.Predmet.ProtustrankaWithAdress>
    <izvorni_sadrzaj>GRABUŠIĆ GRADNJA d.o.o. Ciglenica Zagorska 2, 49223 Sveti Križ Začretje</izvorni_sadrzaj>
    <derivirana_varijabla naziv="DomainObject.Predmet.ProtustrankaWithAdress_1">GRABUŠIĆ GRADNJA d.o.o. Ciglenica Zagorska 2, 49223 Sveti Križ Začretje</derivirana_varijabla>
  </DomainObject.Predmet.ProtustrankaWithAdress>
  <DomainObject.Predmet.ProtustrankaWithAdressOIB>
    <izvorni_sadrzaj>GRABUŠIĆ GRADNJA d.o.o., OIB 30701178331, Ciglenica Zagorska 2, 49223 Sveti Križ Začretje</izvorni_sadrzaj>
    <derivirana_varijabla naziv="DomainObject.Predmet.ProtustrankaWithAdressOIB_1">GRABUŠIĆ GRADNJA d.o.o., OIB 30701178331, Ciglenica Zagorska 2, 49223 Sveti Križ Začretje</derivirana_varijabla>
  </DomainObject.Predmet.ProtustrankaWithAdressOIB>
  <DomainObject.Predmet.ProtustrankaNazivFormated>
    <izvorni_sadrzaj>GRABUŠIĆ GRADNJA d.o.o.</izvorni_sadrzaj>
    <derivirana_varijabla naziv="DomainObject.Predmet.ProtustrankaNazivFormated_1">GRABUŠIĆ GRADNJA d.o.o.</derivirana_varijabla>
  </DomainObject.Predmet.ProtustrankaNazivFormated>
  <DomainObject.Predmet.ProtustrankaNazivFormatedOIB>
    <izvorni_sadrzaj>GRABUŠIĆ GRADNJA d.o.o., OIB 30701178331</izvorni_sadrzaj>
    <derivirana_varijabla naziv="DomainObject.Predmet.ProtustrankaNazivFormatedOIB_1">GRABUŠIĆ GRADNJA d.o.o., OIB 30701178331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GRABUŠIĆ GRADNJA d.o.o.</item>
    </izvorni_sadrzaj>
    <derivirana_varijabla naziv="DomainObject.Predmet.ProtuStrankaListFormated_1">
      <item>GRABUŠIĆ GRADNJA d.o.o.</item>
    </derivirana_varijabla>
  </DomainObject.Predmet.ProtuStrankaListFormated>
  <DomainObject.Predmet.ProtuStrankaListFormatedOIB>
    <izvorni_sadrzaj>
      <item>GRABUŠIĆ GRADNJA d.o.o., OIB 30701178331</item>
    </izvorni_sadrzaj>
    <derivirana_varijabla naziv="DomainObject.Predmet.ProtuStrankaListFormatedOIB_1">
      <item>GRABUŠIĆ GRADNJA d.o.o., OIB 30701178331</item>
    </derivirana_varijabla>
  </DomainObject.Predmet.ProtuStrankaListFormatedOIB>
  <DomainObject.Predmet.ProtuStrankaListFormatedWithAdress>
    <izvorni_sadrzaj>
      <item>GRABUŠIĆ GRADNJA d.o.o., Ciglenica Zagorska 2, 49223 Sveti Križ Začretje</item>
    </izvorni_sadrzaj>
    <derivirana_varijabla naziv="DomainObject.Predmet.ProtuStrankaListFormatedWithAdress_1">
      <item>GRABUŠIĆ GRADNJA d.o.o., Ciglenica Zagorska 2, 49223 Sveti Križ Začretje</item>
    </derivirana_varijabla>
  </DomainObject.Predmet.ProtuStrankaListFormatedWithAdress>
  <DomainObject.Predmet.ProtuStrankaListFormatedWithAdressOIB>
    <izvorni_sadrzaj>
      <item>GRABUŠIĆ GRADNJA d.o.o., OIB 30701178331, Ciglenica Zagorska 2, 49223 Sveti Križ Začretje</item>
    </izvorni_sadrzaj>
    <derivirana_varijabla naziv="DomainObject.Predmet.ProtuStrankaListFormatedWithAdressOIB_1">
      <item>GRABUŠIĆ GRADNJA d.o.o., OIB 30701178331, Ciglenica Zagorska 2, 49223 Sveti Križ Začretje</item>
    </derivirana_varijabla>
  </DomainObject.Predmet.ProtuStrankaListFormatedWithAdressOIB>
  <DomainObject.Predmet.ProtuStrankaListNazivFormated>
    <izvorni_sadrzaj>
      <item>GRABUŠIĆ GRADNJA d.o.o.</item>
    </izvorni_sadrzaj>
    <derivirana_varijabla naziv="DomainObject.Predmet.ProtuStrankaListNazivFormated_1">
      <item>GRABUŠIĆ GRADNJA d.o.o.</item>
    </derivirana_varijabla>
  </DomainObject.Predmet.ProtuStrankaListNazivFormated>
  <DomainObject.Predmet.ProtuStrankaListNazivFormatedOIB>
    <izvorni_sadrzaj>
      <item>GRABUŠIĆ GRADNJA d.o.o., OIB 30701178331</item>
    </izvorni_sadrzaj>
    <derivirana_varijabla naziv="DomainObject.Predmet.ProtuStrankaListNazivFormatedOIB_1">
      <item>GRABUŠIĆ GRADNJA d.o.o., OIB 30701178331</item>
    </derivirana_varijabla>
  </DomainObject.Predmet.ProtuStrankaListNazivFormatedOIB>
  <DomainObject.Predmet.OstaliListFormated>
    <izvorni_sadrzaj>
      <item>BOŽIDAR GRABUŠIĆ</item>
    </izvorni_sadrzaj>
    <derivirana_varijabla naziv="DomainObject.Predmet.OstaliListFormated_1">
      <item>BOŽIDAR GRABUŠIĆ</item>
    </derivirana_varijabla>
  </DomainObject.Predmet.OstaliListFormated>
  <DomainObject.Predmet.OstaliListFormatedOIB>
    <izvorni_sadrzaj>
      <item>BOŽIDAR GRABUŠIĆ, OIB 88766036182</item>
    </izvorni_sadrzaj>
    <derivirana_varijabla naziv="DomainObject.Predmet.OstaliListFormatedOIB_1">
      <item>BOŽIDAR GRABUŠIĆ, OIB 88766036182</item>
    </derivirana_varijabla>
  </DomainObject.Predmet.OstaliListFormatedOIB>
  <DomainObject.Predmet.OstaliListFormatedWithAdress>
    <izvorni_sadrzaj>
      <item>BOŽIDAR GRABUŠIĆ, Ciglenica Zagorska 2, 49223 Ciglenica Zagorska</item>
    </izvorni_sadrzaj>
    <derivirana_varijabla naziv="DomainObject.Predmet.OstaliListFormatedWithAdress_1">
      <item>BOŽIDAR GRABUŠIĆ, Ciglenica Zagorska 2, 49223 Ciglenica Zagorska</item>
    </derivirana_varijabla>
  </DomainObject.Predmet.OstaliListFormatedWithAdress>
  <DomainObject.Predmet.OstaliListFormatedWithAdressOIB>
    <izvorni_sadrzaj>
      <item>BOŽIDAR GRABUŠIĆ, OIB 88766036182, Ciglenica Zagorska 2, 49223 Ciglenica Zagorska</item>
    </izvorni_sadrzaj>
    <derivirana_varijabla naziv="DomainObject.Predmet.OstaliListFormatedWithAdressOIB_1">
      <item>BOŽIDAR GRABUŠIĆ, OIB 88766036182, Ciglenica Zagorska 2, 49223 Ciglenica Zagorska</item>
    </derivirana_varijabla>
  </DomainObject.Predmet.OstaliListFormatedWithAdressOIB>
  <DomainObject.Predmet.OstaliListNazivFormated>
    <izvorni_sadrzaj>
      <item>BOŽIDAR GRABUŠIĆ</item>
    </izvorni_sadrzaj>
    <derivirana_varijabla naziv="DomainObject.Predmet.OstaliListNazivFormated_1">
      <item>BOŽIDAR GRABUŠIĆ</item>
    </derivirana_varijabla>
  </DomainObject.Predmet.OstaliListNazivFormated>
  <DomainObject.Predmet.OstaliListNazivFormatedOIB>
    <izvorni_sadrzaj>
      <item>BOŽIDAR GRABUŠIĆ, OIB 88766036182</item>
    </izvorni_sadrzaj>
    <derivirana_varijabla naziv="DomainObject.Predmet.OstaliListNazivFormatedOIB_1">
      <item>BOŽIDAR GRABUŠIĆ, OIB 88766036182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>St-708/2016-3</izvorni_sadrzaj>
    <derivirana_varijabla naziv="DomainObject.PoslovniBrojDokumenta_1">St-708/2016-3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GRABUŠIĆ GRADNJA d.o.o.</izvorni_sadrzaj>
    <derivirana_varijabla naziv="DomainObject.Predmet.ProtustrankaIDrugi_1">GRABUŠIĆ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GRABUŠIĆ GRADNJA d.o.o., OIB 30701178331, Ciglenica Zagorska 2, 49223 Sveti Križ Začretje</izvorni_sadrzaj>
    <derivirana_varijabla naziv="DomainObject.Predmet.ProtustrankaIDrugiAdressOIB_1">GRABUŠIĆ GRADNJA d.o.o., OIB 30701178331, Ciglenica Zagorska 2, 49223 Sveti Križ Začretje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GRABUŠIĆ GRADNJA d.o.o.</item>
      <item>FINA Regionalni centar Zagreb</item>
      <item>BOŽIDAR GRABUŠIĆ</item>
    </izvorni_sadrzaj>
    <derivirana_varijabla naziv="DomainObject.Predmet.SudioniciListNaziv_1">
      <item>GRABUŠIĆ GRADNJA d.o.o.</item>
      <item>FINA Regionalni centar Zagreb</item>
      <item>BOŽIDAR GRABUŠIĆ</item>
    </derivirana_varijabla>
  </DomainObject.Predmet.SudioniciListNaziv>
  <DomainObject.Predmet.SudioniciListAdressOIB>
    <izvorni_sadrzaj>
      <item>GRABUŠIĆ GRADNJA d.o.o., OIB 30701178331, Ciglenica Zagorska 2,49223 Sveti Križ Začretje</item>
      <item>FINA Regionalni centar Zagreb, OIB 85821130368, Trg svibanjskih žrtava 1995. br. 1,10000 Zagreb</item>
      <item>BOŽIDAR GRABUŠIĆ, OIB 88766036182, Ciglenica Zagorska 2,49223 Ciglenica Zagorska</item>
    </izvorni_sadrzaj>
    <derivirana_varijabla naziv="DomainObject.Predmet.SudioniciListAdressOIB_1">
      <item>GRABUŠIĆ GRADNJA d.o.o., OIB 30701178331, Ciglenica Zagorska 2,49223 Sveti Križ Začretje</item>
      <item>FINA Regionalni centar Zagreb, OIB 85821130368, Trg svibanjskih žrtava 1995. br. 1,10000 Zagreb</item>
      <item>BOŽIDAR GRABUŠIĆ, OIB 88766036182, Ciglenica Zagorska 2,49223 Ciglenica Zagorska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FD25B7-DB4F-4242-B63F-F34E5C6EA6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711</properties:Words>
  <properties:Characters>3861</properties:Characters>
  <properties:Lines>111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2016-07-26T06:54:00Z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St-708/2016-3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