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7436F">
                    <w:rPr>
                      <w:sz w:val="22"/>
                      <w:szCs w:val="22"/>
                    </w:rPr>
                    <w:t>St-178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0a8af0" w14:paraId="30a8af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A7436F">
        <w:t>LAPIDEAS jednostavno društvo s ograničenom odgovornošću za trgovinu i usluge, Osijek, Ružina Ulica 49, MBS: 030151203, OIB: 68760684164</w:t>
      </w:r>
      <w:r>
        <w:t xml:space="preserve">,  temeljem članka 430. Stečajnog zakona (NN 71/15, dalje: SZ), dana </w:t>
      </w:r>
      <w:r w:rsidR="00A7436F">
        <w:t>9</w:t>
      </w:r>
      <w:r>
        <w:t xml:space="preserve">. </w:t>
      </w:r>
      <w:r w:rsidR="00CC333B">
        <w:t xml:space="preserve">ožujka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A7436F">
        <w:t>LAPIDEAS jednostavno društvo s ograničenom odgovornošću za trgovinu i usluge, Osijek, Ružina Ulica 49, MBS: 030151203, OIB: 68760684164</w:t>
      </w:r>
      <w:r>
        <w:t xml:space="preserve">, na temelju neizvršenih osnova za plaćanje iznosi </w:t>
      </w:r>
      <w:r w:rsidR="00A7436F">
        <w:t>7.522,08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A7436F">
        <w:t xml:space="preserve">Miroslav </w:t>
      </w:r>
      <w:proofErr w:type="spellStart"/>
      <w:r w:rsidR="00A7436F">
        <w:t>Čondić</w:t>
      </w:r>
      <w:proofErr w:type="spellEnd"/>
      <w:r w:rsidR="00A7436F">
        <w:t>-</w:t>
      </w:r>
      <w:proofErr w:type="spellStart"/>
      <w:r w:rsidR="00A7436F">
        <w:t>Bijader</w:t>
      </w:r>
      <w:proofErr w:type="spellEnd"/>
      <w:r w:rsidR="00A7436F">
        <w:t>, OIB: 97800390622, Osijek, Baščanska 10</w:t>
      </w:r>
      <w:r>
        <w:t xml:space="preserve">, </w:t>
      </w:r>
      <w:r w:rsidR="00A7436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7436F">
        <w:t>178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A7436F">
        <w:t>9</w:t>
      </w:r>
      <w:r w:rsidR="00CC333B">
        <w:t xml:space="preserve">. ožujka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7436F">
        <w:t>10</w:t>
      </w:r>
      <w:r>
        <w:t>.</w:t>
      </w:r>
      <w:r w:rsidR="00A7436F">
        <w:t>5</w:t>
      </w:r>
      <w:r>
        <w:t>.2018.</w:t>
      </w:r>
    </w:p>
    <w:p w:rsidRDefault="009515A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515A8"/>
    <w:rsid w:val="009C4D46"/>
    <w:rsid w:val="00A324F9"/>
    <w:rsid w:val="00A7436F"/>
    <w:rsid w:val="00A958D2"/>
    <w:rsid w:val="00AB536E"/>
    <w:rsid w:val="00AD67F8"/>
    <w:rsid w:val="00B6125C"/>
    <w:rsid w:val="00C13E72"/>
    <w:rsid w:val="00C3258D"/>
    <w:rsid w:val="00C82963"/>
    <w:rsid w:val="00CA7F62"/>
    <w:rsid w:val="00CC333B"/>
    <w:rsid w:val="00D61325"/>
    <w:rsid w:val="00D71279"/>
    <w:rsid w:val="00D87EF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LAPIDEAS jednostavno društvo s ograničenom odgovornošću za trgovinu i usluge</izvorni_sadrzaj>
    <derivirana_varijabla naziv="DomainObject.Predmet.ProtustrankaFormated_1">  LAPIDEAS jednostavno društvo s ograničenom odgovornošću za trgovinu i usluge</derivirana_varijabla>
  </DomainObject.Predmet.ProtustrankaFormated>
  <DomainObject.Predmet.ProtustrankaFormatedOIB>
    <izvorni_sadrzaj>  LAPIDEAS jednostavno društvo s ograničenom odgovornošću za trgovinu i usluge, OIB 68760684164</izvorni_sadrzaj>
    <derivirana_varijabla naziv="DomainObject.Predmet.ProtustrankaFormatedOIB_1">  LAPIDEAS jednostavno društvo s ograničenom odgovornošću za trgovinu i usluge, OIB 68760684164</derivirana_varijabla>
  </DomainObject.Predmet.ProtustrankaFormatedOIB>
  <DomainObject.Predmet.ProtustrankaFormatedWithAdress>
    <izvorni_sadrzaj> LAPIDEAS jednostavno društvo s ograničenom odgovornošću za trgovinu i usluge, Ružina Ulica 49, 31000 Osijek</izvorni_sadrzaj>
    <derivirana_varijabla naziv="DomainObject.Predmet.ProtustrankaFormatedWithAdress_1"> LAPIDEAS jednostavno društvo s ograničenom odgovornošću za trgovinu i usluge, Ružina Ulica 49, 31000 Osijek</derivirana_varijabla>
  </DomainObject.Predmet.ProtustrankaFormatedWithAdress>
  <DomainObject.Predmet.ProtustrankaFormatedWithAdressOIB>
    <izvorni_sadrzaj> LAPIDEAS jednostavno društvo s ograničenom odgovornošću za trgovinu i usluge, OIB 68760684164, Ružina Ulica 49, 31000 Osijek</izvorni_sadrzaj>
    <derivirana_varijabla naziv="DomainObject.Predmet.ProtustrankaFormatedWithAdressOIB_1"> LAPIDEAS jednostavno društvo s ograničenom odgovornošću za trgovinu i usluge, OIB 68760684164, Ružina Ulica 49, 31000 Osijek</derivirana_varijabla>
  </DomainObject.Predmet.ProtustrankaFormatedWithAdressOIB>
  <DomainObject.Predmet.ProtustrankaWithAdress>
    <izvorni_sadrzaj>LAPIDEAS jednostavno društvo s ograničenom odgovornošću za trgovinu i usluge Ružina Ulica 49, 31000 Osijek</izvorni_sadrzaj>
    <derivirana_varijabla naziv="DomainObject.Predmet.ProtustrankaWithAdress_1">LAPIDEAS jednostavno društvo s ograničenom odgovornošću za trgovinu i usluge Ružina Ulica 49, 31000 Osijek</derivirana_varijabla>
  </DomainObject.Predmet.ProtustrankaWithAdress>
  <DomainObject.Predmet.ProtustrankaWithAdressOIB>
    <izvorni_sadrzaj>LAPIDEAS jednostavno društvo s ograničenom odgovornošću za trgovinu i usluge, OIB 68760684164, Ružina Ulica 49, 31000 Osijek</izvorni_sadrzaj>
    <derivirana_varijabla naziv="DomainObject.Predmet.ProtustrankaWithAdressOIB_1">LAPIDEAS jednostavno društvo s ograničenom odgovornošću za trgovinu i usluge, OIB 68760684164, Ružina Ulica 49, 31000 Osijek</derivirana_varijabla>
  </DomainObject.Predmet.ProtustrankaWithAdressOIB>
  <DomainObject.Predmet.ProtustrankaNazivFormated>
    <izvorni_sadrzaj>LAPIDEAS jednostavno društvo s ograničenom odgovornošću za trgovinu i usluge</izvorni_sadrzaj>
    <derivirana_varijabla naziv="DomainObject.Predmet.ProtustrankaNazivFormated_1">LAPIDEAS jednostavno društvo s ograničenom odgovornošću za trgovinu i usluge</derivirana_varijabla>
  </DomainObject.Predmet.ProtustrankaNazivFormated>
  <DomainObject.Predmet.ProtustrankaNazivFormatedOIB>
    <izvorni_sadrzaj>LAPIDEAS jednostavno društvo s ograničenom odgovornošću za trgovinu i usluge, OIB 68760684164</izvorni_sadrzaj>
    <derivirana_varijabla naziv="DomainObject.Predmet.ProtustrankaNazivFormatedOIB_1">LAPIDEAS jednostavno društvo s ograničenom odgovornošću za trgovinu i usluge, OIB 68760684164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LAPIDEAS jednostavno društvo s ograničenom odgovornošću za trgovinu i usluge</item>
    </izvorni_sadrzaj>
    <derivirana_varijabla naziv="DomainObject.Predmet.ProtuStrankaListFormated_1">
      <item>LAPIDEAS jednostavno društvo s ograničenom odgovornošću za trgovinu i usluge</item>
    </derivirana_varijabla>
  </DomainObject.Predmet.ProtuStrankaListFormated>
  <DomainObject.Predmet.ProtuStrankaListFormatedOIB>
    <izvorni_sadrzaj>
      <item>LAPIDEAS jednostavno društvo s ograničenom odgovornošću za trgovinu i usluge, OIB 68760684164</item>
    </izvorni_sadrzaj>
    <derivirana_varijabla naziv="DomainObject.Predmet.ProtuStrankaListFormatedOIB_1">
      <item>LAPIDEAS jednostavno društvo s ograničenom odgovornošću za trgovinu i usluge, OIB 68760684164</item>
    </derivirana_varijabla>
  </DomainObject.Predmet.ProtuStrankaListFormatedOIB>
  <DomainObject.Predmet.ProtuStrankaListFormatedWithAdress>
    <izvorni_sadrzaj>
      <item>LAPIDEAS jednostavno društvo s ograničenom odgovornošću za trgovinu i usluge, Ružina Ulica 49, 31000 Osijek</item>
    </izvorni_sadrzaj>
    <derivirana_varijabla naziv="DomainObject.Predmet.ProtuStrankaListFormatedWithAdress_1">
      <item>LAPIDEAS jednostavno društvo s ograničenom odgovornošću za trgovinu i usluge, Ružina Ulica 49, 31000 Osijek</item>
    </derivirana_varijabla>
  </DomainObject.Predmet.ProtuStrankaListFormatedWithAdress>
  <DomainObject.Predmet.ProtuStrankaListFormatedWithAdressOIB>
    <izvorni_sadrzaj>
      <item>LAPIDEAS jednostavno društvo s ograničenom odgovornošću za trgovinu i usluge, OIB 68760684164, Ružina Ulica 49, 31000 Osijek</item>
    </izvorni_sadrzaj>
    <derivirana_varijabla naziv="DomainObject.Predmet.ProtuStrankaListFormatedWithAdressOIB_1">
      <item>LAPIDEAS jednostavno društvo s ograničenom odgovornošću za trgovinu i usluge, OIB 68760684164, Ružina Ulica 49, 31000 Osijek</item>
    </derivirana_varijabla>
  </DomainObject.Predmet.ProtuStrankaListFormatedWithAdressOIB>
  <DomainObject.Predmet.ProtuStrankaListNazivFormated>
    <izvorni_sadrzaj>
      <item>LAPIDEAS jednostavno društvo s ograničenom odgovornošću za trgovinu i usluge</item>
    </izvorni_sadrzaj>
    <derivirana_varijabla naziv="DomainObject.Predmet.ProtuStrankaListNazivFormated_1">
      <item>LAPIDEAS jednostavno društvo s ograničenom odgovornošću za trgovinu i usluge</item>
    </derivirana_varijabla>
  </DomainObject.Predmet.ProtuStrankaListNazivFormated>
  <DomainObject.Predmet.ProtuStrankaListNazivFormatedOIB>
    <izvorni_sadrzaj>
      <item>LAPIDEAS jednostavno društvo s ograničenom odgovornošću za trgovinu i usluge, OIB 68760684164</item>
    </izvorni_sadrzaj>
    <derivirana_varijabla naziv="DomainObject.Predmet.ProtuStrankaListNazivFormatedOIB_1">
      <item>LAPIDEAS jednostavno društvo s ograničenom odgovornošću za trgovinu i usluge, OIB 68760684164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LAPIDEAS jednostavno društvo s ograničenom odgovornošću za trgovinu i usluge</izvorni_sadrzaj>
    <derivirana_varijabla naziv="DomainObject.Predmet.ProtustrankaIDrugi_1">LAPIDEAS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LAPIDEAS jednostavno društvo s ograničenom odgovornošću za trgovinu i usluge, OIB 68760684164, Ružina Ulica 49, 31000 Osijek</izvorni_sadrzaj>
    <derivirana_varijabla naziv="DomainObject.Predmet.ProtustrankaIDrugiAdressOIB_1">LAPIDEAS jednostavno društvo s ograničenom odgovornošću za trgovinu i usluge, OIB 68760684164, Ružina Ulica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LAPIDEAS jednostavno društvo s ograničenom odgovornošću za trgovinu i usluge</item>
    </izvorni_sadrzaj>
    <derivirana_varijabla naziv="DomainObject.Predmet.SudioniciListNaziv_1">
      <item>FINA RC OSIJEK</item>
      <item>LAPIDEAS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LAPIDEAS jednostavno društvo s ograničenom odgovornošću za trgovinu i usluge, OIB 68760684164, Ružina Ulica 49,31000 Osijek</item>
    </izvorni_sadrzaj>
    <derivirana_varijabla naziv="DomainObject.Predmet.SudioniciListAdressOIB_1">
      <item>FINA RC OSIJEK, OIB 85821130368</item>
      <item>LAPIDEAS jednostavno društvo s ograničenom odgovornošću za trgovinu i usluge, OIB 68760684164, Ružina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68760684164</item>
    </izvorni_sadrzaj>
    <derivirana_varijabla naziv="DomainObject.Predmet.SudioniciListNazivOIB_1">
      <item>, OIB 85821130368</item>
      <item>, OIB 68760684164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2200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2018-03-08T12:05:00Z</dcterms:created>
  <dc:creator>Snježana Andrijanić</dc:creator>
  <cp:lastModifiedBy>Gordana Harc</cp:lastModifiedBy>
  <cp:lastPrinted>2018-03-08T12:04:00Z</cp:lastPrinted>
  <dcterms:modified xmlns:xsi="http://www.w3.org/2001/XMLSchema-instance" xsi:type="dcterms:W3CDTF">2018-03-09T10:47:00Z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- 178-18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