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9337" w14:paraId="d3b9337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B8255F">
        <w:rPr>
          <w:color w:val="000000"/>
        </w:rPr>
        <w:t xml:space="preserve">6. </w:t>
      </w:r>
      <w:r w:rsidR="000C269D">
        <w:rPr>
          <w:color w:val="000000"/>
        </w:rPr>
        <w:t>srpnj</w:t>
      </w:r>
      <w:r w:rsidR="00B8255F">
        <w:rPr>
          <w:color w:val="000000"/>
        </w:rPr>
        <w:t>a</w:t>
      </w:r>
      <w:r w:rsidR="0017148B">
        <w:rPr>
          <w:color w:val="000000"/>
        </w:rPr>
        <w:t xml:space="preserve"> </w:t>
      </w:r>
      <w:r w:rsidRPr="00211807">
        <w:rPr>
          <w:color w:val="000000"/>
        </w:rPr>
        <w:t>201</w:t>
      </w:r>
      <w:r w:rsidR="0096270F">
        <w:rPr>
          <w:color w:val="000000"/>
        </w:rPr>
        <w:t>7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095832">
        <w:rPr>
          <w:color w:val="000000"/>
        </w:rPr>
        <w:t>stečajnim dužnikom</w:t>
      </w:r>
    </w:p>
    <w:p w:rsidRDefault="00911ACA" w:rsidP="00252666" w:rsidR="000471EF">
      <w:pPr>
        <w:jc w:val="center"/>
        <w:rPr>
          <w:rFonts w:eastAsia="Calibri"/>
        </w:rPr>
      </w:pPr>
      <w:r>
        <w:t>HA-LIM d.o.o. u stečaju, Grkaveščak 35, MBS: 070060634, OIB: 17620044635</w:t>
      </w:r>
    </w:p>
    <w:p w:rsidRDefault="00911ACA" w:rsidP="00252666" w:rsidR="00911ACA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0C269D">
        <w:rPr>
          <w:color w:val="000000"/>
        </w:rPr>
        <w:t>09,00</w:t>
      </w:r>
      <w:r w:rsidR="00B8255F">
        <w:rPr>
          <w:color w:val="000000"/>
        </w:rPr>
        <w:t xml:space="preserve">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 w:rsidRP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1B6FBD" w:rsidP="00F144D9" w:rsidR="00911ACA">
      <w:pPr>
        <w:jc w:val="both"/>
        <w:rPr>
          <w:color w:val="000000"/>
        </w:rPr>
      </w:pPr>
      <w:r>
        <w:rPr>
          <w:color w:val="000000"/>
        </w:rPr>
        <w:t>-</w:t>
      </w:r>
      <w:r w:rsidR="00F144D9">
        <w:rPr>
          <w:color w:val="000000"/>
        </w:rPr>
        <w:t>za razlučnog vjerovnika MECHEL SERVICE STAHLHANDEL VETING d.o.o. u likvidaciji Varaždin, punomoćnica Dunja Pavić, odvjetnica u Odvjetničkom društvu Pećarević i Relić iz Zagreba</w:t>
      </w:r>
    </w:p>
    <w:p w:rsidRDefault="00911ACA" w:rsidP="00F144D9" w:rsidR="004413C1">
      <w:pPr>
        <w:jc w:val="both"/>
        <w:rPr>
          <w:rFonts w:eastAsia="Calibri"/>
          <w:color w:val="000000"/>
          <w:lang w:eastAsia="en-US"/>
        </w:rPr>
      </w:pPr>
      <w:r w:rsidRPr="004413C1">
        <w:rPr>
          <w:rFonts w:eastAsia="Calibri"/>
          <w:color w:val="000000"/>
          <w:lang w:eastAsia="en-US"/>
        </w:rPr>
        <w:t xml:space="preserve"> </w:t>
      </w:r>
    </w:p>
    <w:p w:rsidRDefault="00B50890" w:rsidP="00F144D9" w:rsidR="00B50890" w:rsidRPr="004413C1">
      <w:pPr>
        <w:jc w:val="both"/>
        <w:rPr>
          <w:rFonts w:eastAsia="Calibri"/>
          <w:color w:val="000000"/>
          <w:lang w:eastAsia="en-US"/>
        </w:rPr>
      </w:pPr>
    </w:p>
    <w:p w:rsidRDefault="001D7B6A" w:rsidP="00B50890" w:rsidR="001D7B6A">
      <w:pPr>
        <w:jc w:val="both"/>
        <w:rPr>
          <w:color w:val="000000"/>
        </w:rPr>
      </w:pPr>
    </w:p>
    <w:p w:rsidRDefault="00F57E3F" w:rsidP="001B6FBD" w:rsidR="00F144D9">
      <w:pPr>
        <w:jc w:val="both"/>
        <w:rPr>
          <w:color w:val="000000"/>
        </w:rPr>
      </w:pPr>
      <w:r>
        <w:rPr>
          <w:color w:val="000000"/>
        </w:rPr>
        <w:tab/>
      </w:r>
      <w:r w:rsidR="001B6FBD">
        <w:rPr>
          <w:color w:val="000000"/>
        </w:rPr>
        <w:t xml:space="preserve">Konstatira se da </w:t>
      </w:r>
      <w:r w:rsidR="00292360">
        <w:rPr>
          <w:color w:val="000000"/>
        </w:rPr>
        <w:t xml:space="preserve">na današnje ročište za dražbu nije pristupila stečajna upraviteljica Sanja Kraljek, te da </w:t>
      </w:r>
      <w:r w:rsidR="00F144D9">
        <w:rPr>
          <w:color w:val="000000"/>
        </w:rPr>
        <w:t xml:space="preserve">nema uplaćenih jamčevina za današnju javnu dražbu, nakon čega </w:t>
      </w:r>
      <w:r w:rsidR="00292360">
        <w:rPr>
          <w:color w:val="000000"/>
        </w:rPr>
        <w:t xml:space="preserve">zastupnica razlučnog vjerovnika </w:t>
      </w:r>
      <w:r w:rsidR="00F144D9">
        <w:rPr>
          <w:color w:val="000000"/>
        </w:rPr>
        <w:t xml:space="preserve">predlaže </w:t>
      </w:r>
      <w:r w:rsidR="00292360">
        <w:rPr>
          <w:color w:val="000000"/>
        </w:rPr>
        <w:t>da</w:t>
      </w:r>
      <w:r w:rsidR="0060650A">
        <w:rPr>
          <w:color w:val="000000"/>
        </w:rPr>
        <w:t xml:space="preserve"> </w:t>
      </w:r>
      <w:r w:rsidR="00E5525A">
        <w:rPr>
          <w:color w:val="000000"/>
        </w:rPr>
        <w:t>cijena z</w:t>
      </w:r>
      <w:r w:rsidR="00F144D9">
        <w:rPr>
          <w:color w:val="000000"/>
        </w:rPr>
        <w:t xml:space="preserve">a sljedeću javnu dražbu </w:t>
      </w:r>
      <w:r w:rsidR="00292360">
        <w:rPr>
          <w:color w:val="000000"/>
        </w:rPr>
        <w:t xml:space="preserve">ostane ista, tj. </w:t>
      </w:r>
      <w:r w:rsidR="0060650A">
        <w:rPr>
          <w:color w:val="000000"/>
        </w:rPr>
        <w:t>40.000,00 kn.</w:t>
      </w:r>
    </w:p>
    <w:p w:rsidRDefault="001D7B6A" w:rsidP="001B6FBD" w:rsidR="001D7B6A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  <w:r>
        <w:rPr>
          <w:color w:val="000000"/>
        </w:rPr>
        <w:tab/>
        <w:t xml:space="preserve">Sud donosi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ZAKLJUČAK O PRODAJI </w:t>
      </w: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nekretnina stečajnog dužnika na javnoj dražbi </w:t>
      </w:r>
    </w:p>
    <w:p w:rsidRDefault="00F144D9" w:rsidP="00F144D9" w:rsidR="00F144D9">
      <w:pPr>
        <w:jc w:val="center"/>
      </w:pPr>
    </w:p>
    <w:p w:rsidRDefault="00F144D9" w:rsidP="00F144D9" w:rsidR="00F144D9">
      <w:pPr>
        <w:jc w:val="center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javna dražba</w:t>
      </w:r>
      <w:r>
        <w:t xml:space="preserve"> za prodaju nekretnina stečajnog dužnika    HA-LIM d.o.o. u stečaju, Grkaveščak 35, MBS: 070060634, OIB: 17620044635,  </w:t>
      </w:r>
      <w:r>
        <w:rPr>
          <w:b/>
        </w:rPr>
        <w:t>koja će se održati</w:t>
      </w:r>
    </w:p>
    <w:p w:rsidRDefault="00F144D9" w:rsidP="00F144D9" w:rsidR="00F144D9">
      <w:pPr>
        <w:ind w:hanging="705" w:left="705"/>
        <w:jc w:val="both"/>
      </w:pPr>
    </w:p>
    <w:p w:rsidRDefault="00292360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22. rujna</w:t>
      </w:r>
      <w:r w:rsidR="00F144D9">
        <w:rPr>
          <w:b/>
          <w:u w:val="single"/>
        </w:rPr>
        <w:t xml:space="preserve"> 2017. g. u  </w:t>
      </w:r>
      <w:r>
        <w:rPr>
          <w:b/>
          <w:u w:val="single"/>
        </w:rPr>
        <w:t>12</w:t>
      </w:r>
      <w:r w:rsidR="0060650A">
        <w:rPr>
          <w:b/>
          <w:u w:val="single"/>
        </w:rPr>
        <w:t>,00</w:t>
      </w:r>
      <w:r w:rsidR="00F144D9">
        <w:rPr>
          <w:b/>
          <w:u w:val="single"/>
        </w:rPr>
        <w:t xml:space="preserve"> sati</w:t>
      </w:r>
    </w:p>
    <w:p w:rsidRDefault="00F144D9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232/II kat</w:t>
      </w:r>
    </w:p>
    <w:p w:rsidRDefault="00F144D9" w:rsidP="00F144D9" w:rsidR="00F144D9">
      <w:pPr>
        <w:ind w:hanging="705" w:left="705"/>
        <w:jc w:val="both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F144D9" w:rsidP="00F144D9" w:rsidR="00F144D9">
      <w:pPr>
        <w:ind w:left="106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5181 k.o. Gradiščak, čk.br. 3543/2, koja predstavlja livadu Grkaveščak sa 588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ind w:left="70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3856 k.o. Gradiščak, čkbr. 3375, koja predstavlja livadu Grkaveščak sa 119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3857 k.o. Gradiščak, čkbr. 3378, koja predstavlja livadu Grkaveščak sa 287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3858 k.o. Gradiščak, čkbr. 3379, koja predstavlja livadu Grkaveščak sa 291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3862 k.o. Gradiščak, čkbr. 3544, koja predstavlja livadu Grkaveščak sa 593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3863 k.o. Gradiščak, čkbr. 3547, koja predstavlja livadu Grkaveščak sa 839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jc w:val="both"/>
      </w:pPr>
    </w:p>
    <w:p w:rsidRDefault="00F144D9" w:rsidP="00F144D9" w:rsidR="00F144D9">
      <w:pPr>
        <w:ind w:left="705"/>
        <w:jc w:val="both"/>
        <w:rPr>
          <w:b/>
        </w:rPr>
      </w:pPr>
      <w:r>
        <w:rPr>
          <w:b/>
        </w:rPr>
        <w:t xml:space="preserve">Početna cijena ovih nekretnina iznosi ukupno </w:t>
      </w:r>
      <w:r w:rsidR="0060650A">
        <w:rPr>
          <w:b/>
        </w:rPr>
        <w:t>40</w:t>
      </w:r>
      <w:r w:rsidR="001D7B6A">
        <w:rPr>
          <w:b/>
        </w:rPr>
        <w:t>.000</w:t>
      </w:r>
      <w:r>
        <w:rPr>
          <w:b/>
        </w:rPr>
        <w:t>,00 kn</w:t>
      </w:r>
      <w:r>
        <w:t xml:space="preserve">.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ind w:left="1065"/>
        <w:jc w:val="both"/>
        <w:rPr>
          <w:b/>
        </w:rPr>
      </w:pPr>
      <w:r>
        <w:t>Na nekretninama razlučno pravo imaju MECHEL SERVICE STAHLHANDEL VETING d.o.o. u likvidaciji Varaždin, Vilka Novaka 48/K (ranije: COGNOR VETING STAHLHANDEL d.o.o. Varaždin) i Republika Hrvatska, Ministarstvo financija.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Nekretnine se ne mogu prodavati ispod navedene početne cijene.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Poreze i pristojbe u vezi s prodajom, kao i troškove uknjižbe snosi kupac.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 xml:space="preserve">Kao kupci mogu sudjelovati samo osobe koje su najkasnije tri dana prije održavanja javne dražbe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 xml:space="preserve">Nekretnine će se rješenjem o dosudi dosuditi kupcu koji ponudi najpovoljniju cijenu. Ako bude više ponuditelja, sud će u rješenju o dosudi odrediti da će se nekretnina dosuditi i kupcima koji su ponudili nižu cijenu, redom prema veličini </w:t>
      </w:r>
      <w:r>
        <w:lastRenderedPageBreak/>
        <w:t>cijene koju su ponudili, ako kupci koji su ponudili veću cijenu ne polože kupovninu u roku koji im je određen.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F144D9" w:rsidP="00F144D9" w:rsidR="00F144D9">
      <w:pPr>
        <w:jc w:val="both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Ročište za javnu dražbu održat će se i ako na njemu sudjeluje samo jedan ponuditelj.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Nekretnine koje su predmet prodaje, kao i procjena sudskog vještaka, mogu se razgledati uz prethodni dogovor sa stečajnim upraviteljem.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Zaključak o prodaji objavit će se na mrežnoj stranici e-Oglasna ploča suda.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F144D9" w:rsidP="001B6FBD" w:rsidR="00F144D9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</w:p>
    <w:p w:rsidRDefault="001B6FBD" w:rsidP="00F144D9" w:rsidR="00F144D9" w:rsidRPr="00F144D9">
      <w:pPr>
        <w:jc w:val="both"/>
      </w:pPr>
      <w:r>
        <w:rPr>
          <w:color w:val="000000"/>
        </w:rPr>
        <w:t xml:space="preserve"> </w:t>
      </w:r>
    </w:p>
    <w:p w:rsidRDefault="00DC3768" w:rsidP="00292360" w:rsidR="00DC3768">
      <w:pPr>
        <w:ind w:firstLine="708" w:left="357"/>
        <w:jc w:val="both"/>
        <w:rPr>
          <w:color w:val="000000"/>
        </w:rPr>
      </w:pPr>
      <w:r>
        <w:rPr>
          <w:color w:val="000000"/>
        </w:rPr>
        <w:t>Ovaj zapisnik objaviti</w:t>
      </w:r>
      <w:r w:rsidR="00292360">
        <w:rPr>
          <w:color w:val="000000"/>
        </w:rPr>
        <w:t xml:space="preserve"> će se na e-Oglasnoj ploči suda, te dostaviti stečajnoj upraviteljici Sanji Kraljek.</w:t>
      </w:r>
    </w:p>
    <w:p w:rsidRDefault="00DC3768" w:rsidP="00292360" w:rsidR="00DC3768">
      <w:pPr>
        <w:ind w:left="708"/>
        <w:jc w:val="both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F144D9" w:rsidP="004606D0" w:rsidR="00F144D9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292360">
        <w:rPr>
          <w:color w:val="000000"/>
        </w:rPr>
        <w:t xml:space="preserve">09,05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721" w:rsidR="00210721">
      <w:r>
        <w:separator/>
      </w:r>
    </w:p>
  </w:endnote>
  <w:endnote w:id="0" w:type="continuationSeparator">
    <w:p w:rsidRDefault="00210721" w:rsidR="00210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721" w:rsidR="00210721">
      <w:r>
        <w:separator/>
      </w:r>
    </w:p>
  </w:footnote>
  <w:footnote w:id="0" w:type="continuationSeparator">
    <w:p w:rsidRDefault="00210721" w:rsidR="002107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4F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 w:rsidR="00E42269">
      <w:rPr>
        <w:color w:val="000000"/>
      </w:rPr>
      <w:t>10/12-</w:t>
    </w:r>
    <w:r w:rsidR="00292360">
      <w:rPr>
        <w:color w:val="000000"/>
      </w:rPr>
      <w:t>91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 w:rsidR="00E42269">
          <w:rPr>
            <w:color w:val="000000"/>
          </w:rPr>
          <w:t>10/12-</w:t>
        </w:r>
        <w:r w:rsidR="00292360">
          <w:rPr>
            <w:color w:val="000000"/>
          </w:rPr>
          <w:t>91</w:t>
        </w:r>
      </w:p>
      <w:p w:rsidRDefault="00694FC2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A080FF3"/>
    <w:multiLevelType w:val="hybridMultilevel"/>
    <w:tmpl w:val="64F47DF4"/>
    <w:lvl w:tplc="95BCD7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7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471EF"/>
    <w:rsid w:val="00057C57"/>
    <w:rsid w:val="000706AC"/>
    <w:rsid w:val="00095832"/>
    <w:rsid w:val="000C269D"/>
    <w:rsid w:val="000C7A7C"/>
    <w:rsid w:val="000D72F0"/>
    <w:rsid w:val="000E2D93"/>
    <w:rsid w:val="000E78CF"/>
    <w:rsid w:val="00101169"/>
    <w:rsid w:val="00157804"/>
    <w:rsid w:val="0017148B"/>
    <w:rsid w:val="001B6FBD"/>
    <w:rsid w:val="001D7B6A"/>
    <w:rsid w:val="00210721"/>
    <w:rsid w:val="00211807"/>
    <w:rsid w:val="002417FF"/>
    <w:rsid w:val="00250ACE"/>
    <w:rsid w:val="00252666"/>
    <w:rsid w:val="00263E54"/>
    <w:rsid w:val="00277306"/>
    <w:rsid w:val="00292360"/>
    <w:rsid w:val="002E397F"/>
    <w:rsid w:val="002F4F55"/>
    <w:rsid w:val="0031568D"/>
    <w:rsid w:val="003426BB"/>
    <w:rsid w:val="003B7117"/>
    <w:rsid w:val="003E3CDD"/>
    <w:rsid w:val="00410008"/>
    <w:rsid w:val="00425B3C"/>
    <w:rsid w:val="004377FF"/>
    <w:rsid w:val="004413C1"/>
    <w:rsid w:val="00447973"/>
    <w:rsid w:val="00453406"/>
    <w:rsid w:val="004606D0"/>
    <w:rsid w:val="00467F7B"/>
    <w:rsid w:val="0047308E"/>
    <w:rsid w:val="00477BBC"/>
    <w:rsid w:val="00487C67"/>
    <w:rsid w:val="00497F24"/>
    <w:rsid w:val="004C659E"/>
    <w:rsid w:val="00502623"/>
    <w:rsid w:val="00531F5E"/>
    <w:rsid w:val="00564CC2"/>
    <w:rsid w:val="005747C6"/>
    <w:rsid w:val="00576F35"/>
    <w:rsid w:val="00582B49"/>
    <w:rsid w:val="005A72B4"/>
    <w:rsid w:val="005D2B08"/>
    <w:rsid w:val="005D7478"/>
    <w:rsid w:val="0060650A"/>
    <w:rsid w:val="006132F7"/>
    <w:rsid w:val="006139E3"/>
    <w:rsid w:val="00627CE2"/>
    <w:rsid w:val="0065227F"/>
    <w:rsid w:val="006607A5"/>
    <w:rsid w:val="00672DB6"/>
    <w:rsid w:val="00694FC2"/>
    <w:rsid w:val="006A52F6"/>
    <w:rsid w:val="006A700E"/>
    <w:rsid w:val="006C7A41"/>
    <w:rsid w:val="00705DC4"/>
    <w:rsid w:val="0076650B"/>
    <w:rsid w:val="007C2AE8"/>
    <w:rsid w:val="007F1E0A"/>
    <w:rsid w:val="007F7C64"/>
    <w:rsid w:val="008014A2"/>
    <w:rsid w:val="00803ADB"/>
    <w:rsid w:val="00844D8E"/>
    <w:rsid w:val="008544FA"/>
    <w:rsid w:val="00865664"/>
    <w:rsid w:val="00875DCB"/>
    <w:rsid w:val="00883C79"/>
    <w:rsid w:val="008875A7"/>
    <w:rsid w:val="00893755"/>
    <w:rsid w:val="008A051B"/>
    <w:rsid w:val="008B765D"/>
    <w:rsid w:val="008D35CD"/>
    <w:rsid w:val="00911153"/>
    <w:rsid w:val="00911ACA"/>
    <w:rsid w:val="009625FA"/>
    <w:rsid w:val="0096270F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D479C"/>
    <w:rsid w:val="00AF7D85"/>
    <w:rsid w:val="00B1367A"/>
    <w:rsid w:val="00B2164D"/>
    <w:rsid w:val="00B50890"/>
    <w:rsid w:val="00B8255F"/>
    <w:rsid w:val="00B82752"/>
    <w:rsid w:val="00B8293A"/>
    <w:rsid w:val="00B94178"/>
    <w:rsid w:val="00BA3D69"/>
    <w:rsid w:val="00BC1D3A"/>
    <w:rsid w:val="00BF2850"/>
    <w:rsid w:val="00C00063"/>
    <w:rsid w:val="00C039F0"/>
    <w:rsid w:val="00C05741"/>
    <w:rsid w:val="00C450F7"/>
    <w:rsid w:val="00C82044"/>
    <w:rsid w:val="00CB4336"/>
    <w:rsid w:val="00CC577A"/>
    <w:rsid w:val="00CE1B4A"/>
    <w:rsid w:val="00D03D15"/>
    <w:rsid w:val="00D05ED6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10764"/>
    <w:rsid w:val="00E27D91"/>
    <w:rsid w:val="00E42269"/>
    <w:rsid w:val="00E5525A"/>
    <w:rsid w:val="00E61179"/>
    <w:rsid w:val="00E62890"/>
    <w:rsid w:val="00E65531"/>
    <w:rsid w:val="00EB4152"/>
    <w:rsid w:val="00F144D9"/>
    <w:rsid w:val="00F336C1"/>
    <w:rsid w:val="00F57E3F"/>
    <w:rsid w:val="00F64118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4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FC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FC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FC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FC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4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FC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FC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FC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FC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srpnja 2017.</izvorni_sadrzaj>
    <derivirana_varijabla naziv="DomainObject.StvarniPocetakDatum_1">6. srpnja 2017.</derivirana_varijabla>
  </DomainObject.StvarniPocetakDatum>
  <DomainObject.StvarniZavrsetakDatum>
    <izvorni_sadrzaj>6. srpnja 2017.</izvorni_sadrzaj>
    <derivirana_varijabla naziv="DomainObject.StvarniZavrsetakDatum_1">6. srpnja 2017.</derivirana_varijabla>
  </DomainObject.StvarniZavrsetakDatum>
  <DomainObject.PlaniraniZavrsetakDatum>
    <izvorni_sadrzaj>6. srpnja 2017.</izvorni_sadrzaj>
    <derivirana_varijabla naziv="DomainObject.PlaniraniZavrsetakDatum_1">6. srpnja 2017.</derivirana_varijabla>
  </DomainObject.PlaniraniZavrsetakDatum>
  <DomainObject.PlaniraniPocetakDatum>
    <izvorni_sadrzaj>6. srpnja 2017.</izvorni_sadrzaj>
    <derivirana_varijabla naziv="DomainObject.PlaniraniPocetakDatum_1">6. srpnja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2017.</izvorni_sadrzaj>
    <derivirana_varijabla naziv="DomainObject.Zapisnik.DatumKreiranja_1">6.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St-10/2012-91</izvorni_sadrzaj>
    <derivirana_varijabla naziv="DomainObject.Zapisnik.Oznaka_1">St-10/2012-91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St-10/2012-91</izvorni_sadrzaj>
    <derivirana_varijabla naziv="DomainObject.PoslovniBrojDokumenta_1">St-10/2012-91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767</properties:Words>
  <properties:Characters>4205</properties:Characters>
  <properties:Lines>132</properties:Lines>
  <properties:Paragraphs>45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2017-07-06T07:04:00Z</cp:lastPrinted>
  <dcterms:modified xmlns:xsi="http://www.w3.org/2001/XMLSchema-instance" xsi:type="dcterms:W3CDTF">2017-07-06T07:18:00Z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St-10/2012-91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