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a92c9" w14:paraId="05a92c9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13A4B" w:rsidP="00313A4B" w:rsidR="00313A4B" w:rsidRPr="00313A4B">
      <w:pPr>
        <w:spacing w:after="0"/>
        <w:rPr>
          <w:rFonts w:cs="Times New Roman" w:eastAsia="Times New Roman"/>
          <w:lang w:eastAsia="hr-HR"/>
        </w:rPr>
      </w:pPr>
      <w:r w:rsidRPr="00313A4B">
        <w:rPr>
          <w:rFonts w:cs="Times New Roman" w:eastAsia="Times New Roman"/>
          <w:lang w:eastAsia="hr-HR"/>
        </w:rPr>
        <w:tab/>
      </w:r>
      <w:r w:rsidRPr="00313A4B">
        <w:rPr>
          <w:rFonts w:cs="Times New Roman" w:eastAsia="Times New Roman"/>
          <w:lang w:eastAsia="hr-HR"/>
        </w:rPr>
        <w:tab/>
      </w:r>
      <w:r w:rsidRPr="00313A4B">
        <w:rPr>
          <w:rFonts w:cs="Times New Roman" w:eastAsia="Times New Roman"/>
          <w:lang w:eastAsia="hr-HR"/>
        </w:rPr>
        <w:tab/>
      </w:r>
      <w:r w:rsidRPr="00313A4B">
        <w:rPr>
          <w:rFonts w:cs="Times New Roman" w:eastAsia="Times New Roman"/>
          <w:lang w:eastAsia="hr-HR"/>
        </w:rPr>
        <w:tab/>
      </w:r>
      <w:r w:rsidRPr="00313A4B">
        <w:rPr>
          <w:rFonts w:cs="Times New Roman" w:eastAsia="Times New Roman"/>
          <w:lang w:eastAsia="hr-HR"/>
        </w:rPr>
        <w:tab/>
      </w:r>
      <w:r w:rsidRPr="00313A4B">
        <w:rPr>
          <w:rFonts w:cs="Times New Roman" w:eastAsia="Times New Roman"/>
          <w:lang w:eastAsia="hr-HR"/>
        </w:rPr>
        <w:tab/>
      </w:r>
      <w:r w:rsidRPr="00313A4B">
        <w:rPr>
          <w:rFonts w:cs="Times New Roman" w:eastAsia="Times New Roman"/>
          <w:lang w:eastAsia="hr-HR"/>
        </w:rPr>
        <w:tab/>
      </w:r>
      <w:r w:rsidRPr="00313A4B">
        <w:rPr>
          <w:rFonts w:cs="Times New Roman" w:eastAsia="Times New Roman"/>
          <w:lang w:eastAsia="hr-HR"/>
        </w:rPr>
        <w:tab/>
      </w:r>
      <w:r w:rsidRPr="00313A4B">
        <w:rPr>
          <w:rFonts w:cs="Times New Roman" w:eastAsia="Times New Roman"/>
          <w:lang w:eastAsia="hr-HR"/>
        </w:rPr>
        <w:tab/>
      </w:r>
      <w:r w:rsidRPr="00313A4B">
        <w:rPr>
          <w:rFonts w:cs="Times New Roman" w:eastAsia="Times New Roman"/>
          <w:lang w:eastAsia="hr-HR"/>
        </w:rPr>
        <w:tab/>
        <w:t>1 St-5960/2016</w:t>
      </w:r>
    </w:p>
    <w:p w:rsidRDefault="00313A4B" w:rsidP="00313A4B" w:rsidR="00313A4B" w:rsidRPr="00313A4B">
      <w:pPr>
        <w:spacing w:after="0"/>
        <w:rPr>
          <w:rFonts w:cs="Times New Roman" w:eastAsia="Times New Roman"/>
          <w:lang w:eastAsia="hr-HR"/>
        </w:rPr>
      </w:pPr>
    </w:p>
    <w:p w:rsidRDefault="00313A4B" w:rsidP="00313A4B" w:rsidR="00313A4B" w:rsidRPr="00313A4B">
      <w:pPr>
        <w:spacing w:after="0"/>
        <w:rPr>
          <w:rFonts w:cs="Times New Roman" w:eastAsia="Times New Roman"/>
          <w:lang w:eastAsia="hr-HR"/>
        </w:rPr>
      </w:pPr>
      <w:r w:rsidRPr="00313A4B">
        <w:rPr>
          <w:rFonts w:cs="Times New Roman" w:eastAsia="Times New Roman"/>
          <w:b/>
          <w:lang w:eastAsia="hr-HR"/>
        </w:rPr>
        <w:t xml:space="preserve">      </w:t>
      </w:r>
      <w:r w:rsidRPr="00313A4B">
        <w:rPr>
          <w:rFonts w:cs="Times New Roman" w:eastAsia="Times New Roman"/>
          <w:lang w:eastAsia="hr-HR"/>
        </w:rPr>
        <w:t xml:space="preserve">REPUBLIKA HRVATSKA </w:t>
      </w:r>
    </w:p>
    <w:p w:rsidRDefault="00313A4B" w:rsidP="00313A4B" w:rsidR="00313A4B" w:rsidRPr="00313A4B">
      <w:pPr>
        <w:spacing w:after="0"/>
        <w:rPr>
          <w:rFonts w:cs="Times New Roman" w:eastAsia="Times New Roman"/>
          <w:lang w:eastAsia="hr-HR"/>
        </w:rPr>
      </w:pPr>
      <w:r w:rsidRPr="00313A4B">
        <w:rPr>
          <w:rFonts w:cs="Times New Roman" w:eastAsia="Times New Roman"/>
          <w:lang w:eastAsia="hr-HR"/>
        </w:rPr>
        <w:t xml:space="preserve"> TRGOVAČKI SUD U ZAGREBU</w:t>
      </w:r>
    </w:p>
    <w:p w:rsidRDefault="00313A4B" w:rsidP="00313A4B" w:rsidR="00313A4B" w:rsidRPr="00313A4B">
      <w:pPr>
        <w:spacing w:after="0"/>
        <w:rPr>
          <w:rFonts w:cs="Times New Roman" w:eastAsia="Times New Roman"/>
          <w:lang w:eastAsia="hr-HR"/>
        </w:rPr>
      </w:pPr>
      <w:r w:rsidRPr="00313A4B">
        <w:rPr>
          <w:rFonts w:cs="Times New Roman" w:eastAsia="Times New Roman"/>
          <w:lang w:eastAsia="hr-HR"/>
        </w:rPr>
        <w:t xml:space="preserve">         Stalna služba u Karlovcu</w:t>
      </w:r>
    </w:p>
    <w:p w:rsidRDefault="00313A4B" w:rsidP="00313A4B" w:rsidR="00313A4B" w:rsidRPr="00313A4B">
      <w:pPr>
        <w:spacing w:after="0"/>
        <w:rPr>
          <w:rFonts w:cs="Times New Roman" w:eastAsia="Times New Roman"/>
          <w:lang w:eastAsia="hr-HR"/>
        </w:rPr>
      </w:pPr>
      <w:r w:rsidRPr="00313A4B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313A4B" w:rsidP="00313A4B" w:rsidR="00313A4B" w:rsidRPr="00313A4B">
      <w:pPr>
        <w:spacing w:after="0"/>
        <w:rPr>
          <w:rFonts w:cs="Times New Roman" w:eastAsia="Times New Roman"/>
          <w:lang w:eastAsia="hr-HR"/>
        </w:rPr>
      </w:pPr>
    </w:p>
    <w:p w:rsidRDefault="00313A4B" w:rsidP="00313A4B" w:rsidR="00313A4B" w:rsidRPr="00313A4B">
      <w:pPr>
        <w:spacing w:after="0"/>
        <w:jc w:val="center"/>
        <w:rPr>
          <w:rFonts w:cs="Times New Roman" w:eastAsia="Times New Roman"/>
          <w:lang w:eastAsia="hr-HR"/>
        </w:rPr>
      </w:pPr>
      <w:r w:rsidRPr="00313A4B">
        <w:rPr>
          <w:rFonts w:cs="Times New Roman" w:eastAsia="Times New Roman"/>
          <w:lang w:eastAsia="hr-HR"/>
        </w:rPr>
        <w:t>R E P U B L I K A   H R V A T S K A</w:t>
      </w:r>
    </w:p>
    <w:p w:rsidRDefault="00313A4B" w:rsidP="00313A4B" w:rsidR="00313A4B" w:rsidRPr="00313A4B">
      <w:pPr>
        <w:spacing w:after="0"/>
        <w:rPr>
          <w:rFonts w:cs="Times New Roman" w:eastAsia="Times New Roman"/>
          <w:lang w:eastAsia="hr-HR"/>
        </w:rPr>
      </w:pPr>
    </w:p>
    <w:p w:rsidRDefault="00313A4B" w:rsidP="00313A4B" w:rsidR="00313A4B" w:rsidRPr="00313A4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313A4B">
        <w:rPr>
          <w:rFonts w:cs="Times New Roman" w:eastAsia="Times New Roman"/>
          <w:lang w:eastAsia="hr-HR"/>
        </w:rPr>
        <w:tab/>
        <w:t>R J E Š E N J E</w:t>
      </w:r>
    </w:p>
    <w:p w:rsidRDefault="00313A4B" w:rsidP="00313A4B" w:rsidR="00313A4B" w:rsidRPr="00313A4B">
      <w:pPr>
        <w:spacing w:after="0"/>
        <w:rPr>
          <w:rFonts w:cs="Times New Roman" w:eastAsia="Times New Roman"/>
          <w:lang w:eastAsia="hr-HR"/>
        </w:rPr>
      </w:pPr>
    </w:p>
    <w:p w:rsidRDefault="00313A4B" w:rsidP="00313A4B" w:rsidR="00313A4B" w:rsidRPr="00313A4B">
      <w:pPr>
        <w:spacing w:after="0"/>
        <w:rPr>
          <w:rFonts w:cs="Times New Roman" w:eastAsia="Times New Roman"/>
          <w:lang w:eastAsia="hr-HR"/>
        </w:rPr>
      </w:pPr>
    </w:p>
    <w:p w:rsidRDefault="00313A4B" w:rsidP="00313A4B" w:rsidR="00313A4B" w:rsidRPr="00313A4B">
      <w:pPr>
        <w:spacing w:after="0"/>
        <w:jc w:val="both"/>
        <w:rPr>
          <w:rFonts w:cs="Times New Roman" w:eastAsia="Times New Roman"/>
          <w:lang w:eastAsia="hr-HR"/>
        </w:rPr>
      </w:pPr>
      <w:r w:rsidRPr="00313A4B">
        <w:rPr>
          <w:rFonts w:cs="Times New Roman" w:eastAsia="Times New Roman"/>
          <w:lang w:eastAsia="hr-HR"/>
        </w:rPr>
        <w:tab/>
        <w:t>TRGOVAČKI SUD U ZAGREBU, Stalna služba u Karlovcu</w:t>
      </w:r>
      <w:r w:rsidRPr="00313A4B">
        <w:rPr>
          <w:rFonts w:cs="Times New Roman" w:eastAsia="Times New Roman"/>
          <w:b/>
          <w:lang w:eastAsia="hr-HR"/>
        </w:rPr>
        <w:t>,</w:t>
      </w:r>
      <w:r w:rsidRPr="00313A4B">
        <w:rPr>
          <w:rFonts w:cs="Times New Roman" w:eastAsia="Times New Roman"/>
          <w:lang w:eastAsia="hr-HR"/>
        </w:rPr>
        <w:t xml:space="preserve"> po sucu Jadranki Mađeruh, kao stečajnom sucu, u stečajnom postupku nad stečajnim dužnikom CHIC TURIZAM d.o.o. u stečaju, Zagreb, Savska cesta 150, OIB: 49510863611, 14. svibnja 2019.</w:t>
      </w:r>
    </w:p>
    <w:p w:rsidRDefault="00313A4B" w:rsidP="00313A4B" w:rsidR="00313A4B" w:rsidRPr="00313A4B">
      <w:pPr>
        <w:spacing w:after="0"/>
        <w:rPr>
          <w:rFonts w:cs="Times New Roman" w:eastAsia="Times New Roman"/>
          <w:lang w:eastAsia="hr-HR"/>
        </w:rPr>
      </w:pPr>
    </w:p>
    <w:p w:rsidRDefault="00313A4B" w:rsidP="00313A4B" w:rsidR="00313A4B" w:rsidRPr="00313A4B">
      <w:pPr>
        <w:spacing w:after="0"/>
        <w:rPr>
          <w:rFonts w:cs="Times New Roman" w:eastAsia="Times New Roman"/>
          <w:lang w:eastAsia="hr-HR"/>
        </w:rPr>
      </w:pPr>
    </w:p>
    <w:p w:rsidRDefault="00313A4B" w:rsidP="00313A4B" w:rsidR="00313A4B" w:rsidRPr="00313A4B">
      <w:pPr>
        <w:spacing w:after="0"/>
        <w:jc w:val="center"/>
        <w:rPr>
          <w:rFonts w:cs="Times New Roman" w:eastAsia="Times New Roman"/>
          <w:lang w:eastAsia="hr-HR"/>
        </w:rPr>
      </w:pPr>
      <w:r w:rsidRPr="00313A4B">
        <w:rPr>
          <w:rFonts w:cs="Times New Roman" w:eastAsia="Times New Roman"/>
          <w:lang w:eastAsia="hr-HR"/>
        </w:rPr>
        <w:t>r i j e š i o   j e</w:t>
      </w:r>
    </w:p>
    <w:p w:rsidRDefault="00313A4B" w:rsidP="00313A4B" w:rsidR="00313A4B" w:rsidRPr="00313A4B">
      <w:pPr>
        <w:spacing w:after="0"/>
        <w:rPr>
          <w:rFonts w:cs="Times New Roman" w:eastAsia="Times New Roman"/>
          <w:lang w:eastAsia="hr-HR"/>
        </w:rPr>
      </w:pPr>
    </w:p>
    <w:p w:rsidRDefault="00313A4B" w:rsidP="00313A4B" w:rsidR="00313A4B" w:rsidRPr="00313A4B">
      <w:pPr>
        <w:spacing w:after="0"/>
        <w:rPr>
          <w:rFonts w:cs="Times New Roman" w:eastAsia="Times New Roman"/>
          <w:lang w:eastAsia="hr-HR"/>
        </w:rPr>
      </w:pPr>
    </w:p>
    <w:p w:rsidRDefault="00313A4B" w:rsidP="00313A4B" w:rsidR="00313A4B" w:rsidRPr="00313A4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13A4B">
        <w:rPr>
          <w:rFonts w:cs="Times New Roman" w:eastAsia="Times New Roman"/>
          <w:lang w:eastAsia="hr-HR"/>
        </w:rPr>
        <w:t xml:space="preserve">Saziva se Skupština vjerovnika za </w:t>
      </w:r>
      <w:r w:rsidRPr="00313A4B">
        <w:rPr>
          <w:rFonts w:cs="Times New Roman" w:eastAsia="Times New Roman"/>
          <w:b/>
          <w:lang w:eastAsia="hr-HR"/>
        </w:rPr>
        <w:t>4. lipnja 2019. u 13,00 sati u zgradi ovog suda u Karlovcu, Trg hrvatskih branitelja 1/II, soba broj 207</w:t>
      </w:r>
      <w:r w:rsidRPr="00313A4B">
        <w:rPr>
          <w:rFonts w:cs="Times New Roman" w:eastAsia="Times New Roman"/>
          <w:lang w:eastAsia="hr-HR"/>
        </w:rPr>
        <w:t>, sa slijedećim dnevnim redom:</w:t>
      </w:r>
    </w:p>
    <w:p w:rsidRDefault="00313A4B" w:rsidP="00313A4B" w:rsidR="00313A4B" w:rsidRPr="00313A4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313A4B" w:rsidP="00313A4B" w:rsidR="00313A4B" w:rsidRPr="00313A4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313A4B">
        <w:rPr>
          <w:rFonts w:cs="Times New Roman" w:eastAsia="Times New Roman"/>
          <w:lang w:eastAsia="hr-HR"/>
        </w:rPr>
        <w:t>Očitovanje o prijedlogu da stečajna masa nije dostatna ni za namirenje troškova postupka.</w:t>
      </w:r>
    </w:p>
    <w:p w:rsidRDefault="00313A4B" w:rsidP="00313A4B" w:rsidR="00313A4B" w:rsidRPr="00313A4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13A4B" w:rsidP="00313A4B" w:rsidR="00313A4B" w:rsidRPr="00313A4B">
      <w:pPr>
        <w:spacing w:after="0"/>
        <w:ind w:left="360"/>
        <w:rPr>
          <w:rFonts w:cs="Times New Roman" w:eastAsia="Times New Roman"/>
          <w:lang w:eastAsia="hr-HR"/>
        </w:rPr>
      </w:pPr>
    </w:p>
    <w:p w:rsidRDefault="00313A4B" w:rsidP="00313A4B" w:rsidR="00313A4B" w:rsidRPr="00313A4B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313A4B">
        <w:rPr>
          <w:rFonts w:cs="Times New Roman" w:eastAsia="Times New Roman"/>
          <w:lang w:eastAsia="hr-HR"/>
        </w:rPr>
        <w:t>Obrazloženje</w:t>
      </w:r>
    </w:p>
    <w:p w:rsidRDefault="00313A4B" w:rsidP="00313A4B" w:rsidR="00313A4B" w:rsidRPr="00313A4B">
      <w:pPr>
        <w:spacing w:after="0"/>
        <w:rPr>
          <w:rFonts w:cs="Times New Roman" w:eastAsia="Times New Roman"/>
          <w:lang w:eastAsia="hr-HR"/>
        </w:rPr>
      </w:pPr>
    </w:p>
    <w:p w:rsidRDefault="00313A4B" w:rsidP="00313A4B" w:rsidR="00313A4B" w:rsidRPr="00313A4B">
      <w:pPr>
        <w:spacing w:after="0"/>
        <w:jc w:val="both"/>
        <w:rPr>
          <w:rFonts w:cs="Times New Roman" w:eastAsia="Times New Roman"/>
          <w:lang w:eastAsia="hr-HR"/>
        </w:rPr>
      </w:pPr>
      <w:r w:rsidRPr="00313A4B">
        <w:rPr>
          <w:rFonts w:cs="Times New Roman" w:eastAsia="Times New Roman"/>
          <w:lang w:eastAsia="hr-HR"/>
        </w:rPr>
        <w:tab/>
        <w:t>Temeljem čl.293. st.2. i čl.104. st.1.  Stečajnog zakona (NN 71/15, 104/17, dalje: SZ-a) riješeno je kao u izreci, a na prijedlog stečajnog upravitelja.</w:t>
      </w:r>
    </w:p>
    <w:p w:rsidRDefault="00313A4B" w:rsidP="00313A4B" w:rsidR="00313A4B" w:rsidRPr="00313A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3A4B" w:rsidP="00313A4B" w:rsidR="00313A4B" w:rsidRPr="00313A4B">
      <w:pPr>
        <w:spacing w:after="0"/>
        <w:jc w:val="both"/>
        <w:rPr>
          <w:rFonts w:cs="Times New Roman" w:eastAsia="Times New Roman"/>
          <w:lang w:eastAsia="hr-HR"/>
        </w:rPr>
      </w:pPr>
      <w:r w:rsidRPr="00313A4B">
        <w:rPr>
          <w:rFonts w:cs="Times New Roman" w:eastAsia="Times New Roman"/>
          <w:lang w:eastAsia="hr-HR"/>
        </w:rPr>
        <w:t xml:space="preserve">          </w:t>
      </w:r>
      <w:r w:rsidRPr="00313A4B">
        <w:rPr>
          <w:rFonts w:cs="Times New Roman" w:eastAsia="Times New Roman"/>
          <w:lang w:eastAsia="hr-HR"/>
        </w:rPr>
        <w:tab/>
      </w:r>
      <w:r w:rsidRPr="00313A4B">
        <w:rPr>
          <w:rFonts w:cs="Times New Roman" w:eastAsia="Times New Roman"/>
          <w:lang w:eastAsia="hr-HR"/>
        </w:rPr>
        <w:tab/>
      </w:r>
    </w:p>
    <w:p w:rsidRDefault="00313A4B" w:rsidP="00313A4B" w:rsidR="00313A4B" w:rsidRPr="00313A4B">
      <w:pPr>
        <w:spacing w:after="0"/>
        <w:jc w:val="center"/>
        <w:rPr>
          <w:rFonts w:cs="Times New Roman" w:eastAsia="Times New Roman"/>
          <w:lang w:eastAsia="hr-HR"/>
        </w:rPr>
      </w:pPr>
      <w:r w:rsidRPr="00313A4B">
        <w:rPr>
          <w:rFonts w:cs="Times New Roman" w:eastAsia="Times New Roman"/>
          <w:lang w:eastAsia="hr-HR"/>
        </w:rPr>
        <w:t>U Karlovcu, 14. svibnja 2019.</w:t>
      </w:r>
    </w:p>
    <w:p w:rsidRDefault="00313A4B" w:rsidP="00313A4B" w:rsidR="00313A4B" w:rsidRPr="00313A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3A4B" w:rsidP="00313A4B" w:rsidR="00313A4B" w:rsidRPr="00313A4B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313A4B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313A4B" w:rsidP="00313A4B" w:rsidR="00313A4B">
      <w:pPr>
        <w:spacing w:after="0"/>
        <w:jc w:val="center"/>
        <w:rPr>
          <w:rFonts w:cs="Times New Roman" w:eastAsia="Times New Roman"/>
          <w:lang w:eastAsia="hr-HR"/>
        </w:rPr>
      </w:pPr>
      <w:r w:rsidRPr="00313A4B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313A4B" w:rsidP="00313A4B" w:rsidR="00313A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13A4B" w:rsidP="00313A4B" w:rsidR="00313A4B" w:rsidRPr="00313A4B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Draženka Prpić</w:t>
      </w:r>
    </w:p>
    <w:p w:rsidRDefault="00313A4B" w:rsidP="00313A4B" w:rsidR="00313A4B" w:rsidRPr="00313A4B">
      <w:pPr>
        <w:spacing w:after="0"/>
        <w:jc w:val="both"/>
        <w:rPr>
          <w:rFonts w:cs="Times New Roman" w:eastAsia="Times New Roman"/>
          <w:lang w:eastAsia="hr-HR"/>
        </w:rPr>
      </w:pPr>
      <w:r w:rsidRPr="00313A4B">
        <w:rPr>
          <w:rFonts w:cs="Times New Roman" w:eastAsia="Times New Roman"/>
          <w:lang w:eastAsia="hr-HR"/>
        </w:rPr>
        <w:t xml:space="preserve">Dna                                                                                                                                         </w:t>
      </w:r>
    </w:p>
    <w:p w:rsidRDefault="00313A4B" w:rsidP="00313A4B" w:rsidR="00313A4B" w:rsidRPr="00313A4B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313A4B">
        <w:rPr>
          <w:rFonts w:cs="Times New Roman" w:eastAsia="Times New Roman"/>
          <w:lang w:eastAsia="hr-HR"/>
        </w:rPr>
        <w:t xml:space="preserve">1. Stečajni upravitelj                                            </w:t>
      </w:r>
    </w:p>
    <w:p w:rsidRDefault="00313A4B" w:rsidP="00313A4B" w:rsidR="00313A4B" w:rsidRPr="00313A4B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313A4B">
        <w:rPr>
          <w:rFonts w:cs="Times New Roman" w:eastAsia="Times New Roman"/>
          <w:lang w:eastAsia="hr-HR"/>
        </w:rPr>
        <w:t>2. e-Oglasna ploča suda</w:t>
      </w:r>
    </w:p>
    <w:p w:rsidRDefault="00313A4B" w:rsidP="00313A4B" w:rsidR="00313A4B" w:rsidRPr="00313A4B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313A4B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3A4B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351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St-5960/2016-32</izvorni_sadrzaj>
    <derivirana_varijabla naziv="DomainObject.Oznaka_1">St-5960/2016-32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5960</izvorni_sadrzaj>
    <derivirana_varijabla naziv="DomainObject.Predmet.Broj_1">5960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St-5960/2016</izvorni_sadrzaj>
    <derivirana_varijabla naziv="DomainObject.Predmet.OznakaBroj_1">St-5960/2016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CHIC TURIZAM društvo s ograničenom odgovornošću za proizvodnju, trgovinu i usluge u stečaju zastupanog po punomoćniku Michael Ljubas</izvorni_sadrzaj>
    <derivirana_varijabla naziv="DomainObject.Predmet.ProtustrankaFormated_1">  CHIC TURIZAM društvo s ograničenom odgovornošću za proizvodnju, trgovinu i usluge u stečaju zastupanog po punomoćniku Michael Ljubas</derivirana_varijabla>
  </DomainObject.Predmet.ProtustrankaFormated>
  <DomainObject.Predmet.ProtustrankaFormatedOIB>
    <izvorni_sadrzaj>  CHIC TURIZAM društvo s ograničenom odgovornošću za proizvodnju, trgovinu i usluge u stečaju, OIB 49510863611 zastupanog po punomoćniku Michael Ljubas</izvorni_sadrzaj>
    <derivirana_varijabla naziv="DomainObject.Predmet.ProtustrankaFormatedOIB_1">  CHIC TURIZAM društvo s ograničenom odgovornošću za proizvodnju, trgovinu i usluge u stečaju, OIB 49510863611 zastupanog po punomoćniku Michael Ljubas</derivirana_varijabla>
  </DomainObject.Predmet.ProtustrankaFormatedOIB>
  <DomainObject.Predmet.ProtustrankaFormatedWithAdress>
    <izvorni_sadrzaj> CHIC TURIZAM društvo s ograničenom odgovornošću za proizvodnju, trgovinu i usluge u stečaju, Savska cesta 150, 10000 Zagreb zastupanog po punomoćniku Michael Ljubas</izvorni_sadrzaj>
    <derivirana_varijabla naziv="DomainObject.Predmet.ProtustrankaFormatedWithAdress_1"> CHIC TURIZAM društvo s ograničenom odgovornošću za proizvodnju, trgovinu i usluge u stečaju, Savska cesta 150, 10000 Zagreb zastupanog po punomoćniku Michael Ljubas</derivirana_varijabla>
  </DomainObject.Predmet.ProtustrankaFormatedWithAdress>
  <DomainObject.Predmet.ProtustrankaFormatedWithAdressOIB>
    <izvorni_sadrzaj> CHIC TURIZAM društvo s ograničenom odgovornošću za proizvodnju, trgovinu i usluge u stečaju, OIB 49510863611, Savska cesta 150, 10000 Zagreb zastupanog po punomoćniku Michael Ljubas</izvorni_sadrzaj>
    <derivirana_varijabla naziv="DomainObject.Predmet.ProtustrankaFormatedWithAdressOIB_1"> CHIC TURIZAM društvo s ograničenom odgovornošću za proizvodnju, trgovinu i usluge u stečaju, OIB 49510863611, Savska cesta 150, 10000 Zagreb zastupanog po punomoćniku Michael Ljubas</derivirana_varijabla>
  </DomainObject.Predmet.ProtustrankaFormatedWithAdressOIB>
  <DomainObject.Predmet.ProtustrankaWithAdress>
    <izvorni_sadrzaj>CHIC TURIZAM društvo s ograničenom odgovornošću za proizvodnju, trgovinu i usluge u stečaju Savska cesta 150, 10000 Zagreb</izvorni_sadrzaj>
    <derivirana_varijabla naziv="DomainObject.Predmet.ProtustrankaWithAdress_1">CHIC TURIZAM društvo s ograničenom odgovornošću za proizvodnju, trgovinu i usluge u stečaju Savska cesta 150, 10000 Zagreb</derivirana_varijabla>
  </DomainObject.Predmet.ProtustrankaWithAdress>
  <DomainObject.Predmet.ProtustrankaWithAdressOIB>
    <izvorni_sadrzaj>CHIC TURIZAM društvo s ograničenom odgovornošću za proizvodnju, trgovinu i usluge u stečaju, OIB 49510863611, Savska cesta 150, 10000 Zagreb</izvorni_sadrzaj>
    <derivirana_varijabla naziv="DomainObject.Predmet.ProtustrankaWithAdressOIB_1">CHIC TURIZAM društvo s ograničenom odgovornošću za proizvodnju, trgovinu i usluge u stečaju, OIB 49510863611, Savska cesta 150, 10000 Zagreb</derivirana_varijabla>
  </DomainObject.Predmet.ProtustrankaWithAdressOIB>
  <DomainObject.Predmet.ProtustrankaNazivFormated>
    <izvorni_sadrzaj>CHIC TURIZAM društvo s ograničenom odgovornošću za proizvodnju, trgovinu i usluge u stečaju</izvorni_sadrzaj>
    <derivirana_varijabla naziv="DomainObject.Predmet.ProtustrankaNazivFormated_1">CHIC TURIZAM društvo s ograničenom odgovornošću za proizvodnju, trgovinu i usluge u stečaju</derivirana_varijabla>
  </DomainObject.Predmet.ProtustrankaNazivFormated>
  <DomainObject.Predmet.ProtustrankaNazivFormatedOIB>
    <izvorni_sadrzaj>CHIC TURIZAM društvo s ograničenom odgovornošću za proizvodnju, trgovinu i usluge u stečaju, OIB 49510863611</izvorni_sadrzaj>
    <derivirana_varijabla naziv="DomainObject.Predmet.ProtustrankaNazivFormatedOIB_1">CHIC TURIZAM društvo s ograničenom odgovornošću za proizvodnju, trgovinu i usluge u stečaju, OIB 49510863611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CHIC TURIZAM društvo s ograničenom odgovornošću za proizvodnju, trgovinu i usluge u stečaju zastupanog po punomoćniku Michael Ljubas</item>
    </izvorni_sadrzaj>
    <derivirana_varijabla naziv="DomainObject.Predmet.ProtuStrankaListFormated_1">
      <item>CHIC TURIZAM društvo s ograničenom odgovornošću za proizvodnju, trgovinu i usluge u stečaju zastupanog po punomoćniku Michael Ljubas</item>
    </derivirana_varijabla>
  </DomainObject.Predmet.ProtuStrankaListFormated>
  <DomainObject.Predmet.ProtuStrankaListFormatedOIB>
    <izvorni_sadrzaj>
      <item>CHIC TURIZAM društvo s ograničenom odgovornošću za proizvodnju, trgovinu i usluge u stečaju, OIB 49510863611 zastupanog po punomoćniku Michael Ljubas</item>
    </izvorni_sadrzaj>
    <derivirana_varijabla naziv="DomainObject.Predmet.ProtuStrankaListFormatedOIB_1">
      <item>CHIC TURIZAM društvo s ograničenom odgovornošću za proizvodnju, trgovinu i usluge u stečaju, OIB 49510863611 zastupanog po punomoćniku Michael Ljubas</item>
    </derivirana_varijabla>
  </DomainObject.Predmet.ProtuStrankaListFormatedOIB>
  <DomainObject.Predmet.ProtuStrankaListFormatedWithAdress>
    <izvorni_sadrzaj>
      <item>CHIC TURIZAM društvo s ograničenom odgovornošću za proizvodnju, trgovinu i usluge u stečaju, Savska cesta 150, 10000 Zagreb zastupanog po punomoćniku Michael Ljubas</item>
    </izvorni_sadrzaj>
    <derivirana_varijabla naziv="DomainObject.Predmet.ProtuStrankaListFormatedWithAdress_1">
      <item>CHIC TURIZAM društvo s ograničenom odgovornošću za proizvodnju, trgovinu i usluge u stečaju, Savska cesta 150, 10000 Zagreb zastupanog po punomoćniku Michael Ljubas</item>
    </derivirana_varijabla>
  </DomainObject.Predmet.ProtuStrankaListFormatedWithAdress>
  <DomainObject.Predmet.ProtuStrankaListFormatedWithAdressOIB>
    <izvorni_sadrzaj>
      <item>CHIC TURIZAM društvo s ograničenom odgovornošću za proizvodnju, trgovinu i usluge u stečaju, OIB 49510863611, Savska cesta 150, 10000 Zagreb zastupanog po punomoćniku Michael Ljubas</item>
    </izvorni_sadrzaj>
    <derivirana_varijabla naziv="DomainObject.Predmet.ProtuStrankaListFormatedWithAdressOIB_1">
      <item>CHIC TURIZAM društvo s ograničenom odgovornošću za proizvodnju, trgovinu i usluge u stečaju, OIB 49510863611, Savska cesta 150, 10000 Zagreb zastupanog po punomoćniku Michael Ljubas</item>
    </derivirana_varijabla>
  </DomainObject.Predmet.ProtuStrankaListFormatedWithAdressOIB>
  <DomainObject.Predmet.ProtuStrankaListNazivFormated>
    <izvorni_sadrzaj>
      <item>CHIC TURIZAM društvo s ograničenom odgovornošću za proizvodnju, trgovinu i usluge u stečaju</item>
    </izvorni_sadrzaj>
    <derivirana_varijabla naziv="DomainObject.Predmet.ProtuStrankaListNazivFormated_1">
      <item>CHIC TURIZAM društvo s ograničenom odgovornošću za proizvodnju, trgovinu i usluge u stečaju</item>
    </derivirana_varijabla>
  </DomainObject.Predmet.ProtuStrankaListNazivFormated>
  <DomainObject.Predmet.ProtuStrankaListNazivFormatedOIB>
    <izvorni_sadrzaj>
      <item>CHIC TURIZAM društvo s ograničenom odgovornošću za proizvodnju, trgovinu i usluge u stečaju, OIB 49510863611</item>
    </izvorni_sadrzaj>
    <derivirana_varijabla naziv="DomainObject.Predmet.ProtuStrankaListNazivFormatedOIB_1">
      <item>CHIC TURIZAM društvo s ograničenom odgovornošću za proizvodnju, trgovinu i usluge u stečaju, OIB 49510863611</item>
    </derivirana_varijabla>
  </DomainObject.Predmet.ProtuStrankaListNazivFormatedOIB>
  <DomainObject.Predmet.OstaliListFormated>
    <izvorni_sadrzaj>
      <item>Daniel Brkan</item>
      <item>CONSTANS DK društvo s ograničenom odgovornošću za poslovanje nekretninama</item>
      <item>Michael Ljubas punomoćnik sudionika u postupku CHIC TURIZAM društvo s ograničenom odgovornošću za proizvodnju, trgovinu i usluge u stečaju</item>
    </izvorni_sadrzaj>
    <derivirana_varijabla naziv="DomainObject.Predmet.OstaliListFormated_1">
      <item>Daniel Brkan</item>
      <item>CONSTANS DK društvo s ograničenom odgovornošću za poslovanje nekretninama</item>
      <item>Michael Ljubas punomoćnik sudionika u postupku CHIC TURIZAM društvo s ograničenom odgovornošću za proizvodnju, trgovinu i usluge u stečaju</item>
    </derivirana_varijabla>
  </DomainObject.Predmet.OstaliListFormated>
  <DomainObject.Predmet.OstaliListFormatedOIB>
    <izvorni_sadrzaj>
      <item>Daniel Brkan</item>
      <item>CONSTANS DK društvo s ograničenom odgovornošću za poslovanje nekretninama, OIB 01170008040</item>
      <item>Michael Ljubas, OIB 37937455700 punomoćnik sudionika u postupku CHIC TURIZAM društvo s ograničenom odgovornošću za proizvodnju, trgovinu i usluge u stečaju</item>
    </izvorni_sadrzaj>
    <derivirana_varijabla naziv="DomainObject.Predmet.OstaliListFormatedOIB_1">
      <item>Daniel Brkan</item>
      <item>CONSTANS DK društvo s ograničenom odgovornošću za poslovanje nekretninama, OIB 01170008040</item>
      <item>Michael Ljubas, OIB 37937455700 punomoćnik sudionika u postupku CHIC TURIZAM društvo s ograničenom odgovornošću za proizvodnju, trgovinu i usluge u stečaju</item>
    </derivirana_varijabla>
  </DomainObject.Predmet.OstaliListFormatedOIB>
  <DomainObject.Predmet.OstaliListFormatedWithAdress>
    <izvorni_sadrzaj>
      <item>Daniel Brkan, Horvaćanska 45, 10000 Zagreb</item>
      <item>CONSTANS DK društvo s ograničenom odgovornošću za poslovanje nekretninama, Tomislavova 11 , 10000 Zagreb</item>
      <item>Michael Ljubas, Vrbik X. 2, 10000 Zagreb punomoćnik sudionika u postupku CHIC TURIZAM društvo s ograničenom odgovornošću za proizvodnju, trgovinu i usluge u stečaju</item>
    </izvorni_sadrzaj>
    <derivirana_varijabla naziv="DomainObject.Predmet.OstaliListFormatedWithAdress_1">
      <item>Daniel Brkan, Horvaćanska 45, 10000 Zagreb</item>
      <item>CONSTANS DK društvo s ograničenom odgovornošću za poslovanje nekretninama, Tomislavova 11 , 10000 Zagreb</item>
      <item>Michael Ljubas, Vrbik X. 2, 10000 Zagreb punomoćnik sudionika u postupku CHIC TURIZAM društvo s ograničenom odgovornošću za proizvodnju, trgovinu i usluge u stečaju</item>
    </derivirana_varijabla>
  </DomainObject.Predmet.OstaliListFormatedWithAdress>
  <DomainObject.Predmet.OstaliListFormatedWithAdressOIB>
    <izvorni_sadrzaj>
      <item>Daniel Brkan, Horvaćanska 45, 10000 Zagreb</item>
      <item>CONSTANS DK društvo s ograničenom odgovornošću za poslovanje nekretninama, OIB 01170008040, Tomislavova 11 , 10000 Zagreb</item>
      <item>Michael Ljubas, OIB 37937455700, Vrbik X. 2, 10000 Zagreb punomoćnik sudionika u postupku CHIC TURIZAM društvo s ograničenom odgovornošću za proizvodnju, trgovinu i usluge u stečaju</item>
    </izvorni_sadrzaj>
    <derivirana_varijabla naziv="DomainObject.Predmet.OstaliListFormatedWithAdressOIB_1">
      <item>Daniel Brkan, Horvaćanska 45, 10000 Zagreb</item>
      <item>CONSTANS DK društvo s ograničenom odgovornošću za poslovanje nekretninama, OIB 01170008040, Tomislavova 11 , 10000 Zagreb</item>
      <item>Michael Ljubas, OIB 37937455700, Vrbik X. 2, 10000 Zagreb punomoćnik sudionika u postupku CHIC TURIZAM društvo s ograničenom odgovornošću za proizvodnju, trgovinu i usluge u stečaju</item>
    </derivirana_varijabla>
  </DomainObject.Predmet.OstaliListFormatedWithAdressOIB>
  <DomainObject.Predmet.OstaliListNazivFormated>
    <izvorni_sadrzaj>
      <item>Daniel Brkan</item>
      <item>CONSTANS DK društvo s ograničenom odgovornošću za poslovanje nekretninama</item>
      <item>Michael Ljubas</item>
    </izvorni_sadrzaj>
    <derivirana_varijabla naziv="DomainObject.Predmet.OstaliListNazivFormated_1">
      <item>Daniel Brkan</item>
      <item>CONSTANS DK društvo s ograničenom odgovornošću za poslovanje nekretninama</item>
      <item>Michael Ljubas</item>
    </derivirana_varijabla>
  </DomainObject.Predmet.OstaliListNazivFormated>
  <DomainObject.Predmet.OstaliListNazivFormatedOIB>
    <izvorni_sadrzaj>
      <item>Daniel Brkan</item>
      <item>CONSTANS DK društvo s ograničenom odgovornošću za poslovanje nekretninama, OIB 01170008040</item>
      <item>Michael Ljubas, OIB 37937455700</item>
    </izvorni_sadrzaj>
    <derivirana_varijabla naziv="DomainObject.Predmet.OstaliListNazivFormatedOIB_1">
      <item>Daniel Brkan</item>
      <item>CONSTANS DK društvo s ograničenom odgovornošću za poslovanje nekretninama, OIB 01170008040</item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St-5960/2016-32</izvorni_sadrzaj>
    <derivirana_varijabla naziv="DomainObject.PoslovniBrojDokumenta_1">St-5960/2016-32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CHIC TURIZAM društvo s ograničenom odgovornošću za proizvodnju, trgovinu i usluge u stečaju</izvorni_sadrzaj>
    <derivirana_varijabla naziv="DomainObject.Predmet.ProtustrankaIDrugi_1">CHIC TURIZAM društvo s ograničenom odgovornošću za proizvodnju, trgovinu i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CHIC TURIZAM društvo s ograničenom odgovornošću za proizvodnju, trgovinu i usluge u stečaju, OIB 49510863611, Savska cesta 150, 10000 Zagreb</izvorni_sadrzaj>
    <derivirana_varijabla naziv="DomainObject.Predmet.ProtustrankaIDrugiAdressOIB_1">CHIC TURIZAM društvo s ograničenom odgovornošću za proizvodnju, trgovinu i usluge u stečaju, OIB 49510863611, Savska cesta 150,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CHIC TURIZAM društvo s ograničenom odgovornošću za proizvodnju, trgovinu i usluge u stečaju</item>
      <item>Daniel Brkan</item>
      <item>CONSTANS DK društvo s ograničenom odgovornošću za poslovanje nekretninama</item>
      <item>Michael Ljubas</item>
    </izvorni_sadrzaj>
    <derivirana_varijabla naziv="DomainObject.Predmet.SudioniciListNaziv_1">
      <item>FINA Regionalni centar Zagreb</item>
      <item>CHIC TURIZAM društvo s ograničenom odgovornošću za proizvodnju, trgovinu i usluge u stečaju</item>
      <item>Daniel Brkan</item>
      <item>CONSTANS DK društvo s ograničenom odgovornošću za poslovanje nekretninama</item>
      <item>Michael Ljubas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CHIC TURIZAM društvo s ograničenom odgovornošću za proizvodnju, trgovinu i usluge u stečaju, OIB 49510863611, Savska cesta 150,10000 Zagreb</item>
      <item>Daniel Brkan, Horvaćanska 45,10000 Zagreb</item>
      <item>CONSTANS DK društvo s ograničenom odgovornošću za poslovanje nekretninama, OIB 01170008040, Tomislavova 11 ,10000 Zagreb</item>
      <item>Michael Ljubas, OIB 37937455700, Vrbik X. 2,10000 Zagreb</item>
    </izvorni_sadrzaj>
    <derivirana_varijabla naziv="DomainObject.Predmet.SudioniciListAdressOIB_1">
      <item>FINA Regionalni centar Zagreb, OIB 85821130368, Trg svibanjskih žrtava 1995. br. 1,10000 Zagreb</item>
      <item>CHIC TURIZAM društvo s ograničenom odgovornošću za proizvodnju, trgovinu i usluge u stečaju, OIB 49510863611, Savska cesta 150,10000 Zagreb</item>
      <item>Daniel Brkan, Horvaćanska 45,10000 Zagreb</item>
      <item>CONSTANS DK društvo s ograničenom odgovornošću za poslovanje nekretninama, OIB 01170008040, Tomislavova 11 ,10000 Zagreb</item>
      <item>Michael Ljubas, OIB 37937455700, Vrbik X.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63753B-8C16-41DC-9964-E9CEAFA6AC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854</properties:Characters>
  <properties:Lines>46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2019-05-14T12:06:00Z</cp:lastPrinted>
  <dcterms:modified xmlns:xsi="http://www.w3.org/2001/XMLSchema-instance" xsi:type="dcterms:W3CDTF">2019-05-14T12:06:00Z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St-5960/2016-32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