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5b0f" w14:paraId="d805b0f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9262D8">
        <w:t>OMEGA MEDIA društvo s ograničenom odgovornošću za promidžbu, OIB: 77420728086, MBS: 080552107, Zagreb, Kvaternikova 154 e</w:t>
      </w:r>
      <w:r w:rsidR="00B0433D">
        <w:t xml:space="preserve">, </w:t>
      </w:r>
      <w:r w:rsidR="00FB1F31">
        <w:t xml:space="preserve"> </w:t>
      </w:r>
      <w:r w:rsidR="0017622C">
        <w:t>8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9262D8">
        <w:t>OMEGA MEDIA društvo s ograničenom odgovornošću za promidžbu, OIB: 77420728086, MBS: 080552107, Zagreb, Kvaternikova 154 e</w:t>
      </w:r>
      <w:r w:rsidR="00565773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Siniša Rajnović, OIB: 86217384445, Sv. Trojstva 87, Milanovac, Virovitica.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9262D8">
        <w:t>OMEGA MEDIA društvo s ograničenom odgovornošću za promidžbu, OIB: 77420728086, MBS: 080552107, Zagreb, Kvaternikova 154 e</w:t>
      </w:r>
      <w:r w:rsidR="006623AC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BA67F6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0E567C">
        <w:rPr>
          <w:bCs/>
        </w:rPr>
        <w:t>5. veljače 2018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E567C">
        <w:rPr>
          <w:bCs/>
        </w:rPr>
        <w:t>8</w:t>
      </w:r>
      <w:r w:rsidR="00A51673">
        <w:rPr>
          <w:bCs/>
        </w:rPr>
        <w:t>-01/04, Ur.broj: 04-06-1</w:t>
      </w:r>
      <w:r w:rsidR="000E567C">
        <w:rPr>
          <w:bCs/>
        </w:rPr>
        <w:t>8</w:t>
      </w:r>
      <w:r w:rsidRPr="0081735B">
        <w:rPr>
          <w:bCs/>
        </w:rPr>
        <w:t>-</w:t>
      </w:r>
      <w:r w:rsidR="00A51673">
        <w:rPr>
          <w:bCs/>
        </w:rPr>
        <w:t>5</w:t>
      </w:r>
      <w:r w:rsidR="000E567C">
        <w:rPr>
          <w:bCs/>
        </w:rPr>
        <w:t>41</w:t>
      </w:r>
      <w:r w:rsidRPr="0081735B">
        <w:rPr>
          <w:bCs/>
        </w:rPr>
        <w:t xml:space="preserve"> od </w:t>
      </w:r>
      <w:r w:rsidR="000E567C">
        <w:rPr>
          <w:bCs/>
        </w:rPr>
        <w:t>2. veljače</w:t>
      </w:r>
      <w:r w:rsidR="004945E5">
        <w:rPr>
          <w:bCs/>
        </w:rPr>
        <w:t xml:space="preserve"> 201</w:t>
      </w:r>
      <w:r w:rsidR="000E567C">
        <w:rPr>
          <w:bCs/>
        </w:rPr>
        <w:t>8</w:t>
      </w:r>
      <w:r w:rsidRPr="0081735B">
        <w:rPr>
          <w:bCs/>
        </w:rPr>
        <w:t xml:space="preserve">. nad stečajnim dužnikom </w:t>
      </w:r>
      <w:r w:rsidR="009262D8">
        <w:t>OMEGA MEDIA društvo s ograničenom odgovornošću za promidžbu, OIB: 77420728086, MBS: 080552107, Zagreb, Kvaternikova 154 e</w:t>
      </w:r>
      <w:r w:rsidR="00BA67F6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</w:t>
      </w:r>
      <w:r w:rsidRPr="00D87014">
        <w:rPr>
          <w:bCs/>
        </w:rPr>
        <w:lastRenderedPageBreak/>
        <w:t xml:space="preserve">postupanje u stečajnim predmetima Trgovačkog suda u Zagrebu te je Trgovački sud u Zagrebu ustupio ovome Sudu navedeni predmet na daljnje postupanje, koji je zaprimljen </w:t>
      </w:r>
      <w:r w:rsidR="00A77A96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565773">
        <w:t>18</w:t>
      </w:r>
      <w:r>
        <w:t>. travnja 2018. objavio je Oglas na mrežnoj stranici e-oglasna ploča sudova pod poslovnim brojem 19 St-</w:t>
      </w:r>
      <w:r w:rsidR="0017622C">
        <w:t>4</w:t>
      </w:r>
      <w:r w:rsidR="00E36691">
        <w:t>3</w:t>
      </w:r>
      <w:r w:rsidR="009262D8">
        <w:t>3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6F750D">
        <w:t>8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</w:t>
      </w:r>
      <w:r w:rsidR="0017622C">
        <w:t>8</w:t>
      </w:r>
      <w:r w:rsidR="008A62B2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ED" w:rsidP="005C2CD1" w:rsidR="00C955ED">
      <w:r>
        <w:separator/>
      </w:r>
    </w:p>
  </w:endnote>
  <w:endnote w:id="0" w:type="continuationSeparator">
    <w:p w:rsidRDefault="00C955ED" w:rsidP="005C2CD1" w:rsidR="00C95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ED" w:rsidP="005C2CD1" w:rsidR="00C955ED">
      <w:r>
        <w:separator/>
      </w:r>
    </w:p>
  </w:footnote>
  <w:footnote w:id="0" w:type="continuationSeparator">
    <w:p w:rsidRDefault="00C955ED" w:rsidP="005C2CD1" w:rsidR="00C955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386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683D74">
          <w:t>433</w:t>
        </w:r>
        <w:r w:rsidR="008D4581">
          <w:t>/201</w:t>
        </w:r>
        <w:r w:rsidR="009963EC">
          <w:t>8</w:t>
        </w:r>
        <w:r w:rsidR="008D4581">
          <w:t>-</w:t>
        </w:r>
        <w:r w:rsidR="00683D74">
          <w:t>7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E36691">
      <w:t>43</w:t>
    </w:r>
    <w:r w:rsidR="00683D74">
      <w:t>3</w:t>
    </w:r>
    <w:r w:rsidR="00071A4C">
      <w:t>/201</w:t>
    </w:r>
    <w:r w:rsidR="009963EC">
      <w:t>8</w:t>
    </w:r>
    <w:r w:rsidR="00071A4C">
      <w:t>-</w:t>
    </w:r>
    <w:r w:rsidR="00683D7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4305"/>
    <w:rsid w:val="00045373"/>
    <w:rsid w:val="0004551C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567C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7622C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3F5386"/>
    <w:rsid w:val="00406C1C"/>
    <w:rsid w:val="004152B9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5773"/>
    <w:rsid w:val="0057324F"/>
    <w:rsid w:val="005742F6"/>
    <w:rsid w:val="00587AD1"/>
    <w:rsid w:val="005931E7"/>
    <w:rsid w:val="005B1166"/>
    <w:rsid w:val="005B59B6"/>
    <w:rsid w:val="005C01B9"/>
    <w:rsid w:val="005C2CD1"/>
    <w:rsid w:val="005C3947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6FF9"/>
    <w:rsid w:val="0066222D"/>
    <w:rsid w:val="006623AC"/>
    <w:rsid w:val="00666402"/>
    <w:rsid w:val="0067011C"/>
    <w:rsid w:val="006704D6"/>
    <w:rsid w:val="006737C1"/>
    <w:rsid w:val="006757CB"/>
    <w:rsid w:val="00683D74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750D"/>
    <w:rsid w:val="00702379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21732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D6480"/>
    <w:rsid w:val="008E4667"/>
    <w:rsid w:val="008E7CEC"/>
    <w:rsid w:val="008F6583"/>
    <w:rsid w:val="00901EF5"/>
    <w:rsid w:val="00902821"/>
    <w:rsid w:val="00912CF5"/>
    <w:rsid w:val="00917E6B"/>
    <w:rsid w:val="009262D8"/>
    <w:rsid w:val="009302BA"/>
    <w:rsid w:val="009371EB"/>
    <w:rsid w:val="00937840"/>
    <w:rsid w:val="0094433A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77A96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0433D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955ED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50B50"/>
    <w:rsid w:val="00D532B5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36691"/>
    <w:rsid w:val="00E43C43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7590"/>
    <w:rsid w:val="00F219E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OMEGA MEDIA d.o.o.</izvorni_sadrzaj>
    <derivirana_varijabla naziv="DomainObject.Predmet.ProtustrankaFormated_1">  OMEGA MEDIA d.o.o.</derivirana_varijabla>
  </DomainObject.Predmet.ProtustrankaFormated>
  <DomainObject.Predmet.ProtustrankaFormatedOIB>
    <izvorni_sadrzaj>  OMEGA MEDIA d.o.o., OIB 77420728086</izvorni_sadrzaj>
    <derivirana_varijabla naziv="DomainObject.Predmet.ProtustrankaFormatedOIB_1">  OMEGA MEDIA d.o.o., OIB 77420728086</derivirana_varijabla>
  </DomainObject.Predmet.ProtustrankaFormatedOIB>
  <DomainObject.Predmet.ProtustrankaFormatedWithAdress>
    <izvorni_sadrzaj> OMEGA MEDIA d.o.o., Kvaternikova 154 e, 10000 Zagreb</izvorni_sadrzaj>
    <derivirana_varijabla naziv="DomainObject.Predmet.ProtustrankaFormatedWithAdress_1"> OMEGA MEDIA d.o.o., Kvaternikova 154 e, 10000 Zagreb</derivirana_varijabla>
  </DomainObject.Predmet.ProtustrankaFormatedWithAdress>
  <DomainObject.Predmet.ProtustrankaFormatedWithAdressOIB>
    <izvorni_sadrzaj> OMEGA MEDIA d.o.o., OIB 77420728086, Kvaternikova 154 e, 10000 Zagreb</izvorni_sadrzaj>
    <derivirana_varijabla naziv="DomainObject.Predmet.ProtustrankaFormatedWithAdressOIB_1"> OMEGA MEDIA d.o.o., OIB 77420728086, Kvaternikova 154 e, 10000 Zagreb</derivirana_varijabla>
  </DomainObject.Predmet.ProtustrankaFormatedWithAdressOIB>
  <DomainObject.Predmet.ProtustrankaWithAdress>
    <izvorni_sadrzaj>OMEGA MEDIA d.o.o. Kvaternikova 154 e, 10000 Zagreb</izvorni_sadrzaj>
    <derivirana_varijabla naziv="DomainObject.Predmet.ProtustrankaWithAdress_1">OMEGA MEDIA d.o.o. Kvaternikova 154 e, 10000 Zagreb</derivirana_varijabla>
  </DomainObject.Predmet.ProtustrankaWithAdress>
  <DomainObject.Predmet.ProtustrankaWithAdressOIB>
    <izvorni_sadrzaj>OMEGA MEDIA d.o.o., OIB 77420728086, Kvaternikova 154 e, 10000 Zagreb</izvorni_sadrzaj>
    <derivirana_varijabla naziv="DomainObject.Predmet.ProtustrankaWithAdressOIB_1">OMEGA MEDIA d.o.o., OIB 77420728086, Kvaternikova 154 e, 10000 Zagreb</derivirana_varijabla>
  </DomainObject.Predmet.ProtustrankaWithAdressOIB>
  <DomainObject.Predmet.ProtustrankaNazivFormated>
    <izvorni_sadrzaj>OMEGA MEDIA d.o.o.</izvorni_sadrzaj>
    <derivirana_varijabla naziv="DomainObject.Predmet.ProtustrankaNazivFormated_1">OMEGA MEDIA d.o.o.</derivirana_varijabla>
  </DomainObject.Predmet.ProtustrankaNazivFormated>
  <DomainObject.Predmet.ProtustrankaNazivFormatedOIB>
    <izvorni_sadrzaj>OMEGA MEDIA d.o.o., OIB 77420728086</izvorni_sadrzaj>
    <derivirana_varijabla naziv="DomainObject.Predmet.ProtustrankaNazivFormatedOIB_1">OMEGA MEDIA d.o.o., OIB 77420728086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MEDIA d.o.o.</item>
    </izvorni_sadrzaj>
    <derivirana_varijabla naziv="DomainObject.Predmet.ProtuStrankaListFormated_1">
      <item>OMEGA MEDIA d.o.o.</item>
    </derivirana_varijabla>
  </DomainObject.Predmet.ProtuStrankaListFormated>
  <DomainObject.Predmet.ProtuStrankaListFormatedOIB>
    <izvorni_sadrzaj>
      <item>OMEGA MEDIA d.o.o., OIB 77420728086</item>
    </izvorni_sadrzaj>
    <derivirana_varijabla naziv="DomainObject.Predmet.ProtuStrankaListFormatedOIB_1">
      <item>OMEGA MEDIA d.o.o., OIB 77420728086</item>
    </derivirana_varijabla>
  </DomainObject.Predmet.ProtuStrankaListFormatedOIB>
  <DomainObject.Predmet.ProtuStrankaListFormatedWithAdress>
    <izvorni_sadrzaj>
      <item>OMEGA MEDIA d.o.o., Kvaternikova 154 e, 10000 Zagreb</item>
    </izvorni_sadrzaj>
    <derivirana_varijabla naziv="DomainObject.Predmet.ProtuStrankaListFormatedWithAdress_1">
      <item>OMEGA MEDIA d.o.o., Kvaternikova 154 e, 10000 Zagreb</item>
    </derivirana_varijabla>
  </DomainObject.Predmet.ProtuStrankaListFormatedWithAdress>
  <DomainObject.Predmet.ProtuStrankaListFormatedWithAdressOIB>
    <izvorni_sadrzaj>
      <item>OMEGA MEDIA d.o.o., OIB 77420728086, Kvaternikova 154 e, 10000 Zagreb</item>
    </izvorni_sadrzaj>
    <derivirana_varijabla naziv="DomainObject.Predmet.ProtuStrankaListFormatedWithAdressOIB_1">
      <item>OMEGA MEDIA d.o.o., OIB 77420728086, Kvaternikova 154 e, 10000 Zagreb</item>
    </derivirana_varijabla>
  </DomainObject.Predmet.ProtuStrankaListFormatedWithAdressOIB>
  <DomainObject.Predmet.ProtuStrankaListNazivFormated>
    <izvorni_sadrzaj>
      <item>OMEGA MEDIA d.o.o.</item>
    </izvorni_sadrzaj>
    <derivirana_varijabla naziv="DomainObject.Predmet.ProtuStrankaListNazivFormated_1">
      <item>OMEGA MEDIA d.o.o.</item>
    </derivirana_varijabla>
  </DomainObject.Predmet.ProtuStrankaListNazivFormated>
  <DomainObject.Predmet.ProtuStrankaListNazivFormatedOIB>
    <izvorni_sadrzaj>
      <item>OMEGA MEDIA d.o.o., OIB 77420728086</item>
    </izvorni_sadrzaj>
    <derivirana_varijabla naziv="DomainObject.Predmet.ProtuStrankaListNazivFormatedOIB_1">
      <item>OMEGA MEDIA d.o.o., OIB 77420728086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MEDIA d.o.o.</izvorni_sadrzaj>
    <derivirana_varijabla naziv="DomainObject.Predmet.ProtustrankaIDrugi_1">OMEGA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OMEGA MEDIA d.o.o., OIB 77420728086, Kvaternikova 154 e, 10000 Zagreb</izvorni_sadrzaj>
    <derivirana_varijabla naziv="DomainObject.Predmet.ProtustrankaIDrugiAdressOIB_1">OMEGA MEDIA d.o.o., OIB 77420728086, Kvaternikova 154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MEDIA d.o.o.</item>
      <item>FINA Regionalni centar Zagreb</item>
    </izvorni_sadrzaj>
    <derivirana_varijabla naziv="DomainObject.Predmet.SudioniciListNaziv_1">
      <item>OMEGA MEDIA d.o.o.</item>
      <item>FINA Regionalni centar Zagreb</item>
    </derivirana_varijabla>
  </DomainObject.Predmet.SudioniciListNaziv>
  <DomainObject.Predmet.SudioniciListAdressOIB>
    <izvorni_sadrzaj>
      <item>OMEGA MEDIA d.o.o., OIB 77420728086, Kvaternikova 154 e,10000 Zagreb</item>
      <item>FINA Regionalni centar Zagreb, OIB 85821130368, Trg svibanjskih žrtava 1995. 1,10000 Zagreb</item>
    </izvorni_sadrzaj>
    <derivirana_varijabla naziv="DomainObject.Predmet.SudioniciListAdressOIB_1">
      <item>OMEGA MEDIA d.o.o., OIB 77420728086, Kvaternikova 154 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77420728086</item>
      <item>, OIB 85821130368</item>
    </izvorni_sadrzaj>
    <derivirana_varijabla naziv="DomainObject.Predmet.SudioniciListNazivOIB_1">
      <item>, OIB 77420728086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6B6DC-80E4-4A8F-ADE0-9763311C7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3199</properties:Characters>
  <properties:Lines>94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2018-06-08T06:50:00Z</dcterms:created>
  <dc:creator>Korisnik</dc:creator>
  <cp:lastModifiedBy>Renata Horvat</cp:lastModifiedBy>
  <cp:lastPrinted>2018-06-07T07:33:00Z</cp:lastPrinted>
  <dcterms:modified xmlns:xsi="http://www.w3.org/2001/XMLSchema-instance" xsi:type="dcterms:W3CDTF">2018-06-08T09:45:00Z</dcterms:modified>
  <cp:revision>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(OMEGA MEDIA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