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2d7c" w14:paraId="1b92d7c" w:rsidRDefault="005622EE" w:rsidP="005622EE" w:rsidR="005622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2EE" w:rsidP="005622EE" w:rsidR="005622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22EE" w:rsidP="005622EE" w:rsidR="005622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22EE" w:rsidP="005622EE" w:rsidR="005622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22EE" w:rsidP="005622EE" w:rsidR="005622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22EE" w:rsidP="005622EE" w:rsidR="005622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622EE" w:rsidP="005622EE" w:rsidR="005622EE" w:rsidRPr="005D578C">
      <w:pPr>
        <w:jc w:val="center"/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02037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7022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Marcilnica 26,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 xml:space="preserve">53532133257, MBS 040086115, </w:t>
      </w:r>
      <w:r w:rsidR="0002037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847C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Marcilnica 26,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53532133257, MBS 040086115,</w:t>
      </w:r>
      <w:r w:rsidRPr="005D578C">
        <w:rPr>
          <w:rFonts w:cs="Times New Roman" w:eastAsia="Times New Roman"/>
          <w:szCs w:val="24"/>
        </w:rPr>
        <w:t xml:space="preserve"> s danom </w:t>
      </w:r>
      <w:r w:rsidR="0002037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847C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02037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9847C6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622EE" w:rsidP="005622EE" w:rsidR="005622EE">
      <w:pPr>
        <w:ind w:firstLine="708"/>
        <w:rPr>
          <w:rFonts w:cs="Times New Roman" w:eastAsia="Times New Roman"/>
          <w:szCs w:val="20"/>
        </w:rPr>
      </w:pPr>
    </w:p>
    <w:p w:rsidRDefault="005622EE" w:rsidP="005622EE" w:rsidR="005622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Marcilnica 26,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53532133257, MBS 040086115.</w:t>
      </w:r>
    </w:p>
    <w:p w:rsidRDefault="005622EE" w:rsidP="005622EE" w:rsidR="005622EE">
      <w:pPr>
        <w:rPr>
          <w:rFonts w:cs="Times New Roman" w:eastAsia="Times New Roman"/>
          <w:szCs w:val="24"/>
        </w:rPr>
      </w:pPr>
    </w:p>
    <w:p w:rsidRDefault="005622EE" w:rsidP="005622EE" w:rsidR="005622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Marcilnica 26,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53532133257, MBS 040086115.</w:t>
      </w:r>
    </w:p>
    <w:p w:rsidRDefault="005622EE" w:rsidP="005622EE" w:rsidR="005622EE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622EE" w:rsidP="005622EE" w:rsidR="005622EE">
      <w:pPr>
        <w:ind w:firstLine="708"/>
        <w:rPr>
          <w:rFonts w:cs="Times New Roman" w:eastAsia="Times New Roman"/>
          <w:szCs w:val="24"/>
        </w:rPr>
      </w:pPr>
    </w:p>
    <w:p w:rsidRDefault="005622EE" w:rsidP="005622EE" w:rsidR="005622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St-275/2015-3 od 18. studenog 2015. pokrenuo skraćeni stečajni postupak nad dužnikom 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622EE" w:rsidP="005622EE" w:rsidR="005622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9847C6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2037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847C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622EE" w:rsidP="005622EE" w:rsidR="005622EE" w:rsidRPr="005D578C">
      <w:pPr>
        <w:jc w:val="center"/>
        <w:rPr>
          <w:rFonts w:cs="Times New Roman" w:eastAsia="Times New Roman"/>
          <w:szCs w:val="24"/>
        </w:rPr>
      </w:pPr>
    </w:p>
    <w:p w:rsidRDefault="005622EE" w:rsidP="00020379" w:rsidR="005622E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622EE" w:rsidP="00020379" w:rsidR="005622E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20379">
        <w:rPr>
          <w:rFonts w:cs="Times New Roman" w:eastAsia="Times New Roman"/>
          <w:szCs w:val="24"/>
        </w:rPr>
        <w:t>, v. r.</w:t>
      </w:r>
    </w:p>
    <w:p w:rsidRDefault="005622EE" w:rsidP="005622EE" w:rsidR="005622EE">
      <w:pPr>
        <w:jc w:val="left"/>
        <w:rPr>
          <w:rFonts w:cs="Times New Roman" w:eastAsia="Times New Roman"/>
          <w:szCs w:val="24"/>
        </w:rPr>
      </w:pPr>
    </w:p>
    <w:p w:rsidRDefault="00020379" w:rsidP="005622EE" w:rsidR="00020379" w:rsidRPr="005D578C">
      <w:pPr>
        <w:jc w:val="left"/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622EE" w:rsidP="005622EE" w:rsidR="005622E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622EE" w:rsidP="005622EE" w:rsidR="005622EE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rPr>
          <w:rFonts w:cs="Times New Roman" w:eastAsia="Times New Roman"/>
          <w:szCs w:val="24"/>
        </w:rPr>
      </w:pPr>
    </w:p>
    <w:p w:rsidRDefault="005622EE" w:rsidP="005622EE" w:rsidR="005622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EUROFIDAS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Marcilnica 26,</w:t>
      </w:r>
    </w:p>
    <w:p w:rsidRDefault="009847C6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5622EE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020379">
        <w:rPr>
          <w:rFonts w:cs="Times New Roman" w:eastAsia="Times New Roman"/>
          <w:szCs w:val="24"/>
        </w:rPr>
        <w:t xml:space="preserve"> za zastupanje dužnika –</w:t>
      </w:r>
      <w:r w:rsidR="005622EE">
        <w:rPr>
          <w:rFonts w:cs="Times New Roman" w:eastAsia="Times New Roman"/>
          <w:szCs w:val="24"/>
        </w:rPr>
        <w:t xml:space="preserve"> Darko Čakarun, Zadar, Ante Starčevića 148 i Alessandro Folgheratter, Segonzano, Via fiaz. Scancio 62/a (</w:t>
      </w:r>
      <w:r w:rsidR="00020379">
        <w:rPr>
          <w:rFonts w:cs="Times New Roman" w:eastAsia="Times New Roman"/>
          <w:szCs w:val="24"/>
        </w:rPr>
        <w:t xml:space="preserve">R. </w:t>
      </w:r>
      <w:r w:rsidR="005622EE">
        <w:rPr>
          <w:rFonts w:cs="Times New Roman" w:eastAsia="Times New Roman"/>
          <w:szCs w:val="24"/>
        </w:rPr>
        <w:t>Italija),</w:t>
      </w:r>
    </w:p>
    <w:p w:rsidRDefault="005622EE" w:rsidP="00DE4711" w:rsidR="00DE471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DE4711">
        <w:rPr>
          <w:rFonts w:cs="Times New Roman" w:eastAsia="Times New Roman"/>
          <w:szCs w:val="20"/>
        </w:rPr>
        <w:t>Pazin, Porezno mjesto Labin, Labin, Rudarska 1,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622EE" w:rsidP="005622EE" w:rsidR="005622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622EE" w:rsidP="005622EE" w:rsidR="005622EE" w:rsidRPr="00EB7ECC"/>
    <w:p w:rsidRDefault="005622EE" w:rsidP="005622EE" w:rsidR="005622EE">
      <w:pPr>
        <w:jc w:val="left"/>
        <w:rPr>
          <w:rFonts w:cs="Times New Roman" w:eastAsia="Times New Roman"/>
          <w:szCs w:val="24"/>
        </w:rPr>
      </w:pPr>
    </w:p>
    <w:p w:rsidRDefault="005622EE" w:rsidP="005622EE" w:rsidR="005622EE"/>
    <w:p w:rsidRDefault="005622EE" w:rsidP="005622EE" w:rsidR="005622EE"/>
    <w:p w:rsidRDefault="005622EE" w:rsidP="005622EE" w:rsidR="005622EE"/>
    <w:p w:rsidRDefault="00C13AD5" w:rsidR="00C13AD5"/>
    <w:p w:rsidRDefault="005622EE" w:rsidR="005622EE"/>
    <w:p w:rsidRDefault="005622EE" w:rsidR="005622EE"/>
    <w:sectPr w:rsidSect="00A074C3" w:rsidR="005622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44" w:rsidP="00ED6444" w:rsidR="00ED6444">
      <w:r>
        <w:separator/>
      </w:r>
    </w:p>
  </w:endnote>
  <w:endnote w:id="0" w:type="continuationSeparator">
    <w:p w:rsidRDefault="00ED6444" w:rsidP="00ED6444" w:rsidR="00ED6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44" w:rsidP="00ED6444" w:rsidR="00ED6444">
      <w:r>
        <w:separator/>
      </w:r>
    </w:p>
  </w:footnote>
  <w:footnote w:id="0" w:type="continuationSeparator">
    <w:p w:rsidRDefault="00ED6444" w:rsidP="00ED6444" w:rsidR="00ED6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444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F6A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44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0A7"/>
    <w:rsid w:val="00020379"/>
    <w:rsid w:val="001F6ABE"/>
    <w:rsid w:val="005622EE"/>
    <w:rsid w:val="006A144F"/>
    <w:rsid w:val="009847C6"/>
    <w:rsid w:val="00AC4DC8"/>
    <w:rsid w:val="00C13AD5"/>
    <w:rsid w:val="00DE4711"/>
    <w:rsid w:val="00ED6444"/>
    <w:rsid w:val="00F2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4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4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64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4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4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4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4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A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A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A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A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4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4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64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4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4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4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4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A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A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A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A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EUROFIDAS d.o.o. LABIN</izvorni_sadrzaj>
    <derivirana_varijabla naziv="DomainObject.Predmet.ProtustrankaFormated_1">  EUROFIDAS d.o.o. LABIN</derivirana_varijabla>
  </DomainObject.Predmet.ProtustrankaFormated>
  <DomainObject.Predmet.ProtustrankaFormatedOIB>
    <izvorni_sadrzaj>  EUROFIDAS d.o.o. LABIN, OIB 53532133257</izvorni_sadrzaj>
    <derivirana_varijabla naziv="DomainObject.Predmet.ProtustrankaFormatedOIB_1">  EUROFIDAS d.o.o. LABIN, OIB 53532133257</derivirana_varijabla>
  </DomainObject.Predmet.ProtustrankaFormatedOIB>
  <DomainObject.Predmet.ProtustrankaFormatedWithAdress>
    <izvorni_sadrzaj> EUROFIDAS d.o.o. LABIN, Marcilnica 26, 52220 Labin</izvorni_sadrzaj>
    <derivirana_varijabla naziv="DomainObject.Predmet.ProtustrankaFormatedWithAdress_1"> EUROFIDAS d.o.o. LABIN, Marcilnica 26, 52220 Labin</derivirana_varijabla>
  </DomainObject.Predmet.ProtustrankaFormatedWithAdress>
  <DomainObject.Predmet.ProtustrankaFormatedWithAdressOIB>
    <izvorni_sadrzaj> EUROFIDAS d.o.o. LABIN, OIB 53532133257, Marcilnica 26, 52220 Labin</izvorni_sadrzaj>
    <derivirana_varijabla naziv="DomainObject.Predmet.ProtustrankaFormatedWithAdressOIB_1"> EUROFIDAS d.o.o. LABIN, OIB 53532133257, Marcilnica 26, 52220 Labin</derivirana_varijabla>
  </DomainObject.Predmet.ProtustrankaFormatedWithAdressOIB>
  <DomainObject.Predmet.ProtustrankaWithAdress>
    <izvorni_sadrzaj>EUROFIDAS d.o.o. LABIN Marcilnica 26, 52220 Labin</izvorni_sadrzaj>
    <derivirana_varijabla naziv="DomainObject.Predmet.ProtustrankaWithAdress_1">EUROFIDAS d.o.o. LABIN Marcilnica 26, 52220 Labin</derivirana_varijabla>
  </DomainObject.Predmet.ProtustrankaWithAdress>
  <DomainObject.Predmet.ProtustrankaWithAdressOIB>
    <izvorni_sadrzaj>EUROFIDAS d.o.o. LABIN, OIB 53532133257, Marcilnica 26, 52220 Labin</izvorni_sadrzaj>
    <derivirana_varijabla naziv="DomainObject.Predmet.ProtustrankaWithAdressOIB_1">EUROFIDAS d.o.o. LABIN, OIB 53532133257, Marcilnica 26, 52220 Labin</derivirana_varijabla>
  </DomainObject.Predmet.ProtustrankaWithAdressOIB>
  <DomainObject.Predmet.ProtustrankaNazivFormated>
    <izvorni_sadrzaj>EUROFIDAS d.o.o. LABIN</izvorni_sadrzaj>
    <derivirana_varijabla naziv="DomainObject.Predmet.ProtustrankaNazivFormated_1">EUROFIDAS d.o.o. LABIN</derivirana_varijabla>
  </DomainObject.Predmet.ProtustrankaNazivFormated>
  <DomainObject.Predmet.ProtustrankaNazivFormatedOIB>
    <izvorni_sadrzaj>EUROFIDAS d.o.o. LABIN, OIB 53532133257</izvorni_sadrzaj>
    <derivirana_varijabla naziv="DomainObject.Predmet.ProtustrankaNazivFormatedOIB_1">EUROFIDAS d.o.o. LABIN, OIB 53532133257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658521.70</izvorni_sadrzaj>
    <derivirana_varijabla naziv="DomainObject.Predmet.TrenutnaVrijednost_1">658521.70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EUROFIDAS d.o.o. LABIN</item>
    </izvorni_sadrzaj>
    <derivirana_varijabla naziv="DomainObject.Predmet.ProtuStrankaListFormated_1">
      <item>EUROFIDAS d.o.o. LABIN</item>
    </derivirana_varijabla>
  </DomainObject.Predmet.ProtuStrankaListFormated>
  <DomainObject.Predmet.ProtuStrankaListFormatedOIB>
    <izvorni_sadrzaj>
      <item>EUROFIDAS d.o.o. LABIN, OIB 53532133257</item>
    </izvorni_sadrzaj>
    <derivirana_varijabla naziv="DomainObject.Predmet.ProtuStrankaListFormatedOIB_1">
      <item>EUROFIDAS d.o.o. LABIN, OIB 53532133257</item>
    </derivirana_varijabla>
  </DomainObject.Predmet.ProtuStrankaListFormatedOIB>
  <DomainObject.Predmet.ProtuStrankaListFormatedWithAdress>
    <izvorni_sadrzaj>
      <item>EUROFIDAS d.o.o. LABIN, Marcilnica 26, 52220 Labin</item>
    </izvorni_sadrzaj>
    <derivirana_varijabla naziv="DomainObject.Predmet.ProtuStrankaListFormatedWithAdress_1">
      <item>EUROFIDAS d.o.o. LABIN, Marcilnica 26, 52220 Labin</item>
    </derivirana_varijabla>
  </DomainObject.Predmet.ProtuStrankaListFormatedWithAdress>
  <DomainObject.Predmet.ProtuStrankaListFormatedWithAdressOIB>
    <izvorni_sadrzaj>
      <item>EUROFIDAS d.o.o. LABIN, OIB 53532133257, Marcilnica 26, 52220 Labin</item>
    </izvorni_sadrzaj>
    <derivirana_varijabla naziv="DomainObject.Predmet.ProtuStrankaListFormatedWithAdressOIB_1">
      <item>EUROFIDAS d.o.o. LABIN, OIB 53532133257, Marcilnica 26, 52220 Labin</item>
    </derivirana_varijabla>
  </DomainObject.Predmet.ProtuStrankaListFormatedWithAdressOIB>
  <DomainObject.Predmet.ProtuStrankaListNazivFormated>
    <izvorni_sadrzaj>
      <item>EUROFIDAS d.o.o. LABIN</item>
    </izvorni_sadrzaj>
    <derivirana_varijabla naziv="DomainObject.Predmet.ProtuStrankaListNazivFormated_1">
      <item>EUROFIDAS d.o.o. LABIN</item>
    </derivirana_varijabla>
  </DomainObject.Predmet.ProtuStrankaListNazivFormated>
  <DomainObject.Predmet.ProtuStrankaListNazivFormatedOIB>
    <izvorni_sadrzaj>
      <item>EUROFIDAS d.o.o. LABIN, OIB 53532133257</item>
    </izvorni_sadrzaj>
    <derivirana_varijabla naziv="DomainObject.Predmet.ProtuStrankaListNazivFormatedOIB_1">
      <item>EUROFIDAS d.o.o. LABIN, OIB 53532133257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EUROFIDAS d.o.o. LABIN</izvorni_sadrzaj>
    <derivirana_varijabla naziv="DomainObject.Predmet.ProtustrankaIDrugi_1">EUROFIDAS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EUROFIDAS d.o.o. LABIN, OIB 53532133257, Marcilnica 26, 52220 Labin</izvorni_sadrzaj>
    <derivirana_varijabla naziv="DomainObject.Predmet.ProtustrankaIDrugiAdressOIB_1">EUROFIDAS d.o.o. LABIN, OIB 53532133257, Marcilnica 26,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EUROFIDAS d.o.o. LABIN</item>
    </izvorni_sadrzaj>
    <derivirana_varijabla naziv="DomainObject.Predmet.SudioniciListNaziv_1">
      <item>FINANCIJSKA AGENCIJA, RC RIJEKA, PODRUŽNICA PULA, PULA</item>
      <item>EUROFIDAS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EUROFIDAS d.o.o. LABIN, OIB 53532133257, Marcilnica 26,52220 Labin</item>
    </izvorni_sadrzaj>
    <derivirana_varijabla naziv="DomainObject.Predmet.SudioniciListAdressOIB_1">
      <item>FINANCIJSKA AGENCIJA, RC RIJEKA, PODRUŽNICA PULA, PULA, OIB 85821130368, Giardini 5,52100 Pula</item>
      <item>EUROFIDAS d.o.o. LABIN, OIB 53532133257, Marcilnica 26,52220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53532133257</item>
    </izvorni_sadrzaj>
    <derivirana_varijabla naziv="DomainObject.Predmet.SudioniciListNazivOIB_1">
      <item>, OIB 85821130368</item>
      <item>, OIB 53532133257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611</properties:Words>
  <properties:Characters>3313</properties:Characters>
  <properties:Lines>85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2016-01-22T12:25:00Z</dcterms:created>
  <dc:creator>Mihaela Kaligari</dc:creator>
  <dc:description/>
  <cp:keywords/>
  <cp:lastModifiedBy>Jasmina Matika</cp:lastModifiedBy>
  <cp:lastPrinted>2016-02-02T09:22:00Z</cp:lastPrinted>
  <dcterms:modified xmlns:xsi="http://www.w3.org/2001/XMLSchema-instance" xsi:type="dcterms:W3CDTF">2016-02-02T14:08:00Z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