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c86d" w14:paraId="f63c86d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2B410E">
        <w:t>266</w:t>
      </w:r>
      <w:r w:rsidR="001713C7">
        <w:t>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2B410E">
        <w:t>DONA j.d.o.o., Zadar, Zrinsko-Frankopanska 20/C, OIB:21880782019</w:t>
      </w:r>
      <w:r>
        <w:t xml:space="preserve">, zastupanom po </w:t>
      </w:r>
      <w:r w:rsidR="00BE6BA9">
        <w:t xml:space="preserve">članu </w:t>
      </w:r>
      <w:r w:rsidR="00BE6BA9" w:rsidRPr="00C715B9">
        <w:t xml:space="preserve">uprave </w:t>
      </w:r>
      <w:r w:rsidR="002B410E">
        <w:t>Zorici Grepo iz Zadra, Ulica Andrije Hebranga 3</w:t>
      </w:r>
      <w:r w:rsidR="00677F0E">
        <w:t>,</w:t>
      </w:r>
      <w:r>
        <w:t xml:space="preserve">  </w:t>
      </w:r>
      <w:r w:rsidR="002B410E">
        <w:t>1. lipnja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264E55">
        <w:rPr>
          <w:b/>
        </w:rPr>
        <w:t>20.</w:t>
      </w:r>
      <w:r w:rsidR="002B410E">
        <w:rPr>
          <w:b/>
        </w:rPr>
        <w:t xml:space="preserve"> lipnja 2017. u </w:t>
      </w:r>
      <w:r w:rsidR="00264E55">
        <w:rPr>
          <w:b/>
        </w:rPr>
        <w:t>9,40</w:t>
      </w:r>
      <w:r>
        <w:t xml:space="preserve"> sati u zgradi ovog suda, sudnica broj </w:t>
      </w:r>
      <w:r w:rsidR="00226979">
        <w:t>26.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2B410E">
        <w:t>pozivaju</w:t>
      </w:r>
      <w:r>
        <w:t xml:space="preserve"> se osoba ovlaštena za zastupanje dužnika po zakonu </w:t>
      </w:r>
      <w:r w:rsidR="002B410E">
        <w:t>Zorica Grepo iz Zadra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DB0F84">
      <w:pPr>
        <w:ind w:firstLine="708"/>
        <w:jc w:val="both"/>
      </w:pPr>
      <w:r w:rsidRPr="00DB0F84">
        <w:t xml:space="preserve">IV. Ako osoba ovlaštena za zastupanje dužnika po zakonu </w:t>
      </w:r>
      <w:r w:rsidR="002B410E">
        <w:t xml:space="preserve">Zorica Grepo </w:t>
      </w:r>
      <w:r w:rsidRPr="00DB0F84">
        <w:t xml:space="preserve"> ne pristupi na navedeno ročište ili u daljnjem tijeku postupka odbije davanje odgovarajućih obavijesti sudu i drugim tijelima stečajnog postupka, kaznit će se novčanom kaznom u iznosu </w:t>
      </w:r>
      <w:r w:rsidR="00DB0F84">
        <w:t>do</w:t>
      </w:r>
      <w:r w:rsidRPr="00DB0F84">
        <w:t xml:space="preserve">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2B410E">
        <w:t>1. lipnja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2B410E">
        <w:t>Zorici Grepo</w:t>
      </w:r>
      <w:r w:rsidR="00A576FE">
        <w:t xml:space="preserve"> na adresu </w:t>
      </w:r>
      <w:r w:rsidR="002B410E">
        <w:t>Ulica Andrije Hebranga 3</w:t>
      </w:r>
      <w:r w:rsidR="00BB572E">
        <w:t>,</w:t>
      </w:r>
      <w:r w:rsidR="00A576FE">
        <w:t xml:space="preserve"> </w:t>
      </w:r>
      <w:r w:rsidR="002B410E">
        <w:t>Zadar</w:t>
      </w:r>
      <w:r w:rsidR="00677F0E">
        <w:t xml:space="preserve">, </w:t>
      </w:r>
      <w:r w:rsidR="00A576FE">
        <w:t>neposredno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4185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2B410E">
      <w:t>266</w:t>
    </w:r>
    <w:r w:rsidR="006A4863">
      <w:t>/</w:t>
    </w:r>
    <w:r w:rsidR="007B450B">
      <w:t>20</w:t>
    </w:r>
    <w:r w:rsidR="006A4863">
      <w:t>17-</w:t>
    </w:r>
    <w:r w:rsidR="001713C7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D2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64E55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410E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F0E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185C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D1E38"/>
    <w:rsid w:val="00BD5761"/>
    <w:rsid w:val="00BD7F16"/>
    <w:rsid w:val="00BE14DE"/>
    <w:rsid w:val="00BE39EA"/>
    <w:rsid w:val="00BE6BA9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B0F84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41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8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8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8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8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41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8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8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8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8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St-266/2017</izvorni_sadrzaj>
    <derivirana_varijabla naziv="DomainObject.Predmet.OznakaBroj_1">St-266/2017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DONA j.d.o.o. za usluge i promet nekretnina</izvorni_sadrzaj>
    <derivirana_varijabla naziv="DomainObject.Predmet.ProtustrankaFormated_1">  DONA j.d.o.o. za usluge i promet nekretnina</derivirana_varijabla>
  </DomainObject.Predmet.ProtustrankaFormated>
  <DomainObject.Predmet.ProtustrankaFormatedOIB>
    <izvorni_sadrzaj>  DONA j.d.o.o. za usluge i promet nekretnina, OIB 21880782019</izvorni_sadrzaj>
    <derivirana_varijabla naziv="DomainObject.Predmet.ProtustrankaFormatedOIB_1">  DONA j.d.o.o. za usluge i promet nekretnina, OIB 21880782019</derivirana_varijabla>
  </DomainObject.Predmet.ProtustrankaFormatedOIB>
  <DomainObject.Predmet.ProtustrankaFormatedWithAdress>
    <izvorni_sadrzaj> DONA j.d.o.o. za usluge i promet nekretnina, Zrinsko Frankopanska 20/C, 23000 Zadar</izvorni_sadrzaj>
    <derivirana_varijabla naziv="DomainObject.Predmet.ProtustrankaFormatedWithAdress_1"> DONA j.d.o.o. za usluge i promet nekretnina, Zrinsko Frankopanska 20/C, 23000 Zadar</derivirana_varijabla>
  </DomainObject.Predmet.ProtustrankaFormatedWithAdress>
  <DomainObject.Predmet.ProtustrankaFormatedWithAdressOIB>
    <izvorni_sadrzaj> DONA j.d.o.o. za usluge i promet nekretnina, OIB 21880782019, Zrinsko Frankopanska 20/C, 23000 Zadar</izvorni_sadrzaj>
    <derivirana_varijabla naziv="DomainObject.Predmet.ProtustrankaFormatedWithAdressOIB_1"> DONA j.d.o.o. za usluge i promet nekretnina, OIB 21880782019, Zrinsko Frankopanska 20/C, 23000 Zadar</derivirana_varijabla>
  </DomainObject.Predmet.ProtustrankaFormatedWithAdressOIB>
  <DomainObject.Predmet.ProtustrankaWithAdress>
    <izvorni_sadrzaj>DONA j.d.o.o. za usluge i promet nekretnina Zrinsko Frankopanska 20/C, 23000 Zadar</izvorni_sadrzaj>
    <derivirana_varijabla naziv="DomainObject.Predmet.ProtustrankaWithAdress_1">DONA j.d.o.o. za usluge i promet nekretnina Zrinsko Frankopanska 20/C, 23000 Zadar</derivirana_varijabla>
  </DomainObject.Predmet.ProtustrankaWithAdress>
  <DomainObject.Predmet.ProtustrankaWithAdressOIB>
    <izvorni_sadrzaj>DONA j.d.o.o. za usluge i promet nekretnina, OIB 21880782019, Zrinsko Frankopanska 20/C, 23000 Zadar</izvorni_sadrzaj>
    <derivirana_varijabla naziv="DomainObject.Predmet.ProtustrankaWithAdressOIB_1">DONA j.d.o.o. za usluge i promet nekretnina, OIB 21880782019, Zrinsko Frankopanska 20/C, 23000 Zadar</derivirana_varijabla>
  </DomainObject.Predmet.ProtustrankaWithAdressOIB>
  <DomainObject.Predmet.ProtustrankaNazivFormated>
    <izvorni_sadrzaj>DONA j.d.o.o. za usluge i promet nekretnina</izvorni_sadrzaj>
    <derivirana_varijabla naziv="DomainObject.Predmet.ProtustrankaNazivFormated_1">DONA j.d.o.o. za usluge i promet nekretnina</derivirana_varijabla>
  </DomainObject.Predmet.ProtustrankaNazivFormated>
  <DomainObject.Predmet.ProtustrankaNazivFormatedOIB>
    <izvorni_sadrzaj>DONA j.d.o.o. za usluge i promet nekretnina, OIB 21880782019</izvorni_sadrzaj>
    <derivirana_varijabla naziv="DomainObject.Predmet.ProtustrankaNazivFormatedOIB_1">DONA j.d.o.o. za usluge i promet nekretnina, OIB 21880782019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6590.00</izvorni_sadrzaj>
    <derivirana_varijabla naziv="DomainObject.Predmet.TrenutnaVrijednost_1">6590.00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DONA j.d.o.o. za usluge i promet nekretnina</item>
    </izvorni_sadrzaj>
    <derivirana_varijabla naziv="DomainObject.Predmet.ProtuStrankaListFormated_1">
      <item>DONA j.d.o.o. za usluge i promet nekretnina</item>
    </derivirana_varijabla>
  </DomainObject.Predmet.ProtuStrankaListFormated>
  <DomainObject.Predmet.ProtuStrankaListFormatedOIB>
    <izvorni_sadrzaj>
      <item>DONA j.d.o.o. za usluge i promet nekretnina, OIB 21880782019</item>
    </izvorni_sadrzaj>
    <derivirana_varijabla naziv="DomainObject.Predmet.ProtuStrankaListFormatedOIB_1">
      <item>DONA j.d.o.o. za usluge i promet nekretnina, OIB 21880782019</item>
    </derivirana_varijabla>
  </DomainObject.Predmet.ProtuStrankaListFormatedOIB>
  <DomainObject.Predmet.ProtuStrankaListFormatedWithAdress>
    <izvorni_sadrzaj>
      <item>DONA j.d.o.o. za usluge i promet nekretnina, Zrinsko Frankopanska 20/C, 23000 Zadar</item>
    </izvorni_sadrzaj>
    <derivirana_varijabla naziv="DomainObject.Predmet.ProtuStrankaListFormatedWithAdress_1">
      <item>DONA j.d.o.o. za usluge i promet nekretnina, Zrinsko Frankopanska 20/C, 23000 Zadar</item>
    </derivirana_varijabla>
  </DomainObject.Predmet.ProtuStrankaListFormatedWithAdress>
  <DomainObject.Predmet.ProtuStrankaListFormatedWithAdressOIB>
    <izvorni_sadrzaj>
      <item>DONA j.d.o.o. za usluge i promet nekretnina, OIB 21880782019, Zrinsko Frankopanska 20/C, 23000 Zadar</item>
    </izvorni_sadrzaj>
    <derivirana_varijabla naziv="DomainObject.Predmet.ProtuStrankaListFormatedWithAdressOIB_1">
      <item>DONA j.d.o.o. za usluge i promet nekretnina, OIB 21880782019, Zrinsko Frankopanska 20/C, 23000 Zadar</item>
    </derivirana_varijabla>
  </DomainObject.Predmet.ProtuStrankaListFormatedWithAdressOIB>
  <DomainObject.Predmet.ProtuStrankaListNazivFormated>
    <izvorni_sadrzaj>
      <item>DONA j.d.o.o. za usluge i promet nekretnina</item>
    </izvorni_sadrzaj>
    <derivirana_varijabla naziv="DomainObject.Predmet.ProtuStrankaListNazivFormated_1">
      <item>DONA j.d.o.o. za usluge i promet nekretnina</item>
    </derivirana_varijabla>
  </DomainObject.Predmet.ProtuStrankaListNazivFormated>
  <DomainObject.Predmet.ProtuStrankaListNazivFormatedOIB>
    <izvorni_sadrzaj>
      <item>DONA j.d.o.o. za usluge i promet nekretnina, OIB 21880782019</item>
    </izvorni_sadrzaj>
    <derivirana_varijabla naziv="DomainObject.Predmet.ProtuStrankaListNazivFormatedOIB_1">
      <item>DONA j.d.o.o. za usluge i promet nekretnina, OIB 21880782019</item>
    </derivirana_varijabla>
  </DomainObject.Predmet.ProtuStrankaListNazivFormatedOIB>
  <DomainObject.Predmet.OstaliListFormated>
    <izvorni_sadrzaj>
      <item>Zorica Grepo</item>
    </izvorni_sadrzaj>
    <derivirana_varijabla naziv="DomainObject.Predmet.OstaliListFormated_1">
      <item>Zorica Grepo</item>
    </derivirana_varijabla>
  </DomainObject.Predmet.OstaliListFormated>
  <DomainObject.Predmet.OstaliListFormatedOIB>
    <izvorni_sadrzaj>
      <item>Zorica Grepo, OIB 84978176029</item>
    </izvorni_sadrzaj>
    <derivirana_varijabla naziv="DomainObject.Predmet.OstaliListFormatedOIB_1">
      <item>Zorica Grepo, OIB 84978176029</item>
    </derivirana_varijabla>
  </DomainObject.Predmet.OstaliListFormatedOIB>
  <DomainObject.Predmet.OstaliListFormatedWithAdress>
    <izvorni_sadrzaj>
      <item>Zorica Grepo, Ulica Andrije Hebranga 3, 23000 Zadar</item>
    </izvorni_sadrzaj>
    <derivirana_varijabla naziv="DomainObject.Predmet.OstaliListFormatedWithAdress_1">
      <item>Zorica Grepo, Ulica Andrije Hebranga 3, 23000 Zadar</item>
    </derivirana_varijabla>
  </DomainObject.Predmet.OstaliListFormatedWithAdress>
  <DomainObject.Predmet.OstaliListFormatedWithAdressOIB>
    <izvorni_sadrzaj>
      <item>Zorica Grepo, OIB 84978176029, Ulica Andrije Hebranga 3, 23000 Zadar</item>
    </izvorni_sadrzaj>
    <derivirana_varijabla naziv="DomainObject.Predmet.OstaliListFormatedWithAdressOIB_1">
      <item>Zorica Grepo, OIB 84978176029, Ulica Andrije Hebranga 3, 23000 Zadar</item>
    </derivirana_varijabla>
  </DomainObject.Predmet.OstaliListFormatedWithAdressOIB>
  <DomainObject.Predmet.OstaliListNazivFormated>
    <izvorni_sadrzaj>
      <item>Zorica Grepo</item>
    </izvorni_sadrzaj>
    <derivirana_varijabla naziv="DomainObject.Predmet.OstaliListNazivFormated_1">
      <item>Zorica Grepo</item>
    </derivirana_varijabla>
  </DomainObject.Predmet.OstaliListNazivFormated>
  <DomainObject.Predmet.OstaliListNazivFormatedOIB>
    <izvorni_sadrzaj>
      <item>Zorica Grepo, OIB 84978176029</item>
    </izvorni_sadrzaj>
    <derivirana_varijabla naziv="DomainObject.Predmet.OstaliListNazivFormatedOIB_1">
      <item>Zorica Grepo, OIB 84978176029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DONA j.d.o.o. za usluge i promet nekretnina</izvorni_sadrzaj>
    <derivirana_varijabla naziv="DomainObject.Predmet.ProtustrankaIDrugi_1">DONA j.d.o.o. za usluge i promet nekretnina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DONA j.d.o.o. za usluge i promet nekretnina, OIB 21880782019, Zrinsko Frankopanska 20/C, 23000 Zadar</izvorni_sadrzaj>
    <derivirana_varijabla naziv="DomainObject.Predmet.ProtustrankaIDrugiAdressOIB_1">DONA j.d.o.o. za usluge i promet nekretnina, OIB 21880782019, Zrinsko Frankopanska 20/C,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DONA j.d.o.o. za usluge i promet nekretnina</item>
      <item>Zorica Grepo</item>
    </izvorni_sadrzaj>
    <derivirana_varijabla naziv="DomainObject.Predmet.SudioniciListNaziv_1">
      <item>Financijska agencija, Podružnica Zadar</item>
      <item>DONA j.d.o.o. za usluge i promet nekretnina</item>
      <item>Zorica Grepo</item>
    </derivirana_varijabla>
  </DomainObject.Predmet.SudioniciListNaziv>
  <DomainObject.Predmet.SudioniciListAdressOIB>
    <izvorni_sadrzaj>
      <item>Financijska agencija, Podružnica Zadar, OIB 85821130368</item>
      <item>DONA j.d.o.o. za usluge i promet nekretnina, OIB 21880782019, Zrinsko Frankopanska 20/C,23000 Zadar</item>
      <item>Zorica Grepo, OIB 84978176029, Ulica Andrije Hebranga 3,23000 Zadar</item>
    </izvorni_sadrzaj>
    <derivirana_varijabla naziv="DomainObject.Predmet.SudioniciListAdressOIB_1">
      <item>Financijska agencija, Podružnica Zadar, OIB 85821130368</item>
      <item>DONA j.d.o.o. za usluge i promet nekretnina, OIB 21880782019, Zrinsko Frankopanska 20/C,23000 Zadar</item>
      <item>Zorica Grepo, OIB 84978176029, Ulica Andrije Hebranga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21880782019</item>
      <item>, OIB 84978176029</item>
    </izvorni_sadrzaj>
    <derivirana_varijabla naziv="DomainObject.Predmet.SudioniciListNazivOIB_1">
      <item>, OIB 85821130368</item>
      <item>, OIB 21880782019</item>
      <item>, OIB 84978176029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28713F-93E4-40BE-BFC6-E3FEE3B77A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318</properties:Words>
  <properties:Characters>1681</properties:Characters>
  <properties:Lines>61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2017-05-31T06:41:00Z</dcterms:created>
  <dc:creator>Administrator</dc:creator>
  <cp:lastModifiedBy>Martina Kalmeta</cp:lastModifiedBy>
  <cp:lastPrinted>2017-06-01T07:46:00Z</cp:lastPrinted>
  <dcterms:modified xmlns:xsi="http://www.w3.org/2001/XMLSchema-instance" xsi:type="dcterms:W3CDTF">2017-06-01T10:46:00Z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