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a556" w14:paraId="5eaa556" w:rsidRDefault="00281458" w:rsidP="00281458" w:rsidR="0028145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458" w:rsidP="00281458" w:rsidR="0028145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81458" w:rsidP="00281458" w:rsidR="002814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81458" w:rsidP="00281458" w:rsidR="0028145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81458" w:rsidP="00281458" w:rsidR="0028145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81458" w:rsidP="00281458" w:rsidR="0028145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81458" w:rsidP="00281458" w:rsidR="00281458" w:rsidRPr="005D578C">
      <w:pPr>
        <w:jc w:val="center"/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81458" w:rsidP="00281458" w:rsidR="00281458" w:rsidRPr="005D578C">
      <w:pPr>
        <w:rPr>
          <w:rFonts w:cs="Times New Roman" w:eastAsia="Times New Roman"/>
          <w:szCs w:val="24"/>
        </w:rPr>
      </w:pPr>
    </w:p>
    <w:p w:rsidRDefault="00281458" w:rsidP="00281458" w:rsidR="0028145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VENTUS SOL d. o. o. Karigador, Karigador 74 B, OIB </w:t>
      </w:r>
      <w:r w:rsidRPr="00281458">
        <w:rPr>
          <w:rFonts w:cs="Times New Roman" w:eastAsia="Times New Roman"/>
          <w:szCs w:val="24"/>
        </w:rPr>
        <w:t>74746117361</w:t>
      </w:r>
      <w:r>
        <w:rPr>
          <w:rFonts w:cs="Times New Roman" w:eastAsia="Times New Roman"/>
          <w:szCs w:val="24"/>
        </w:rPr>
        <w:t xml:space="preserve">, MBS </w:t>
      </w:r>
      <w:r w:rsidRPr="00281458">
        <w:rPr>
          <w:rFonts w:cs="Times New Roman" w:eastAsia="Times New Roman"/>
          <w:szCs w:val="24"/>
        </w:rPr>
        <w:t>040346338</w:t>
      </w:r>
      <w:r>
        <w:rPr>
          <w:rFonts w:cs="Times New Roman" w:eastAsia="Times New Roman"/>
          <w:szCs w:val="24"/>
        </w:rPr>
        <w:t>, 12. srpnja 2018.</w:t>
      </w:r>
    </w:p>
    <w:p w:rsidRDefault="00281458" w:rsidP="00281458" w:rsidR="00281458" w:rsidRPr="005D578C">
      <w:pPr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81458" w:rsidP="00281458" w:rsidR="00281458" w:rsidRPr="005D578C">
      <w:pPr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VENTUS SOL d. o. o. Karigador, Karigador 74 B, OIB </w:t>
      </w:r>
      <w:r w:rsidRPr="00281458">
        <w:rPr>
          <w:rFonts w:cs="Times New Roman" w:eastAsia="Times New Roman"/>
          <w:szCs w:val="24"/>
        </w:rPr>
        <w:t>74746117361</w:t>
      </w:r>
      <w:r>
        <w:rPr>
          <w:rFonts w:cs="Times New Roman" w:eastAsia="Times New Roman"/>
          <w:szCs w:val="24"/>
        </w:rPr>
        <w:t xml:space="preserve">, MBS </w:t>
      </w:r>
      <w:r w:rsidRPr="00281458">
        <w:rPr>
          <w:rFonts w:cs="Times New Roman" w:eastAsia="Times New Roman"/>
          <w:szCs w:val="24"/>
        </w:rPr>
        <w:t>040346338</w:t>
      </w:r>
      <w:r>
        <w:rPr>
          <w:rFonts w:cs="Times New Roman" w:eastAsia="Times New Roman"/>
          <w:szCs w:val="24"/>
        </w:rPr>
        <w:t>.</w:t>
      </w:r>
    </w:p>
    <w:p w:rsidRDefault="00281458" w:rsidP="00281458" w:rsidR="00281458" w:rsidRPr="005D578C">
      <w:pPr>
        <w:rPr>
          <w:rFonts w:cs="Times New Roman" w:eastAsia="Times New Roman"/>
          <w:szCs w:val="24"/>
        </w:rPr>
      </w:pPr>
    </w:p>
    <w:p w:rsidRDefault="00281458" w:rsidP="00281458" w:rsidR="00281458" w:rsidRPr="009422EB">
      <w:pPr>
        <w:ind w:firstLine="708"/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II. </w:t>
      </w:r>
      <w:r w:rsidRPr="009422EB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</w:t>
      </w:r>
    </w:p>
    <w:p w:rsidRDefault="00281458" w:rsidP="00281458" w:rsidR="00281458">
      <w:pPr>
        <w:rPr>
          <w:rFonts w:cs="Times New Roman" w:eastAsia="Times New Roman"/>
          <w:szCs w:val="20"/>
        </w:rPr>
      </w:pPr>
    </w:p>
    <w:p w:rsidRDefault="00281458" w:rsidP="00281458" w:rsidR="0028145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VENTUS SOL d. o. o. Karigador, Karigador 74 B, OIB </w:t>
      </w:r>
      <w:r w:rsidRPr="00281458">
        <w:rPr>
          <w:rFonts w:cs="Times New Roman" w:eastAsia="Times New Roman"/>
          <w:szCs w:val="24"/>
        </w:rPr>
        <w:t>74746117361</w:t>
      </w:r>
      <w:r>
        <w:rPr>
          <w:rFonts w:cs="Times New Roman" w:eastAsia="Times New Roman"/>
          <w:szCs w:val="24"/>
        </w:rPr>
        <w:t xml:space="preserve">, MBS </w:t>
      </w:r>
      <w:r w:rsidRPr="00281458">
        <w:rPr>
          <w:rFonts w:cs="Times New Roman" w:eastAsia="Times New Roman"/>
          <w:szCs w:val="24"/>
        </w:rPr>
        <w:t>040346338</w:t>
      </w:r>
      <w:r>
        <w:rPr>
          <w:rFonts w:cs="Times New Roman" w:eastAsia="Times New Roman"/>
          <w:szCs w:val="24"/>
        </w:rPr>
        <w:t>.</w:t>
      </w:r>
    </w:p>
    <w:p w:rsidRDefault="00281458" w:rsidP="00281458" w:rsidR="00281458">
      <w:pPr>
        <w:ind w:firstLine="709"/>
        <w:rPr>
          <w:rFonts w:cs="Times New Roman" w:eastAsia="Times New Roman"/>
          <w:szCs w:val="24"/>
        </w:rPr>
      </w:pPr>
    </w:p>
    <w:p w:rsidRDefault="00281458" w:rsidP="00281458" w:rsidR="0028145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VENTUS SOL d. o. o. Karigador, Karigador 74 B, OIB </w:t>
      </w:r>
      <w:r w:rsidRPr="00281458">
        <w:rPr>
          <w:rFonts w:cs="Times New Roman" w:eastAsia="Times New Roman"/>
          <w:szCs w:val="24"/>
        </w:rPr>
        <w:t>74746117361</w:t>
      </w:r>
      <w:r>
        <w:rPr>
          <w:rFonts w:cs="Times New Roman" w:eastAsia="Times New Roman"/>
          <w:szCs w:val="24"/>
        </w:rPr>
        <w:t xml:space="preserve">, MBS </w:t>
      </w:r>
      <w:r w:rsidRPr="00281458">
        <w:rPr>
          <w:rFonts w:cs="Times New Roman" w:eastAsia="Times New Roman"/>
          <w:szCs w:val="24"/>
        </w:rPr>
        <w:t>040346338</w:t>
      </w:r>
      <w:r>
        <w:rPr>
          <w:rFonts w:cs="Times New Roman" w:eastAsia="Times New Roman"/>
        </w:rPr>
        <w:t>.</w:t>
      </w:r>
    </w:p>
    <w:p w:rsidRDefault="00281458" w:rsidP="00281458" w:rsidR="00281458" w:rsidRPr="005D578C">
      <w:pPr>
        <w:ind w:firstLine="709"/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81458" w:rsidP="00281458" w:rsidR="00281458">
      <w:pPr>
        <w:ind w:firstLine="708"/>
        <w:rPr>
          <w:rFonts w:cs="Times New Roman" w:eastAsia="Times New Roman"/>
          <w:szCs w:val="24"/>
        </w:rPr>
      </w:pPr>
    </w:p>
    <w:p w:rsidRDefault="00281458" w:rsidP="00281458" w:rsidR="002814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travnja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VENTUS SOL d. o. o. Karigador.</w:t>
      </w:r>
    </w:p>
    <w:p w:rsidRDefault="00281458" w:rsidP="00281458" w:rsidR="0028145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2. travnja 2018. imao neizvršene osnove za plaćanje u neprekinutom razdoblju od 120 dana u ukupnom iznosu 8.277,73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20.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St-111/2018-3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81458" w:rsidP="00281458" w:rsidR="0028145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81458" w:rsidP="00281458" w:rsidR="0028145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81458" w:rsidP="00281458" w:rsidR="00281458" w:rsidRPr="005D578C">
      <w:pPr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srpnja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81458" w:rsidP="00281458" w:rsidR="00281458">
      <w:pPr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81458" w:rsidP="00281458" w:rsidR="0028145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164D0">
        <w:rPr>
          <w:rFonts w:cs="Times New Roman" w:eastAsia="Times New Roman"/>
          <w:szCs w:val="24"/>
        </w:rPr>
        <w:t xml:space="preserve">, v. r. </w:t>
      </w:r>
    </w:p>
    <w:p w:rsidRDefault="00281458" w:rsidP="00281458" w:rsidR="00281458">
      <w:pPr>
        <w:jc w:val="left"/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jc w:val="left"/>
        <w:rPr>
          <w:rFonts w:cs="Times New Roman" w:eastAsia="Times New Roman"/>
          <w:szCs w:val="24"/>
        </w:rPr>
      </w:pPr>
    </w:p>
    <w:p w:rsidRDefault="00281458" w:rsidP="00281458" w:rsidR="0028145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81458" w:rsidP="00281458" w:rsidR="0028145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81458" w:rsidP="00281458" w:rsidR="002814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81458" w:rsidP="00281458" w:rsidR="00281458">
      <w:pPr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rPr>
          <w:rFonts w:cs="Times New Roman" w:eastAsia="Times New Roman"/>
          <w:szCs w:val="24"/>
        </w:rPr>
      </w:pPr>
    </w:p>
    <w:p w:rsidRDefault="00281458" w:rsidP="00281458" w:rsidR="0028145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81458" w:rsidP="00281458" w:rsidR="002814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81458" w:rsidP="00281458" w:rsidR="002814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VENTUS SOL d. o. o. Karigador, Karigador 74 B,</w:t>
      </w:r>
    </w:p>
    <w:p w:rsidRDefault="00281458" w:rsidP="00281458" w:rsidR="0028145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281458" w:rsidP="00281458" w:rsidR="002814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81458" w:rsidP="00281458" w:rsidR="00281458" w:rsidRPr="009422EB">
      <w:pPr>
        <w:rPr>
          <w:rFonts w:cs="Times New Roman" w:eastAsia="Times New Roman"/>
          <w:szCs w:val="20"/>
        </w:rPr>
      </w:pPr>
      <w:r w:rsidRPr="009422EB">
        <w:rPr>
          <w:rFonts w:cs="Times New Roman" w:eastAsia="Times New Roman"/>
          <w:szCs w:val="24"/>
        </w:rPr>
        <w:t xml:space="preserve">5. stečajni upravitelj </w:t>
      </w:r>
      <w:r>
        <w:t>Lovorka Juranović, Rijeka, Verdieva 6/III</w:t>
      </w:r>
      <w:r w:rsidRPr="009422EB">
        <w:t xml:space="preserve">, </w:t>
      </w:r>
    </w:p>
    <w:p w:rsidRDefault="00281458" w:rsidP="00281458" w:rsidR="0028145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81458" w:rsidP="00281458" w:rsidR="002814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81458" w:rsidP="00281458" w:rsidR="0028145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81458" w:rsidP="00281458" w:rsidR="00281458"/>
    <w:p w:rsidRDefault="009164D0" w:rsidR="00893E47"/>
    <w:p w:rsidRDefault="00281458" w:rsidR="00281458"/>
    <w:sectPr w:rsidSect="00C011A6" w:rsidR="0028145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458" w:rsidP="00281458" w:rsidR="00281458">
      <w:r>
        <w:separator/>
      </w:r>
    </w:p>
  </w:endnote>
  <w:endnote w:id="0" w:type="continuationSeparator">
    <w:p w:rsidRDefault="00281458" w:rsidP="00281458" w:rsidR="00281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458" w:rsidP="00281458" w:rsidR="00281458">
      <w:r>
        <w:separator/>
      </w:r>
    </w:p>
  </w:footnote>
  <w:footnote w:id="0" w:type="continuationSeparator">
    <w:p w:rsidRDefault="00281458" w:rsidP="00281458" w:rsidR="002814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4D0" w:rsidP="00281458" w:rsidR="0028145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81458">
      <w:rPr>
        <w:szCs w:val="24"/>
      </w:rPr>
      <w:t>11 St-111/2018-4</w:t>
    </w:r>
  </w:p>
  <w:p w:rsidRDefault="009164D0" w:rsidP="009A2D22" w:rsidR="009A2D2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4D0" w:rsidP="00C011A6" w:rsidR="00C011A6" w:rsidRPr="00970AE0">
    <w:pPr>
      <w:pStyle w:val="Zaglavlje"/>
      <w:jc w:val="right"/>
    </w:pPr>
    <w:r>
      <w:rPr>
        <w:szCs w:val="24"/>
      </w:rPr>
      <w:t>11 St-</w:t>
    </w:r>
    <w:r w:rsidR="00281458">
      <w:rPr>
        <w:szCs w:val="24"/>
      </w:rPr>
      <w:t>111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7BE4"/>
    <w:rsid w:val="0004674C"/>
    <w:rsid w:val="000C1B8E"/>
    <w:rsid w:val="00137BE4"/>
    <w:rsid w:val="001F5509"/>
    <w:rsid w:val="00281458"/>
    <w:rsid w:val="002A0151"/>
    <w:rsid w:val="0047136B"/>
    <w:rsid w:val="00561B59"/>
    <w:rsid w:val="009164D0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45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4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8145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1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45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14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145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4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64D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64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64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45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4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8145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1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45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14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145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4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64D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64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64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SOL d.o.o. KARIGADOR</izvorni_sadrzaj>
    <derivirana_varijabla naziv="DomainObject.Predmet.ProtustrankaFormated_1">  VENTUS SOL d.o.o. KARIGADOR</derivirana_varijabla>
  </DomainObject.Predmet.ProtustrankaFormated>
  <DomainObject.Predmet.ProtustrankaFormatedOIB>
    <izvorni_sadrzaj>  VENTUS SOL d.o.o. KARIGADOR, OIB 74746117361</izvorni_sadrzaj>
    <derivirana_varijabla naziv="DomainObject.Predmet.ProtustrankaFormatedOIB_1">  VENTUS SOL d.o.o. KARIGADOR, OIB 74746117361</derivirana_varijabla>
  </DomainObject.Predmet.ProtustrankaFormatedOIB>
  <DomainObject.Predmet.ProtustrankaFormatedWithAdress>
    <izvorni_sadrzaj> VENTUS SOL d.o.o. KARIGADOR, Karigador 74 B, 52474 Karigador</izvorni_sadrzaj>
    <derivirana_varijabla naziv="DomainObject.Predmet.ProtustrankaFormatedWithAdress_1"> VENTUS SOL d.o.o. KARIGADOR, Karigador 74 B, 52474 Karigador</derivirana_varijabla>
  </DomainObject.Predmet.ProtustrankaFormatedWithAdress>
  <DomainObject.Predmet.ProtustrankaFormatedWithAdressOIB>
    <izvorni_sadrzaj> VENTUS SOL d.o.o. KARIGADOR, OIB 74746117361, Karigador 74 B, 52474 Karigador</izvorni_sadrzaj>
    <derivirana_varijabla naziv="DomainObject.Predmet.ProtustrankaFormatedWithAdressOIB_1"> VENTUS SOL d.o.o. KARIGADOR, OIB 74746117361, Karigador 74 B, 52474 Karigador</derivirana_varijabla>
  </DomainObject.Predmet.ProtustrankaFormatedWithAdressOIB>
  <DomainObject.Predmet.ProtustrankaWithAdress>
    <izvorni_sadrzaj>VENTUS SOL d.o.o. KARIGADOR Karigador 74 B, 52474 Karigador</izvorni_sadrzaj>
    <derivirana_varijabla naziv="DomainObject.Predmet.ProtustrankaWithAdress_1">VENTUS SOL d.o.o. KARIGADOR Karigador 74 B, 52474 Karigador</derivirana_varijabla>
  </DomainObject.Predmet.ProtustrankaWithAdress>
  <DomainObject.Predmet.ProtustrankaWithAdressOIB>
    <izvorni_sadrzaj>VENTUS SOL d.o.o. KARIGADOR, OIB 74746117361, Karigador 74 B, 52474 Karigador</izvorni_sadrzaj>
    <derivirana_varijabla naziv="DomainObject.Predmet.ProtustrankaWithAdressOIB_1">VENTUS SOL d.o.o. KARIGADOR, OIB 74746117361, Karigador 74 B, 52474 Karigador</derivirana_varijabla>
  </DomainObject.Predmet.ProtustrankaWithAdressOIB>
  <DomainObject.Predmet.ProtustrankaNazivFormated>
    <izvorni_sadrzaj>VENTUS SOL d.o.o. KARIGADOR</izvorni_sadrzaj>
    <derivirana_varijabla naziv="DomainObject.Predmet.ProtustrankaNazivFormated_1">VENTUS SOL d.o.o. KARIGADOR</derivirana_varijabla>
  </DomainObject.Predmet.ProtustrankaNazivFormated>
  <DomainObject.Predmet.ProtustrankaNazivFormatedOIB>
    <izvorni_sadrzaj>VENTUS SOL d.o.o. KARIGADOR, OIB 74746117361</izvorni_sadrzaj>
    <derivirana_varijabla naziv="DomainObject.Predmet.ProtustrankaNazivFormatedOIB_1">VENTUS SOL d.o.o. KARIGADOR, OIB 74746117361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8277.73</izvorni_sadrzaj>
    <derivirana_varijabla naziv="DomainObject.Predmet.TrenutnaVrijednost_1">8277.73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VENTUS SOL d.o.o. KARIGADOR</item>
    </izvorni_sadrzaj>
    <derivirana_varijabla naziv="DomainObject.Predmet.ProtuStrankaListFormated_1">
      <item>VENTUS SOL d.o.o. KARIGADOR</item>
    </derivirana_varijabla>
  </DomainObject.Predmet.ProtuStrankaListFormated>
  <DomainObject.Predmet.ProtuStrankaListFormatedOIB>
    <izvorni_sadrzaj>
      <item>VENTUS SOL d.o.o. KARIGADOR, OIB 74746117361</item>
    </izvorni_sadrzaj>
    <derivirana_varijabla naziv="DomainObject.Predmet.ProtuStrankaListFormatedOIB_1">
      <item>VENTUS SOL d.o.o. KARIGADOR, OIB 74746117361</item>
    </derivirana_varijabla>
  </DomainObject.Predmet.ProtuStrankaListFormatedOIB>
  <DomainObject.Predmet.ProtuStrankaListFormatedWithAdress>
    <izvorni_sadrzaj>
      <item>VENTUS SOL d.o.o. KARIGADOR, Karigador 74 B, 52474 Karigador</item>
    </izvorni_sadrzaj>
    <derivirana_varijabla naziv="DomainObject.Predmet.ProtuStrankaListFormatedWithAdress_1">
      <item>VENTUS SOL d.o.o. KARIGADOR, Karigador 74 B, 52474 Karigador</item>
    </derivirana_varijabla>
  </DomainObject.Predmet.ProtuStrankaListFormatedWithAdress>
  <DomainObject.Predmet.ProtuStrankaListFormatedWithAdressOIB>
    <izvorni_sadrzaj>
      <item>VENTUS SOL d.o.o. KARIGADOR, OIB 74746117361, Karigador 74 B, 52474 Karigador</item>
    </izvorni_sadrzaj>
    <derivirana_varijabla naziv="DomainObject.Predmet.ProtuStrankaListFormatedWithAdressOIB_1">
      <item>VENTUS SOL d.o.o. KARIGADOR, OIB 74746117361, Karigador 74 B, 52474 Karigador</item>
    </derivirana_varijabla>
  </DomainObject.Predmet.ProtuStrankaListFormatedWithAdressOIB>
  <DomainObject.Predmet.ProtuStrankaListNazivFormated>
    <izvorni_sadrzaj>
      <item>VENTUS SOL d.o.o. KARIGADOR</item>
    </izvorni_sadrzaj>
    <derivirana_varijabla naziv="DomainObject.Predmet.ProtuStrankaListNazivFormated_1">
      <item>VENTUS SOL d.o.o. KARIGADOR</item>
    </derivirana_varijabla>
  </DomainObject.Predmet.ProtuStrankaListNazivFormated>
  <DomainObject.Predmet.ProtuStrankaListNazivFormatedOIB>
    <izvorni_sadrzaj>
      <item>VENTUS SOL d.o.o. KARIGADOR, OIB 74746117361</item>
    </izvorni_sadrzaj>
    <derivirana_varijabla naziv="DomainObject.Predmet.ProtuStrankaListNazivFormatedOIB_1">
      <item>VENTUS SOL d.o.o. KARIGADOR, OIB 74746117361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VENTUS SOL d.o.o. KARIGADOR</izvorni_sadrzaj>
    <derivirana_varijabla naziv="DomainObject.Predmet.ProtustrankaIDrugi_1">VENTUS SOL d.o.o. KARIGADOR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VENTUS SOL d.o.o. KARIGADOR, OIB 74746117361, Karigador 74 B, 52474 Karigador</izvorni_sadrzaj>
    <derivirana_varijabla naziv="DomainObject.Predmet.ProtustrankaIDrugiAdressOIB_1">VENTUS SOL d.o.o. KARIGADOR, OIB 74746117361, Karigador 74 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VENTUS SOL d.o.o. KARIGADOR</item>
    </izvorni_sadrzaj>
    <derivirana_varijabla naziv="DomainObject.Predmet.SudioniciListNaziv_1">
      <item>FINANCIJSKA AGENCIJA, RC RIJEKA, PODRUŽNICA PULA, PULA</item>
      <item>VENTUS SOL d.o.o. KARIGADOR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VENTUS SOL d.o.o. KARIGADOR, OIB 74746117361, Karigador 74 B,52474 Karigador</item>
    </izvorni_sadrzaj>
    <derivirana_varijabla naziv="DomainObject.Predmet.SudioniciListAdressOIB_1">
      <item>FINANCIJSKA AGENCIJA, RC RIJEKA, PODRUŽNICA PULA, PULA, OIB 85821130368, F. Kurelca 8,51000 Rijeka</item>
      <item>VENTUS SOL d.o.o. KARIGADOR, OIB 74746117361, Karigador 74 B,52474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74746117361</item>
    </izvorni_sadrzaj>
    <derivirana_varijabla naziv="DomainObject.Predmet.SudioniciListNazivOIB_1">
      <item>, OIB 85821130368</item>
      <item>, OIB 74746117361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3624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2018-07-11T08:32:00Z</dcterms:created>
  <dc:creator>Morena Brajuha</dc:creator>
  <dc:description/>
  <cp:keywords/>
  <cp:lastModifiedBy>Morena Brajuha</cp:lastModifiedBy>
  <cp:lastPrinted>2018-07-12T06:36:00Z</cp:lastPrinted>
  <dcterms:modified xmlns:xsi="http://www.w3.org/2001/XMLSchema-instance" xsi:type="dcterms:W3CDTF">2018-07-12T06:36:00Z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(St-111-18 Ventus Sol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