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40eb" w14:paraId="0b340eb" w:rsidRDefault="006C3ED7" w:rsidR="00EB24F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24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ED7"/>
    <w:rsid w:val="006C3ED7"/>
    <w:rsid w:val="00817E38"/>
    <w:rsid w:val="00EB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E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C3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E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2018-09-13T09:56:00Z</dcterms:created>
  <dc:creator>Vesna Dragišić</dc:creator>
  <cp:lastModifiedBy>Vesna Dragišić</cp:lastModifiedBy>
  <dcterms:modified xmlns:xsi="http://www.w3.org/2001/XMLSchema-instance" xsi:type="dcterms:W3CDTF">2018-09-13T10:17:00Z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(Dok2.docx)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