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52ce" w14:paraId="15d52ce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782D74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782D74">
              <w:rPr>
                <w:lang w:eastAsia="hr-HR" w:val="hr-HR"/>
              </w:rPr>
              <w:t>91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782D74">
        <w:rPr>
          <w:lang w:val="hr-HR"/>
        </w:rPr>
        <w:t>OAZA LJEPOTE</w:t>
      </w:r>
      <w:r w:rsidR="000405E2">
        <w:rPr>
          <w:lang w:val="hr-HR"/>
        </w:rPr>
        <w:t xml:space="preserve"> </w:t>
      </w:r>
      <w:r w:rsidR="00782D74">
        <w:rPr>
          <w:lang w:val="hr-HR"/>
        </w:rPr>
        <w:t>j.</w:t>
      </w:r>
      <w:r w:rsidR="00A306B7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782D74">
        <w:rPr>
          <w:lang w:val="hr-HR"/>
        </w:rPr>
        <w:t>Ivanovec</w:t>
      </w:r>
      <w:r w:rsidR="00340840">
        <w:rPr>
          <w:lang w:val="hr-HR"/>
        </w:rPr>
        <w:t>,</w:t>
      </w:r>
      <w:r w:rsidR="00872FD1">
        <w:rPr>
          <w:lang w:val="hr-HR"/>
        </w:rPr>
        <w:t xml:space="preserve"> </w:t>
      </w:r>
      <w:r w:rsidR="00782D74">
        <w:rPr>
          <w:lang w:val="hr-HR"/>
        </w:rPr>
        <w:t>Varaždinska 19</w:t>
      </w:r>
      <w:r w:rsidR="00872FD1">
        <w:rPr>
          <w:lang w:val="hr-HR"/>
        </w:rPr>
        <w:t>,</w:t>
      </w:r>
      <w:r w:rsidR="00340840">
        <w:rPr>
          <w:lang w:val="hr-HR"/>
        </w:rPr>
        <w:t xml:space="preserve"> </w:t>
      </w:r>
      <w:r w:rsidRPr="00071235">
        <w:rPr>
          <w:lang w:val="hr-HR"/>
        </w:rPr>
        <w:t xml:space="preserve">OIB: </w:t>
      </w:r>
      <w:r w:rsidR="00782D74" w:rsidRPr="00782D74">
        <w:rPr>
          <w:lang w:val="hr-HR"/>
        </w:rPr>
        <w:t>24863476586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872FD1">
        <w:rPr>
          <w:lang w:val="hr-HR"/>
        </w:rPr>
        <w:t>1</w:t>
      </w:r>
      <w:r w:rsidR="00782D74">
        <w:rPr>
          <w:lang w:val="hr-HR"/>
        </w:rPr>
        <w:t>3</w:t>
      </w:r>
      <w:r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CF5F73">
        <w:rPr>
          <w:lang w:val="hr-HR"/>
        </w:rPr>
        <w:t xml:space="preserve">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782D74" w:rsidP="005C4196" w:rsidR="00782D74" w:rsidRPr="00D53D0A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782D74" w:rsidRPr="00782D74">
        <w:rPr>
          <w:lang w:val="hr-HR"/>
        </w:rPr>
        <w:t>OAZA LJEPOTE j.d.o.o., Ivanovec, Varaždinska 19, OIB: 24863476586</w:t>
      </w:r>
      <w:r w:rsidRPr="00071235">
        <w:rPr>
          <w:lang w:val="hr-HR"/>
        </w:rPr>
        <w:t xml:space="preserve">, iznosi </w:t>
      </w:r>
      <w:r w:rsidR="00782D74">
        <w:rPr>
          <w:lang w:val="hr-HR"/>
        </w:rPr>
        <w:t>17.828,85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782D74">
        <w:rPr>
          <w:lang w:val="hr-HR"/>
        </w:rPr>
        <w:t xml:space="preserve">Sanja Kosi, Ivanovec, Varaždinska 19, </w:t>
      </w:r>
      <w:r w:rsidR="00267AE2" w:rsidRPr="00071235">
        <w:rPr>
          <w:lang w:val="hr-HR"/>
        </w:rPr>
        <w:t xml:space="preserve">OIB: </w:t>
      </w:r>
      <w:r w:rsidR="00782D74">
        <w:rPr>
          <w:lang w:val="hr-HR"/>
        </w:rPr>
        <w:t>31101955189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782D74">
        <w:rPr>
          <w:lang w:val="hr-HR"/>
        </w:rPr>
        <w:t>91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782D74">
        <w:rPr>
          <w:lang w:val="hr-HR"/>
        </w:rPr>
        <w:t>13</w:t>
      </w:r>
      <w:r w:rsidR="005C4196"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782D74" w:rsidRPr="00782D74">
        <w:rPr>
          <w:lang w:val="hr-HR"/>
        </w:rPr>
        <w:t>OAZA LJEPOTE</w:t>
      </w:r>
      <w:r w:rsidR="00782D74">
        <w:rPr>
          <w:lang w:val="hr-HR"/>
        </w:rPr>
        <w:t xml:space="preserve"> </w:t>
      </w:r>
      <w:r w:rsidR="00782D74" w:rsidRPr="00782D74">
        <w:rPr>
          <w:lang w:val="hr-HR"/>
        </w:rPr>
        <w:t>j.d.o.o., Ivanovec, Varaždinska 19, OIB: 24863476586</w:t>
      </w:r>
      <w:r w:rsidR="005C4196" w:rsidRPr="00071235">
        <w:rPr>
          <w:lang w:val="hr-HR"/>
        </w:rPr>
        <w:t xml:space="preserve">, navodeći da dužnik na dan </w:t>
      </w:r>
      <w:r w:rsidR="00782D74">
        <w:rPr>
          <w:lang w:val="hr-HR"/>
        </w:rPr>
        <w:t>6</w:t>
      </w:r>
      <w:r w:rsidR="009D534A"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782D74">
        <w:rPr>
          <w:lang w:val="hr-HR"/>
        </w:rPr>
        <w:t>17.828,85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872FD1">
        <w:rPr>
          <w:lang w:val="hr-HR"/>
        </w:rPr>
        <w:t>1</w:t>
      </w:r>
      <w:r w:rsidR="00782D74">
        <w:rPr>
          <w:lang w:val="hr-HR"/>
        </w:rPr>
        <w:t>3</w:t>
      </w:r>
      <w:r w:rsidR="005C4196" w:rsidRPr="00071235">
        <w:rPr>
          <w:lang w:val="hr-HR"/>
        </w:rPr>
        <w:t xml:space="preserve">. </w:t>
      </w:r>
      <w:r w:rsidR="00872FD1">
        <w:rPr>
          <w:lang w:val="hr-HR"/>
        </w:rPr>
        <w:t>ožujka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 xml:space="preserve">- </w:t>
      </w:r>
      <w:r w:rsidR="005A1862">
        <w:rPr>
          <w:lang w:val="hr-HR"/>
        </w:rPr>
        <w:t>direktor</w:t>
      </w:r>
      <w:r>
        <w:rPr>
          <w:lang w:val="hr-HR"/>
        </w:rPr>
        <w:t xml:space="preserve">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FE1" w:rsidRPr="002A5FE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782D74">
      <w:rPr>
        <w:lang w:val="hr-HR"/>
      </w:rPr>
      <w:t>91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05E2"/>
    <w:rsid w:val="00042DBB"/>
    <w:rsid w:val="00070793"/>
    <w:rsid w:val="00071235"/>
    <w:rsid w:val="000A333D"/>
    <w:rsid w:val="000A3ACC"/>
    <w:rsid w:val="001163CC"/>
    <w:rsid w:val="00124D53"/>
    <w:rsid w:val="00133BA2"/>
    <w:rsid w:val="00136C8E"/>
    <w:rsid w:val="0015045D"/>
    <w:rsid w:val="00166D7D"/>
    <w:rsid w:val="001704F0"/>
    <w:rsid w:val="001A2C8F"/>
    <w:rsid w:val="001A6BE3"/>
    <w:rsid w:val="001C2403"/>
    <w:rsid w:val="00230866"/>
    <w:rsid w:val="00267AE2"/>
    <w:rsid w:val="002A5FE1"/>
    <w:rsid w:val="00302D85"/>
    <w:rsid w:val="0030455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1862"/>
    <w:rsid w:val="005A6949"/>
    <w:rsid w:val="005C4196"/>
    <w:rsid w:val="00653BB3"/>
    <w:rsid w:val="0066129A"/>
    <w:rsid w:val="00666674"/>
    <w:rsid w:val="00676507"/>
    <w:rsid w:val="00690096"/>
    <w:rsid w:val="00702729"/>
    <w:rsid w:val="00782D74"/>
    <w:rsid w:val="007918A8"/>
    <w:rsid w:val="007B76BA"/>
    <w:rsid w:val="008229E5"/>
    <w:rsid w:val="00863DAB"/>
    <w:rsid w:val="00872FD1"/>
    <w:rsid w:val="008836F2"/>
    <w:rsid w:val="00904184"/>
    <w:rsid w:val="00935EAD"/>
    <w:rsid w:val="00962609"/>
    <w:rsid w:val="00966F00"/>
    <w:rsid w:val="0097353F"/>
    <w:rsid w:val="009B38B2"/>
    <w:rsid w:val="009D534A"/>
    <w:rsid w:val="009D6A54"/>
    <w:rsid w:val="009E3B6A"/>
    <w:rsid w:val="009F477F"/>
    <w:rsid w:val="009F561C"/>
    <w:rsid w:val="00A301C7"/>
    <w:rsid w:val="00A306B7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B1EFF"/>
    <w:rsid w:val="00BC0658"/>
    <w:rsid w:val="00BC5E34"/>
    <w:rsid w:val="00C47730"/>
    <w:rsid w:val="00C55510"/>
    <w:rsid w:val="00C62E0C"/>
    <w:rsid w:val="00C809DC"/>
    <w:rsid w:val="00CB33FE"/>
    <w:rsid w:val="00CF0E85"/>
    <w:rsid w:val="00CF5F73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906C5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5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5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OAZA LJEPOTE jednostavno društvo s ograničenom odgovornošću za trgovinu i usluge zastupanog po punomoćniku Sanja Kosi</izvorni_sadrzaj>
    <derivirana_varijabla naziv="DomainObject.Predmet.ProtustrankaFormated_1">  OAZA LJEPOTE jednostavno društvo s ograničenom odgovornošću za trgovinu i usluge zastupanog po punomoćniku Sanja Kosi</derivirana_varijabla>
  </DomainObject.Predmet.ProtustrankaFormated>
  <DomainObject.Predmet.ProtustrankaFormatedOIB>
    <izvorni_sadrzaj>  OAZA LJEPOTE jednostavno društvo s ograničenom odgovornošću za trgovinu i usluge, OIB 24863476586 zastupanog po punomoćniku Sanja Kosi</izvorni_sadrzaj>
    <derivirana_varijabla naziv="DomainObject.Predmet.ProtustrankaFormatedOIB_1">  OAZA LJEPOTE jednostavno društvo s ograničenom odgovornošću za trgovinu i usluge, OIB 24863476586 zastupanog po punomoćniku Sanja Kosi</derivirana_varijabla>
  </DomainObject.Predmet.ProtustrankaFormatedOIB>
  <DomainObject.Predmet.ProtustrankaFormatedWithAdress>
    <izvorni_sadrzaj> OAZA LJEPOTE jednostavno društvo s ograničenom odgovornošću za trgovinu i usluge, Varaždinska 19, 40000 Ivanovec zastupanog po punomoćniku Sanja Kosi</izvorni_sadrzaj>
    <derivirana_varijabla naziv="DomainObject.Predmet.ProtustrankaFormatedWithAdress_1"> OAZA LJEPOTE jednostavno društvo s ograničenom odgovornošću za trgovinu i usluge, Varaždinska 19, 40000 Ivanovec zastupanog po punomoćniku Sanja Kosi</derivirana_varijabla>
  </DomainObject.Predmet.ProtustrankaFormatedWithAdress>
  <DomainObject.Predmet.ProtustrankaFormatedWithAdressOIB>
    <izvorni_sadrzaj> OAZA LJEPOTE jednostavno društvo s ograničenom odgovornošću za trgovinu i usluge, OIB 24863476586, Varaždinska 19, 40000 Ivanovec zastupanog po punomoćniku Sanja Kosi</izvorni_sadrzaj>
    <derivirana_varijabla naziv="DomainObject.Predmet.ProtustrankaFormatedWithAdressOIB_1"> OAZA LJEPOTE jednostavno društvo s ograničenom odgovornošću za trgovinu i usluge, OIB 24863476586, Varaždinska 19, 40000 Ivanovec zastupanog po punomoćniku Sanja Kosi</derivirana_varijabla>
  </DomainObject.Predmet.ProtustrankaFormatedWithAdressOIB>
  <DomainObject.Predmet.ProtustrankaWithAdress>
    <izvorni_sadrzaj>OAZA LJEPOTE jednostavno društvo s ograničenom odgovornošću za trgovinu i usluge Varaždinska 19, 40000 Ivanovec</izvorni_sadrzaj>
    <derivirana_varijabla naziv="DomainObject.Predmet.ProtustrankaWithAdress_1">OAZA LJEPOTE jednostavno društvo s ograničenom odgovornošću za trgovinu i usluge Varaždinska 19, 40000 Ivanovec</derivirana_varijabla>
  </DomainObject.Predmet.ProtustrankaWithAdress>
  <DomainObject.Predmet.ProtustrankaWithAdressOIB>
    <izvorni_sadrzaj>OAZA LJEPOTE jednostavno društvo s ograničenom odgovornošću za trgovinu i usluge, OIB 24863476586, Varaždinska 19, 40000 Ivanovec</izvorni_sadrzaj>
    <derivirana_varijabla naziv="DomainObject.Predmet.ProtustrankaWithAdressOIB_1">OAZA LJEPOTE jednostavno društvo s ograničenom odgovornošću za trgovinu i usluge, OIB 24863476586, Varaždinska 19, 40000 Ivanovec</derivirana_varijabla>
  </DomainObject.Predmet.ProtustrankaWithAdressOIB>
  <DomainObject.Predmet.ProtustrankaNazivFormated>
    <izvorni_sadrzaj>OAZA LJEPOTE jednostavno društvo s ograničenom odgovornošću za trgovinu i usluge</izvorni_sadrzaj>
    <derivirana_varijabla naziv="DomainObject.Predmet.ProtustrankaNazivFormated_1">OAZA LJEPOTE jednostavno društvo s ograničenom odgovornošću za trgovinu i usluge</derivirana_varijabla>
  </DomainObject.Predmet.ProtustrankaNazivFormated>
  <DomainObject.Predmet.ProtustrankaNazivFormatedOIB>
    <izvorni_sadrzaj>OAZA LJEPOTE jednostavno društvo s ograničenom odgovornošću za trgovinu i usluge, OIB 24863476586</izvorni_sadrzaj>
    <derivirana_varijabla naziv="DomainObject.Predmet.ProtustrankaNazivFormatedOIB_1">OAZA LJEPOTE jednostavno društvo s ograničenom odgovornošću za trgovinu i usluge, OIB 24863476586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17828.85</izvorni_sadrzaj>
    <derivirana_varijabla naziv="DomainObject.Predmet.TrenutnaVrijednost_1">17828.85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OAZA LJEPOTE jednostavno društvo s ograničenom odgovornošću za trgovinu i usluge zastupanog po punomoćniku Sanja Kosi</item>
    </izvorni_sadrzaj>
    <derivirana_varijabla naziv="DomainObject.Predmet.ProtuStrankaListFormated_1">
      <item>OAZA LJEPOTE jednostavno društvo s ograničenom odgovornošću za trgovinu i usluge zastupanog po punomoćniku Sanja Kosi</item>
    </derivirana_varijabla>
  </DomainObject.Predmet.ProtuStrankaListFormated>
  <DomainObject.Predmet.ProtuStrankaListFormatedOIB>
    <izvorni_sadrzaj>
      <item>OAZA LJEPOTE jednostavno društvo s ograničenom odgovornošću za trgovinu i usluge, OIB 24863476586 zastupanog po punomoćniku Sanja Kosi</item>
    </izvorni_sadrzaj>
    <derivirana_varijabla naziv="DomainObject.Predmet.ProtuStrankaListFormatedOIB_1">
      <item>OAZA LJEPOTE jednostavno društvo s ograničenom odgovornošću za trgovinu i usluge, OIB 24863476586 zastupanog po punomoćniku Sanja Kosi</item>
    </derivirana_varijabla>
  </DomainObject.Predmet.ProtuStrankaListFormatedOIB>
  <DomainObject.Predmet.ProtuStrankaListFormatedWithAdress>
    <izvorni_sadrzaj>
      <item>OAZA LJEPOTE jednostavno društvo s ograničenom odgovornošću za trgovinu i usluge, Varaždinska 19, 40000 Ivanovec zastupanog po punomoćniku Sanja Kosi</item>
    </izvorni_sadrzaj>
    <derivirana_varijabla naziv="DomainObject.Predmet.ProtuStrankaListFormatedWithAdress_1">
      <item>OAZA LJEPOTE jednostavno društvo s ograničenom odgovornošću za trgovinu i usluge, Varaždinska 19, 40000 Ivanovec zastupanog po punomoćniku Sanja Kosi</item>
    </derivirana_varijabla>
  </DomainObject.Predmet.ProtuStrankaListFormatedWithAdress>
  <DomainObject.Predmet.ProtuStrankaListFormatedWithAdressOIB>
    <izvorni_sadrzaj>
      <item>OAZA LJEPOTE jednostavno društvo s ograničenom odgovornošću za trgovinu i usluge, OIB 24863476586, Varaždinska 19, 40000 Ivanovec zastupanog po punomoćniku Sanja Kosi</item>
    </izvorni_sadrzaj>
    <derivirana_varijabla naziv="DomainObject.Predmet.ProtuStrankaListFormatedWithAdressOIB_1">
      <item>OAZA LJEPOTE jednostavno društvo s ograničenom odgovornošću za trgovinu i usluge, OIB 24863476586, Varaždinska 19, 40000 Ivanovec zastupanog po punomoćniku Sanja Kosi</item>
    </derivirana_varijabla>
  </DomainObject.Predmet.ProtuStrankaListFormatedWithAdressOIB>
  <DomainObject.Predmet.ProtuStrankaListNazivFormated>
    <izvorni_sadrzaj>
      <item>OAZA LJEPOTE jednostavno društvo s ograničenom odgovornošću za trgovinu i usluge</item>
    </izvorni_sadrzaj>
    <derivirana_varijabla naziv="DomainObject.Predmet.ProtuStrankaListNazivFormated_1">
      <item>OAZA LJEPOTE jednostavno društvo s ograničenom odgovornošću za trgovinu i usluge</item>
    </derivirana_varijabla>
  </DomainObject.Predmet.ProtuStrankaListNazivFormated>
  <DomainObject.Predmet.ProtuStrankaListNazivFormatedOIB>
    <izvorni_sadrzaj>
      <item>OAZA LJEPOTE jednostavno društvo s ograničenom odgovornošću za trgovinu i usluge, OIB 24863476586</item>
    </izvorni_sadrzaj>
    <derivirana_varijabla naziv="DomainObject.Predmet.ProtuStrankaListNazivFormatedOIB_1">
      <item>OAZA LJEPOTE jednostavno društvo s ograničenom odgovornošću za trgovinu i usluge, OIB 24863476586</item>
    </derivirana_varijabla>
  </DomainObject.Predmet.ProtuStrankaListNazivFormatedOIB>
  <DomainObject.Predmet.OstaliListFormated>
    <izvorni_sadrzaj>
      <item>Sudski registar</item>
      <item>Sanja Kosi punomoćnik sudionika u postupku OAZA LJEPOTE jednostavno društvo s ograničenom odgovornošću za trgovinu i usluge</item>
    </izvorni_sadrzaj>
    <derivirana_varijabla naziv="DomainObject.Predmet.OstaliListFormated_1">
      <item>Sudski registar</item>
      <item>Sanja Kosi punomoćnik sudionika u postupku OAZA LJEPOTE jednostavno društvo s ograničenom odgovornošću za trgovinu i usluge</item>
    </derivirana_varijabla>
  </DomainObject.Predmet.OstaliListFormated>
  <DomainObject.Predmet.OstaliListFormatedOIB>
    <izvorni_sadrzaj>
      <item>Sudski registar</item>
      <item>Sanja Kosi, OIB 31101955189 punomoćnik sudionika u postupku OAZA LJEPOTE jednostavno društvo s ograničenom odgovornošću za trgovinu i usluge</item>
    </izvorni_sadrzaj>
    <derivirana_varijabla naziv="DomainObject.Predmet.OstaliListFormatedOIB_1">
      <item>Sudski registar</item>
      <item>Sanja Kosi, OIB 31101955189 punomoćnik sudionika u postupku OAZA LJEPOTE jednostavno društvo s ograničenom odgovornošću za trgovinu i usluge</item>
    </derivirana_varijabla>
  </DomainObject.Predmet.OstaliListFormatedOIB>
  <DomainObject.Predmet.OstaliListFormatedWithAdress>
    <izvorni_sadrzaj>
      <item>Sudski registar</item>
      <item>Sanja Kosi, Varaždinska 19, 40000 Ivanovec punomoćnik sudionika u postupku OAZA LJEPOTE jednostavno društvo s ograničenom odgovornošću za trgovinu i usluge</item>
    </izvorni_sadrzaj>
    <derivirana_varijabla naziv="DomainObject.Predmet.OstaliListFormatedWithAdress_1">
      <item>Sudski registar</item>
      <item>Sanja Kosi, Varaždinska 19, 40000 Ivanovec punomoćnik sudionika u postupku OAZA LJEPOTE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Sanja Kosi, OIB 31101955189, Varaždinska 19, 40000 Ivanovec punomoćnik sudionika u postupku OAZA LJEPOTE jednostavno društvo s ograničenom odgovornošću za trgovinu i usluge</item>
    </izvorni_sadrzaj>
    <derivirana_varijabla naziv="DomainObject.Predmet.OstaliListFormatedWithAdressOIB_1">
      <item>Sudski registar</item>
      <item>Sanja Kosi, OIB 31101955189, Varaždinska 19, 40000 Ivanovec punomoćnik sudionika u postupku OAZA LJEPOTE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Sanja Kosi</item>
    </izvorni_sadrzaj>
    <derivirana_varijabla naziv="DomainObject.Predmet.OstaliListNazivFormated_1">
      <item>Sudski registar</item>
      <item>Sanja Kosi</item>
    </derivirana_varijabla>
  </DomainObject.Predmet.OstaliListNazivFormated>
  <DomainObject.Predmet.OstaliListNazivFormatedOIB>
    <izvorni_sadrzaj>
      <item>Sudski registar</item>
      <item>Sanja Kosi, OIB 31101955189</item>
    </izvorni_sadrzaj>
    <derivirana_varijabla naziv="DomainObject.Predmet.OstaliListNazivFormatedOIB_1">
      <item>Sudski registar</item>
      <item>Sanja Kosi, OIB 31101955189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OAZA LJEPOTE jednostavno društvo s ograničenom odgovornošću za trgovinu i usluge</izvorni_sadrzaj>
    <derivirana_varijabla naziv="DomainObject.Predmet.ProtustrankaIDrugi_1">OAZA LJEPOTE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OAZA LJEPOTE jednostavno društvo s ograničenom odgovornošću za trgovinu i usluge, OIB 24863476586, Varaždinska 19, 40000 Ivanovec</izvorni_sadrzaj>
    <derivirana_varijabla naziv="DomainObject.Predmet.ProtustrankaIDrugiAdressOIB_1">OAZA LJEPOTE jednostavno društvo s ograničenom odgovornošću za trgovinu i usluge, OIB 24863476586, Varaždinska 19,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OAZA LJEPOTE jednostavno društvo s ograničenom odgovornošću za trgovinu i usluge</item>
      <item>Sudski registar</item>
      <item>Sanja Kosi</item>
    </izvorni_sadrzaj>
    <derivirana_varijabla naziv="DomainObject.Predmet.SudioniciListNaziv_1">
      <item>Financijska agencija</item>
      <item>OAZA LJEPOTE jednostavno društvo s ograničenom odgovornošću za trgovinu i usluge</item>
      <item>Sudski registar</item>
      <item>Sanja Kosi</item>
    </derivirana_varijabla>
  </DomainObject.Predmet.SudioniciListNaziv>
  <DomainObject.Predmet.SudioniciListAdressOIB>
    <izvorni_sadrzaj>
      <item>Financijska agencija, OIB 85821130368, Ulica grada Vukovara 70,10000 Zagreb</item>
      <item>OAZA LJEPOTE jednostavno društvo s ograničenom odgovornošću za trgovinu i usluge, OIB 24863476586, Varaždinska 19,40000 Ivanovec</item>
      <item>Sudski registar</item>
      <item>Sanja Kosi, OIB 31101955189, Varaždinska 19,40000 Ivanovec</item>
    </izvorni_sadrzaj>
    <derivirana_varijabla naziv="DomainObject.Predmet.SudioniciListAdressOIB_1">
      <item>Financijska agencija, OIB 85821130368, Ulica grada Vukovara 70,10000 Zagreb</item>
      <item>OAZA LJEPOTE jednostavno društvo s ograničenom odgovornošću za trgovinu i usluge, OIB 24863476586, Varaždinska 19,40000 Ivanovec</item>
      <item>Sudski registar</item>
      <item>Sanja Kosi, OIB 31101955189, Varaždinska 19,40000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24863476586</item>
      <item>, OIB null</item>
      <item>, OIB 31101955189</item>
    </izvorni_sadrzaj>
    <derivirana_varijabla naziv="DomainObject.Predmet.SudioniciListNazivOIB_1">
      <item>, OIB 85821130368</item>
      <item>, OIB 24863476586</item>
      <item>, OIB null</item>
      <item>, OIB 31101955189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C2980-7BC9-456A-9E08-49DCA8AE3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2597</properties:Characters>
  <properties:Lines>79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2018-03-13T12:11:00Z</dcterms:created>
  <dc:creator>Katarina Breški</dc:creator>
  <cp:lastModifiedBy>Nevenka Vuković</cp:lastModifiedBy>
  <cp:lastPrinted>2018-03-13T12:18:00Z</cp:lastPrinted>
  <dcterms:modified xmlns:xsi="http://www.w3.org/2001/XMLSchema-instance" xsi:type="dcterms:W3CDTF">2018-03-13T12:18:00Z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(St-91-18 OGLAS od 13.3.18.docx)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