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8fd2" w14:paraId="8c38fd2" w:rsidRDefault="000221EE" w:rsidP="000221EE" w:rsidR="000221EE">
      <w:pPr>
        <w:tabs>
          <w:tab w:pos="709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REPUBLIKA HRVATSKA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Zagrebu 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Zagreb, Amruševa 2/II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Default="000221EE" w:rsidP="000221EE" w:rsidR="000221EE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42. St-1902/2015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Zagreb, Trg svibanjskih žrtava 1995. 1, OIB: 85821130368, za provedbom skraćenog stečajnog postupka nad dužnikom MADRID d.o.o., Zagreb, Brešćenskog 8, OIB 91397741190, dana 1. veljače 2017.g. 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r i j e š i o   j e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Odbacuje se zahtjev predlagatelja Financijske agencije, za provedbom skraćenog stečajnog postupka nad dužnikom MADRID d.o.o., Zagreb, Brešćenskog 8, OIB 91397741190, od dana 30. listopada 2015.g.                                                      </w:t>
      </w:r>
    </w:p>
    <w:p w:rsidRDefault="000221EE" w:rsidP="000221EE" w:rsidR="000221EE">
      <w:pPr>
        <w:tabs>
          <w:tab w:pos="709" w:val="left"/>
        </w:tabs>
        <w:jc w:val="both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0221EE" w:rsidP="000221EE" w:rsidR="000221EE">
      <w:pPr>
        <w:tabs>
          <w:tab w:pos="709" w:val="left"/>
        </w:tabs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color w:val="000000"/>
          <w:sz w:val="22"/>
          <w:szCs w:val="22"/>
          <w:lang w:val="en-GB"/>
        </w:rPr>
        <w:t xml:space="preserve">Financijska agencija, RC Zagreb, Podružnica Zagreb, podnijela je ovom sudu zahtjev za provedbom skraćenog stečajnog postupka nad dužnikom </w:t>
      </w:r>
      <w:r>
        <w:rPr>
          <w:sz w:val="22"/>
          <w:szCs w:val="22"/>
        </w:rPr>
        <w:t xml:space="preserve">MADRID d.o.o., Zagreb, Brešćenskog 8, OIB 91397741190. </w:t>
      </w:r>
    </w:p>
    <w:p w:rsidRDefault="000221EE" w:rsidP="000221EE" w:rsidR="000221EE">
      <w:pPr>
        <w:tabs>
          <w:tab w:pos="709" w:val="left"/>
        </w:tabs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noProof/>
          <w:sz w:val="22"/>
          <w:szCs w:val="22"/>
        </w:rPr>
        <w:t xml:space="preserve">Uvidom u upisnik za stečajeve koji se vodi kod ovog suda utvrđeno je da ovaj sud rješenjem </w:t>
      </w:r>
      <w:r>
        <w:rPr>
          <w:sz w:val="22"/>
          <w:szCs w:val="22"/>
        </w:rPr>
        <w:t xml:space="preserve">broj 20 St-337/2015 dana 14. listopada 2016. godine otvorio i istovremeno zaključio stečajni postupak nad dužnikom MADRID društvo s ograničenom odgovornošću za trgovinu, Zagreb, Brešćenskog 8, OIB 91397741190, te je rješenje dostavljeno sudskom registru radi brisanja dužnika </w:t>
      </w:r>
    </w:p>
    <w:p w:rsidRDefault="000221EE" w:rsidP="000221EE" w:rsidR="000221EE">
      <w:pPr>
        <w:overflowPunct w:val="false"/>
        <w:autoSpaceDE w:val="false"/>
        <w:autoSpaceDN w:val="false"/>
        <w:adjustRightInd w:val="false"/>
        <w:ind w:firstLine="708"/>
        <w:jc w:val="both"/>
        <w:rPr>
          <w:noProof/>
          <w:sz w:val="22"/>
          <w:szCs w:val="22"/>
        </w:rPr>
      </w:pPr>
      <w:r>
        <w:rPr>
          <w:noProof/>
          <w:sz w:val="22"/>
          <w:szCs w:val="22"/>
        </w:rPr>
        <w:t>Kako je nad dužnikom već proveden  stečajni postupak, takav se postupak ne može voditi po zahtjevu Financijske agencije, te je riješeno kao u izreci.</w:t>
      </w: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 1. veljače 2107.g.   </w:t>
      </w:r>
    </w:p>
    <w:p w:rsidRDefault="000221EE" w:rsidP="000221EE" w:rsidR="000221EE">
      <w:pPr>
        <w:tabs>
          <w:tab w:pos="709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</w:p>
    <w:p w:rsidRDefault="000221EE" w:rsidP="000221EE" w:rsidR="000221EE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 U D A C:</w:t>
      </w:r>
    </w:p>
    <w:p w:rsidRDefault="000221EE" w:rsidP="000221EE" w:rsidR="000221EE">
      <w:pPr>
        <w:tabs>
          <w:tab w:pos="709" w:val="left"/>
        </w:tabs>
        <w:rPr>
          <w:sz w:val="22"/>
          <w:szCs w:val="22"/>
        </w:rPr>
      </w:pPr>
    </w:p>
    <w:p w:rsidRDefault="000221EE" w:rsidP="000221EE" w:rsidR="000221EE">
      <w:pPr>
        <w:tabs>
          <w:tab w:pos="709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Hrvoje Lukšić,v.r.</w:t>
      </w:r>
    </w:p>
    <w:p w:rsidRDefault="000221EE" w:rsidP="000221EE" w:rsidR="000221EE">
      <w:pPr>
        <w:tabs>
          <w:tab w:pos="709" w:val="left"/>
        </w:tabs>
        <w:rPr>
          <w:sz w:val="20"/>
          <w:szCs w:val="20"/>
        </w:rPr>
      </w:pPr>
      <w:r>
        <w:rPr>
          <w:sz w:val="20"/>
          <w:szCs w:val="20"/>
        </w:rPr>
        <w:t xml:space="preserve">POUKA O PRAVNOM LIJEKU: </w:t>
      </w:r>
    </w:p>
    <w:p w:rsidRDefault="000221EE" w:rsidP="000221EE" w:rsidR="000221EE">
      <w:pPr>
        <w:tabs>
          <w:tab w:pos="709" w:val="left"/>
        </w:tabs>
        <w:jc w:val="both"/>
        <w:rPr>
          <w:sz w:val="20"/>
          <w:szCs w:val="20"/>
        </w:rPr>
      </w:pPr>
      <w:r>
        <w:rPr>
          <w:sz w:val="20"/>
          <w:szCs w:val="20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0221EE" w:rsidP="000221EE" w:rsidR="000221EE">
      <w:pPr>
        <w:tabs>
          <w:tab w:pos="709" w:val="left"/>
        </w:tabs>
        <w:jc w:val="both"/>
        <w:rPr>
          <w:sz w:val="20"/>
          <w:szCs w:val="20"/>
        </w:rPr>
      </w:pPr>
    </w:p>
    <w:p w:rsidRDefault="000221EE" w:rsidP="000221EE" w:rsidR="000221EE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>Za točnost otpravka</w:t>
      </w:r>
    </w:p>
    <w:p w:rsidRDefault="000221EE" w:rsidP="000221EE" w:rsidR="000221E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221EE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3F1A56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21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1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1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1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1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21E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0221EE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1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1E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221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1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1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1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1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0221E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0221EE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21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1E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02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1902</izvorni_sadrzaj>
    <derivirana_varijabla naziv="DomainObject.Predmet.Broj_1">1902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St-1902/2015</izvorni_sadrzaj>
    <derivirana_varijabla naziv="DomainObject.Predmet.OznakaBroj_1">St-1902/2015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MADRID društvo s ograničenom odgovornošću za trgovinu zastupanog po punomoćniku Odvjetničko društvo SUIĆ &amp; ŠKUNCA d.o.o.</izvorni_sadrzaj>
    <derivirana_varijabla naziv="DomainObject.Predmet.ProtustrankaFormated_1">  MADRID društvo s ograničenom odgovornošću za trgovinu zastupanog po punomoćniku Odvjetničko društvo SUIĆ &amp; ŠKUNCA d.o.o.</derivirana_varijabla>
  </DomainObject.Predmet.ProtustrankaFormated>
  <DomainObject.Predmet.ProtustrankaFormatedOIB>
    <izvorni_sadrzaj>  MADRID društvo s ograničenom odgovornošću za trgovinu, OIB 91397741190 zastupanog po punomoćniku Odvjetničko društvo SUIĆ &amp; ŠKUNCA d.o.o.</izvorni_sadrzaj>
    <derivirana_varijabla naziv="DomainObject.Predmet.ProtustrankaFormatedOIB_1">  MADRID društvo s ograničenom odgovornošću za trgovinu, OIB 91397741190 zastupanog po punomoćniku Odvjetničko društvo SUIĆ &amp; ŠKUNCA d.o.o.</derivirana_varijabla>
  </DomainObject.Predmet.ProtustrankaFormatedOIB>
  <DomainObject.Predmet.ProtustrankaFormatedWithAdress>
    <izvorni_sadrzaj> MADRID društvo s ograničenom odgovornošću za trgovinu, Brešćenskog 8, 10000 Zagreb zastupanog po punomoćniku Odvjetničko društvo SUIĆ &amp; ŠKUNCA d.o.o.</izvorni_sadrzaj>
    <derivirana_varijabla naziv="DomainObject.Predmet.ProtustrankaFormatedWithAdress_1"> MADRID društvo s ograničenom odgovornošću za trgovinu, Brešćenskog 8, 10000 Zagreb zastupanog po punomoćniku Odvjetničko društvo SUIĆ &amp; ŠKUNCA d.o.o.</derivirana_varijabla>
  </DomainObject.Predmet.ProtustrankaFormatedWithAdress>
  <DomainObject.Predmet.ProtustrankaFormatedWithAdressOIB>
    <izvorni_sadrzaj> MADRID društvo s ograničenom odgovornošću za trgovinu, OIB 91397741190, Brešćenskog 8, 10000 Zagreb zastupanog po punomoćniku Odvjetničko društvo SUIĆ &amp; ŠKUNCA d.o.o.</izvorni_sadrzaj>
    <derivirana_varijabla naziv="DomainObject.Predmet.ProtustrankaFormatedWithAdressOIB_1"> MADRID društvo s ograničenom odgovornošću za trgovinu, OIB 91397741190, Brešćenskog 8, 10000 Zagreb zastupanog po punomoćniku Odvjetničko društvo SUIĆ &amp; ŠKUNCA d.o.o.</derivirana_varijabla>
  </DomainObject.Predmet.ProtustrankaFormatedWithAdressOIB>
  <DomainObject.Predmet.ProtustrankaWithAdress>
    <izvorni_sadrzaj>MADRID društvo s ograničenom odgovornošću za trgovinu Brešćenskog 8, 10000 Zagreb</izvorni_sadrzaj>
    <derivirana_varijabla naziv="DomainObject.Predmet.ProtustrankaWithAdress_1">MADRID društvo s ograničenom odgovornošću za trgovinu Brešćenskog 8, 10000 Zagreb</derivirana_varijabla>
  </DomainObject.Predmet.ProtustrankaWithAdress>
  <DomainObject.Predmet.ProtustrankaWithAdressOIB>
    <izvorni_sadrzaj>MADRID društvo s ograničenom odgovornošću za trgovinu, OIB 91397741190, Brešćenskog 8, 10000 Zagreb</izvorni_sadrzaj>
    <derivirana_varijabla naziv="DomainObject.Predmet.ProtustrankaWithAdressOIB_1">MADRID društvo s ograničenom odgovornošću za trgovinu, OIB 91397741190, Brešćenskog 8, 10000 Zagreb</derivirana_varijabla>
  </DomainObject.Predmet.ProtustrankaWithAdressOIB>
  <DomainObject.Predmet.ProtustrankaNazivFormated>
    <izvorni_sadrzaj>MADRID društvo s ograničenom odgovornošću za trgovinu</izvorni_sadrzaj>
    <derivirana_varijabla naziv="DomainObject.Predmet.ProtustrankaNazivFormated_1">MADRID društvo s ograničenom odgovornošću za trgovinu</derivirana_varijabla>
  </DomainObject.Predmet.ProtustrankaNazivFormated>
  <DomainObject.Predmet.ProtustrankaNazivFormatedOIB>
    <izvorni_sadrzaj>MADRID društvo s ograničenom odgovornošću za trgovinu, OIB 91397741190</izvorni_sadrzaj>
    <derivirana_varijabla naziv="DomainObject.Predmet.ProtustrankaNazivFormatedOIB_1">MADRID društvo s ograničenom odgovornošću za trgovinu, OIB 91397741190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MADRID društvo s ograničenom odgovornošću za trgovinu zastupanog po punomoćniku Odvjetničko društvo SUIĆ &amp; ŠKUNCA d.o.o.</item>
    </izvorni_sadrzaj>
    <derivirana_varijabla naziv="DomainObject.Predmet.ProtuStrankaListFormated_1">
      <item>MADRID društvo s ograničenom odgovornošću za trgovinu zastupanog po punomoćniku Odvjetničko društvo SUIĆ &amp; ŠKUNCA d.o.o.</item>
    </derivirana_varijabla>
  </DomainObject.Predmet.ProtuStrankaListFormated>
  <DomainObject.Predmet.ProtuStrankaListFormatedOIB>
    <izvorni_sadrzaj>
      <item>MADRID društvo s ograničenom odgovornošću za trgovinu, OIB 91397741190 zastupanog po punomoćniku Odvjetničko društvo SUIĆ &amp; ŠKUNCA d.o.o.</item>
    </izvorni_sadrzaj>
    <derivirana_varijabla naziv="DomainObject.Predmet.ProtuStrankaListFormatedOIB_1">
      <item>MADRID društvo s ograničenom odgovornošću za trgovinu, OIB 91397741190 zastupanog po punomoćniku Odvjetničko društvo SUIĆ &amp; ŠKUNCA d.o.o.</item>
    </derivirana_varijabla>
  </DomainObject.Predmet.ProtuStrankaListFormatedOIB>
  <DomainObject.Predmet.ProtuStrankaListFormatedWithAdress>
    <izvorni_sadrzaj>
      <item>MADRID društvo s ograničenom odgovornošću za trgovinu, Brešćenskog 8, 10000 Zagreb zastupanog po punomoćniku Odvjetničko društvo SUIĆ &amp; ŠKUNCA d.o.o.</item>
    </izvorni_sadrzaj>
    <derivirana_varijabla naziv="DomainObject.Predmet.ProtuStrankaListFormatedWithAdress_1">
      <item>MADRID društvo s ograničenom odgovornošću za trgovinu, Brešćenskog 8, 10000 Zagreb zastupanog po punomoćniku Odvjetničko društvo SUIĆ &amp; ŠKUNCA d.o.o.</item>
    </derivirana_varijabla>
  </DomainObject.Predmet.ProtuStrankaListFormatedWithAdress>
  <DomainObject.Predmet.ProtuStrankaListFormatedWithAdressOIB>
    <izvorni_sadrzaj>
      <item>MADRID društvo s ograničenom odgovornošću za trgovinu, OIB 91397741190, Brešćenskog 8, 10000 Zagreb zastupanog po punomoćniku Odvjetničko društvo SUIĆ &amp; ŠKUNCA d.o.o.</item>
    </izvorni_sadrzaj>
    <derivirana_varijabla naziv="DomainObject.Predmet.ProtuStrankaListFormatedWithAdressOIB_1">
      <item>MADRID društvo s ograničenom odgovornošću za trgovinu, OIB 91397741190, Brešćenskog 8, 10000 Zagreb zastupanog po punomoćniku Odvjetničko društvo SUIĆ &amp; ŠKUNCA d.o.o.</item>
    </derivirana_varijabla>
  </DomainObject.Predmet.ProtuStrankaListFormatedWithAdressOIB>
  <DomainObject.Predmet.ProtuStrankaListNazivFormated>
    <izvorni_sadrzaj>
      <item>MADRID društvo s ograničenom odgovornošću za trgovinu</item>
    </izvorni_sadrzaj>
    <derivirana_varijabla naziv="DomainObject.Predmet.ProtuStrankaListNazivFormated_1">
      <item>MADRID društvo s ograničenom odgovornošću za trgovinu</item>
    </derivirana_varijabla>
  </DomainObject.Predmet.ProtuStrankaListNazivFormated>
  <DomainObject.Predmet.ProtuStrankaListNazivFormatedOIB>
    <izvorni_sadrzaj>
      <item>MADRID društvo s ograničenom odgovornošću za trgovinu, OIB 91397741190</item>
    </izvorni_sadrzaj>
    <derivirana_varijabla naziv="DomainObject.Predmet.ProtuStrankaListNazivFormatedOIB_1">
      <item>MADRID društvo s ograničenom odgovornošću za trgovinu, OIB 91397741190</item>
    </derivirana_varijabla>
  </DomainObject.Predmet.ProtuStrankaListNazivFormatedOIB>
  <DomainObject.Predmet.OstaliListFormated>
    <izvorni_sadrzaj>
      <item>Davor Djacic</item>
      <item>HRVATSKI ZAVOD ZA MIROVINSKO OSIGURANJE</item>
      <item>Odvjetničko društvo SUIĆ &amp; ŠKUNCA d.o.o. punomoćnik sudionika u postupku MADRID društvo s ograničenom odgovornošću za trgovinu</item>
    </izvorni_sadrzaj>
    <derivirana_varijabla naziv="DomainObject.Predmet.OstaliListFormated_1">
      <item>Davor Djacic</item>
      <item>HRVATSKI ZAVOD ZA MIROVINSKO OSIGURANJE</item>
      <item>Odvjetničko društvo SUIĆ &amp; ŠKUNCA d.o.o. punomoćnik sudionika u postupku MADRID društvo s ograničenom odgovornošću za trgovinu</item>
    </derivirana_varijabla>
  </DomainObject.Predmet.OstaliListFormated>
  <DomainObject.Predmet.OstaliListFormatedOIB>
    <izvorni_sadrzaj>
      <item>Davor Djacic, OIB 51079672621</item>
      <item>HRVATSKI ZAVOD ZA MIROVINSKO OSIGURANJE, OIB 84397956623</item>
      <item>Odvjetničko društvo SUIĆ &amp; ŠKUNCA d.o.o., OIB 44213507122 punomoćnik sudionika u postupku MADRID društvo s ograničenom odgovornošću za trgovinu</item>
    </izvorni_sadrzaj>
    <derivirana_varijabla naziv="DomainObject.Predmet.OstaliListFormatedOIB_1">
      <item>Davor Djacic, OIB 51079672621</item>
      <item>HRVATSKI ZAVOD ZA MIROVINSKO OSIGURANJE, OIB 84397956623</item>
      <item>Odvjetničko društvo SUIĆ &amp; ŠKUNCA d.o.o., OIB 44213507122 punomoćnik sudionika u postupku MADRID društvo s ograničenom odgovornošću za trgovinu</item>
    </derivirana_varijabla>
  </DomainObject.Predmet.OstaliListFormatedOIB>
  <DomainObject.Predmet.OstaliListFormatedWithAdress>
    <izvorni_sadrzaj>
      <item>Davor Djacic, Brešćenskoga 8, 10000 Zagreb</item>
      <item>HRVATSKI ZAVOD ZA MIROVINSKO OSIGURANJE, Trpimirova 4, 10000 Zagreb</item>
      <item>Odvjetničko društvo SUIĆ &amp; ŠKUNCA d.o.o., Domagojeva 14, 10000 Zagreb punomoćnik sudionika u postupku MADRID društvo s ograničenom odgovornošću za trgovinu</item>
    </izvorni_sadrzaj>
    <derivirana_varijabla naziv="DomainObject.Predmet.OstaliListFormatedWithAdress_1">
      <item>Davor Djacic, Brešćenskoga 8, 10000 Zagreb</item>
      <item>HRVATSKI ZAVOD ZA MIROVINSKO OSIGURANJE, Trpimirova 4, 10000 Zagreb</item>
      <item>Odvjetničko društvo SUIĆ &amp; ŠKUNCA d.o.o., Domagojeva 14, 10000 Zagreb punomoćnik sudionika u postupku MADRID društvo s ograničenom odgovornošću za trgovinu</item>
    </derivirana_varijabla>
  </DomainObject.Predmet.OstaliListFormatedWithAdress>
  <DomainObject.Predmet.OstaliListFormatedWithAdressOIB>
    <izvorni_sadrzaj>
      <item>Davor Djacic, OIB 51079672621, Brešćenskoga 8, 10000 Zagreb</item>
      <item>HRVATSKI ZAVOD ZA MIROVINSKO OSIGURANJE, OIB 84397956623, Trpimirova 4, 10000 Zagreb</item>
      <item>Odvjetničko društvo SUIĆ &amp; ŠKUNCA d.o.o., OIB 44213507122, Domagojeva 14, 10000 Zagreb punomoćnik sudionika u postupku MADRID društvo s ograničenom odgovornošću za trgovinu</item>
    </izvorni_sadrzaj>
    <derivirana_varijabla naziv="DomainObject.Predmet.OstaliListFormatedWithAdressOIB_1">
      <item>Davor Djacic, OIB 51079672621, Brešćenskoga 8, 10000 Zagreb</item>
      <item>HRVATSKI ZAVOD ZA MIROVINSKO OSIGURANJE, OIB 84397956623, Trpimirova 4, 10000 Zagreb</item>
      <item>Odvjetničko društvo SUIĆ &amp; ŠKUNCA d.o.o., OIB 44213507122, Domagojeva 14, 10000 Zagreb punomoćnik sudionika u postupku MADRID društvo s ograničenom odgovornošću za trgovinu</item>
    </derivirana_varijabla>
  </DomainObject.Predmet.OstaliListFormatedWithAdressOIB>
  <DomainObject.Predmet.OstaliListNazivFormated>
    <izvorni_sadrzaj>
      <item>Davor Djacic</item>
      <item>HRVATSKI ZAVOD ZA MIROVINSKO OSIGURANJE</item>
      <item>Odvjetničko društvo SUIĆ &amp; ŠKUNCA d.o.o.</item>
    </izvorni_sadrzaj>
    <derivirana_varijabla naziv="DomainObject.Predmet.OstaliListNazivFormated_1">
      <item>Davor Djacic</item>
      <item>HRVATSKI ZAVOD ZA MIROVINSKO OSIGURANJE</item>
      <item>Odvjetničko društvo SUIĆ &amp; ŠKUNCA d.o.o.</item>
    </derivirana_varijabla>
  </DomainObject.Predmet.OstaliListNazivFormated>
  <DomainObject.Predmet.OstaliListNazivFormatedOIB>
    <izvorni_sadrzaj>
      <item>Davor Djacic, OIB 51079672621</item>
      <item>HRVATSKI ZAVOD ZA MIROVINSKO OSIGURANJE, OIB 84397956623</item>
      <item>Odvjetničko društvo SUIĆ &amp; ŠKUNCA d.o.o., OIB 44213507122</item>
    </izvorni_sadrzaj>
    <derivirana_varijabla naziv="DomainObject.Predmet.OstaliListNazivFormatedOIB_1">
      <item>Davor Djacic, OIB 51079672621</item>
      <item>HRVATSKI ZAVOD ZA MIROVINSKO OSIGURANJE, OIB 84397956623</item>
      <item>Odvjetničko društvo SUIĆ &amp; ŠKUNCA d.o.o.,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MADRID društvo s ograničenom odgovornošću za trgovinu</izvorni_sadrzaj>
    <derivirana_varijabla naziv="DomainObject.Predmet.ProtustrankaIDrugi_1">MADRID društvo s ograničenom odgovornošću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MADRID društvo s ograničenom odgovornošću za trgovinu, OIB 91397741190, Brešćenskog 8, 10000 Zagreb</izvorni_sadrzaj>
    <derivirana_varijabla naziv="DomainObject.Predmet.ProtustrankaIDrugiAdressOIB_1">MADRID društvo s ograničenom odgovornošću za trgovinu, OIB 91397741190, Brešćenskog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MADRID društvo s ograničenom odgovornošću za trgovinu</item>
      <item>Davor Djacic</item>
      <item>HRVATSKI ZAVOD ZA MIROVINSKO OSIGURANJE</item>
      <item>Odvjetničko društvo SUIĆ &amp; ŠKUNCA d.o.o.</item>
    </izvorni_sadrzaj>
    <derivirana_varijabla naziv="DomainObject.Predmet.SudioniciListNaziv_1">
      <item>FINA Regionalni centar Zagreb</item>
      <item>MADRID društvo s ograničenom odgovornošću za trgovinu</item>
      <item>Davor Djacic</item>
      <item>HRVATSKI ZAVOD ZA MIROVINSKO OSIGURANJE</item>
      <item>Odvjetničko društvo SUIĆ &amp; ŠKUNCA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MADRID društvo s ograničenom odgovornošću za trgovinu, OIB 91397741190, Brešćenskog 8,10000 Zagreb</item>
      <item>Davor Djacic, OIB 51079672621, Brešćenskoga 8,10000 Zagreb</item>
      <item>HRVATSKI ZAVOD ZA MIROVINSKO OSIGURANJE, OIB 84397956623, Trpimirova 4,10000 Zagreb</item>
      <item>Odvjetničko društvo SUIĆ &amp; ŠKUNCA d.o.o., OIB 44213507122, Domagojeva 14,10000 Zagreb</item>
    </izvorni_sadrzaj>
    <derivirana_varijabla naziv="DomainObject.Predmet.SudioniciListAdressOIB_1">
      <item>FINA Regionalni centar Zagreb, OIB 85821130368, Trg svibanjskih žrtava 1995. 1,10000 Zagreb</item>
      <item>MADRID društvo s ograničenom odgovornošću za trgovinu, OIB 91397741190, Brešćenskog 8,10000 Zagreb</item>
      <item>Davor Djacic, OIB 51079672621, Brešćenskoga 8,10000 Zagreb</item>
      <item>HRVATSKI ZAVOD ZA MIROVINSKO OSIGURANJE, OIB 84397956623, Trpimirova 4,10000 Zagreb</item>
      <item>Odvjetničko društvo SUIĆ &amp; ŠKUNCA d.o.o.,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91397741190</item>
      <item>, OIB 51079672621</item>
      <item>, OIB 84397956623</item>
      <item>, OIB 44213507122</item>
    </izvorni_sadrzaj>
    <derivirana_varijabla naziv="DomainObject.Predmet.SudioniciListNazivOIB_1">
      <item>, OIB 85821130368</item>
      <item>, OIB 91397741190</item>
      <item>, OIB 51079672621</item>
      <item>, OIB 84397956623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277</properties:Words>
  <properties:Characters>1446</properties:Characters>
  <properties:Lines>47</properties:Lines>
  <properties:Paragraphs>20</properties:Paragraphs>
  <properties:TotalTime>1</properties:TotalTime>
  <properties:ScaleCrop>false</properties:ScaleCrop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2017-02-01T09:55:00Z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