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4851c" w14:paraId="bb4851c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</w:t>
      </w:r>
      <w:r w:rsidR="00E1602C">
        <w:t>70.St-</w:t>
      </w:r>
      <w:r w:rsidR="006A16C3">
        <w:t>2271</w:t>
      </w:r>
      <w:r w:rsidR="00E1602C">
        <w:t xml:space="preserve">/2016 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927588" w:rsidP="00AE30AB" w:rsidR="00927588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6A16C3" w:rsidP="0023149C" w:rsidR="00C12410">
      <w:pPr>
        <w:jc w:val="both"/>
      </w:pPr>
      <w:r w:rsidRPr="006A16C3">
        <w:t>Trgovački sud u Zagrebu, po sucu Maji Jurovicki, u stečajnom postupku u povodu prijedloga predlagatelja FINANCIJSKE AGENCIJE, Zagreb, Ulica grada Vukovara 70, OIB: 85821130368, za otvaranje stečajnog postupka nad dužnikom KERSTA d.o.o., OIB: 21024649209, Zagreb, Bijenik 38</w:t>
      </w:r>
      <w:r>
        <w:t xml:space="preserve">, </w:t>
      </w:r>
      <w:r w:rsidR="00BB6F2D">
        <w:t>11</w:t>
      </w:r>
      <w:r w:rsidR="001F15AF">
        <w:t>. rujn</w:t>
      </w:r>
      <w:r w:rsidR="001F15AF" w:rsidRPr="001F15AF">
        <w:t>a 2017.</w:t>
      </w:r>
    </w:p>
    <w:p w:rsidRDefault="001F15AF" w:rsidP="0023149C" w:rsidR="001F15AF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>I. Otvara se stečajni postupak nad dužnikom</w:t>
      </w:r>
      <w:r w:rsidR="00205532" w:rsidRPr="00205532">
        <w:t xml:space="preserve"> </w:t>
      </w:r>
      <w:r w:rsidR="006A16C3" w:rsidRPr="006A16C3">
        <w:t>KERSTA d.o.o., OIB: 21024649209, Zagreb, Bijenik 38</w:t>
      </w:r>
      <w:r w:rsidR="00BB659F">
        <w:t xml:space="preserve">. </w:t>
      </w:r>
      <w:r w:rsidRPr="00A93839">
        <w:t xml:space="preserve">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0F1E2A">
        <w:t xml:space="preserve">dana </w:t>
      </w:r>
      <w:r w:rsidR="00E216B8">
        <w:rPr>
          <w:lang w:val="pt-BR"/>
        </w:rPr>
        <w:t xml:space="preserve">11. rujna 2017. u 12 </w:t>
      </w:r>
      <w:r w:rsidRPr="00DC7C75">
        <w:t>sati</w:t>
      </w:r>
      <w:r w:rsidR="00E216B8">
        <w:t xml:space="preserve"> i 00 minuta</w:t>
      </w:r>
      <w:r w:rsidRPr="00DC7C75">
        <w:t>.</w:t>
      </w:r>
    </w:p>
    <w:p w:rsidRDefault="00AA6C6A" w:rsidP="00C7718E" w:rsidR="00AA6C6A">
      <w:pPr>
        <w:jc w:val="both"/>
      </w:pPr>
    </w:p>
    <w:p w:rsidRDefault="00A93839" w:rsidP="00C7718E" w:rsidR="00A93839" w:rsidRPr="00DC7C75">
      <w:pPr>
        <w:jc w:val="both"/>
      </w:pPr>
      <w:r w:rsidRPr="00DC7C75">
        <w:t>II. Za stečajnog upravitelja imenuje se</w:t>
      </w:r>
      <w:r w:rsidR="00BB659F">
        <w:t xml:space="preserve"> Marijan Belani </w:t>
      </w:r>
      <w:r w:rsidR="009A0824">
        <w:t xml:space="preserve">, OIB: </w:t>
      </w:r>
      <w:r w:rsidR="00BB659F">
        <w:t>73806587468, Križevci, I. Z. Dijankovečkog 4.</w:t>
      </w:r>
    </w:p>
    <w:p w:rsidRDefault="00AA6C6A" w:rsidP="00A93839" w:rsidR="00AA6C6A">
      <w:pPr>
        <w:jc w:val="both"/>
      </w:pPr>
    </w:p>
    <w:p w:rsidRDefault="00A93839" w:rsidP="00A93839" w:rsidR="00412C54">
      <w:pPr>
        <w:jc w:val="both"/>
      </w:pPr>
      <w:r w:rsidRPr="00A93839">
        <w:t xml:space="preserve">III. Zaključuje se stečajni postupak nad dužnikom </w:t>
      </w:r>
      <w:r w:rsidR="00BB659F" w:rsidRPr="00BB659F">
        <w:t>KERSTA d.o.o., OIB: 21024649209, Zagreb, Bijenik 38</w:t>
      </w:r>
      <w:r w:rsidR="00BB659F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A6C6A" w:rsidP="00A93839" w:rsidR="00AA6C6A">
      <w:pPr>
        <w:jc w:val="both"/>
      </w:pP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E5258D" w:rsidP="00D85CC6" w:rsidR="00E5258D">
      <w:pPr>
        <w:jc w:val="center"/>
      </w:pPr>
    </w:p>
    <w:p w:rsidRDefault="00E5258D" w:rsidP="00E5258D" w:rsidR="00A2449E">
      <w:pPr>
        <w:jc w:val="both"/>
      </w:pPr>
      <w:r>
        <w:t xml:space="preserve">          </w:t>
      </w:r>
      <w:r w:rsidRPr="00E5258D">
        <w:t>Financijska agencija, Regionalni centar Zagreb, podnijela je ovom sudu prijedlog za otvaranje stečajnog postupka nad dužnikom</w:t>
      </w:r>
      <w:r>
        <w:t xml:space="preserve"> </w:t>
      </w:r>
      <w:r w:rsidR="00A2449E" w:rsidRPr="00A2449E">
        <w:t>KERSTA d.o.o., OIB: 21024649209, Zagreb, Bijenik 38</w:t>
      </w:r>
      <w:r w:rsidR="00A2449E">
        <w:t>.</w:t>
      </w:r>
    </w:p>
    <w:p w:rsidRDefault="00E5258D" w:rsidP="00E5258D" w:rsidR="00D56D19">
      <w:pPr>
        <w:jc w:val="both"/>
      </w:pPr>
      <w:r>
        <w:t xml:space="preserve">        </w:t>
      </w:r>
      <w:r w:rsidR="00D56D19">
        <w:t>Prijedlog je podnesen na temelju čl. 444. st. 2. Stečajnog zakona („Narodne novine“ broj 71/15, dalje: SZ).</w:t>
      </w:r>
    </w:p>
    <w:p w:rsidRDefault="00E5258D" w:rsidP="00EB7116" w:rsidR="00D56D19">
      <w:pPr>
        <w:jc w:val="both"/>
      </w:pPr>
      <w:r>
        <w:t xml:space="preserve">        </w:t>
      </w:r>
      <w:r w:rsidR="00D56D19">
        <w:t xml:space="preserve">Financijska agencija, kao predlagatelj, navela je u prijedlogu za otvaranje stečajnog postupka kako dužnik na dan 01. rujna  2015. u Očevidniku redoslijeda osnova za plaćanje ima evidentirane neizvršene osnove za plaćanje u neprekinutom razdoblju od </w:t>
      </w:r>
      <w:r w:rsidR="00A2449E">
        <w:t>1007</w:t>
      </w:r>
      <w:r w:rsidR="00D56D19">
        <w:t xml:space="preserve"> dana, u ukupnom iznosu od </w:t>
      </w:r>
      <w:r w:rsidR="00A2449E">
        <w:t xml:space="preserve">681.229,98 </w:t>
      </w:r>
      <w:r w:rsidR="00EB7116">
        <w:t>kn, kao i da dužnik ima 1</w:t>
      </w:r>
      <w:r w:rsidR="00D56D19">
        <w:t xml:space="preserve"> zaposlenika. S obzirom na to da predlagatelj vodi Očevidnik redoslijeda osnova za plaćanje, sud je prihvatio predlagateljeve </w:t>
      </w:r>
      <w:r w:rsidR="00D56D19">
        <w:lastRenderedPageBreak/>
        <w:t xml:space="preserve">tvrdnje o neprekinutom razdoblju evidentiranih neizvršenih osnova za plaćanje koji su zavedeni u Očevidniku  redoslijeda osnova za plaćanje. </w:t>
      </w:r>
    </w:p>
    <w:p w:rsidRDefault="00EB7116" w:rsidP="00EB7116" w:rsidR="00D56D19">
      <w:pPr>
        <w:jc w:val="both"/>
      </w:pPr>
      <w:r>
        <w:t xml:space="preserve">          </w:t>
      </w:r>
      <w:r w:rsidR="00D56D19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EB7116" w:rsidP="00EB7116" w:rsidR="00D56D19">
      <w:pPr>
        <w:jc w:val="both"/>
      </w:pPr>
      <w:r>
        <w:t xml:space="preserve">           </w:t>
      </w:r>
      <w:r w:rsidR="00D56D19">
        <w:t xml:space="preserve">Sud je rješenjem </w:t>
      </w:r>
      <w:r w:rsidR="00A97982">
        <w:t xml:space="preserve">od 23.05.2017. </w:t>
      </w:r>
      <w:r w:rsidR="00D56D19">
        <w:t>pokrenuo prethodni postupak nad dužnikom, a potom održano je ročište radi očitovanja o prijedlogu za otvaranje stečajnog postupka. Zastupnik po zakonu dužnika je pristupio  na navedeno ročište i izjavljuje kako nema imovine ni pokretnina niti nekretnina i  ne protivi se prijedlogu za otvaranje stečajnog postupka.</w:t>
      </w:r>
    </w:p>
    <w:p w:rsidRDefault="00D56D19" w:rsidP="00EB7116" w:rsidR="00D56D19">
      <w:pPr>
        <w:jc w:val="both"/>
      </w:pPr>
      <w:r>
        <w:t xml:space="preserve"> </w:t>
      </w:r>
      <w:r w:rsidR="00A97982">
        <w:t xml:space="preserve">      </w:t>
      </w:r>
      <w:r w:rsidR="00A2449E">
        <w:t xml:space="preserve">    Uvidom u podnesak FINE od 2</w:t>
      </w:r>
      <w:r w:rsidR="007748F2">
        <w:t>5</w:t>
      </w:r>
      <w:r>
        <w:t xml:space="preserve">. </w:t>
      </w:r>
      <w:r w:rsidR="00A97982">
        <w:t xml:space="preserve">svibnja 2017. </w:t>
      </w:r>
      <w:r>
        <w:t xml:space="preserve">sud je utvrdio kako je dužnik na dan 01. rujna 2015. u Očevidniku redoslijeda osnova za plaćanje imao neizvršene osnove za plaćanje u neprekinutom razdoblju od </w:t>
      </w:r>
      <w:r w:rsidR="007748F2">
        <w:t>1007</w:t>
      </w:r>
      <w:r w:rsidR="00DC65CE">
        <w:t xml:space="preserve"> </w:t>
      </w:r>
      <w:r>
        <w:t xml:space="preserve">dana u ukupnom iznosu od </w:t>
      </w:r>
      <w:r w:rsidR="007748F2">
        <w:t xml:space="preserve">681.229,98 </w:t>
      </w:r>
      <w:r>
        <w:t>kn.</w:t>
      </w:r>
    </w:p>
    <w:p w:rsidRDefault="00DC65CE" w:rsidP="00EB7116" w:rsidR="00D56D19">
      <w:pPr>
        <w:jc w:val="both"/>
      </w:pPr>
      <w:r>
        <w:t xml:space="preserve">             </w:t>
      </w:r>
      <w:r w:rsidR="00D56D19">
        <w:t>U konkretnom slučaju, sud je prihvatio predlagateljeve tvrdnje o neprekinutom razdoblju evidentiranih neizvršenih osnova za plaćanje koji su zavedeni u Očevidniku  redoslijeda osnova za plaćanje.</w:t>
      </w:r>
    </w:p>
    <w:p w:rsidRDefault="00DC65CE" w:rsidP="00EB7116" w:rsidR="00D56D19">
      <w:pPr>
        <w:jc w:val="both"/>
      </w:pPr>
      <w:r>
        <w:t xml:space="preserve">           </w:t>
      </w:r>
      <w:r w:rsidR="00D56D19">
        <w:t xml:space="preserve">Sud je rješenjem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Zagrebu. Vjerovnici nisu predujmili iznos od 10.000,00 kn za pokriće troškova prethodnog i stečajnog postupka. </w:t>
      </w:r>
    </w:p>
    <w:p w:rsidRDefault="00D56D19" w:rsidP="00EB7116" w:rsidR="00D56D19">
      <w:pPr>
        <w:jc w:val="both"/>
      </w:pPr>
      <w:r>
        <w:t xml:space="preserve"> </w:t>
      </w:r>
      <w:r w:rsidR="00DC65CE">
        <w:t xml:space="preserve">            </w:t>
      </w:r>
      <w:r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DC65CE" w:rsidP="00EB7116" w:rsidR="00D56D19">
      <w:pPr>
        <w:jc w:val="both"/>
      </w:pPr>
      <w:r>
        <w:t xml:space="preserve">             </w:t>
      </w:r>
      <w:r w:rsidR="00D56D1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DC65CE" w:rsidP="00EB7116" w:rsidR="00D56D19">
      <w:pPr>
        <w:jc w:val="both"/>
      </w:pPr>
      <w:r>
        <w:t xml:space="preserve">              </w:t>
      </w:r>
      <w:r w:rsidR="00D56D19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D56D19" w:rsidP="00EB7116" w:rsidR="00D56D19">
      <w:pPr>
        <w:jc w:val="both"/>
      </w:pPr>
    </w:p>
    <w:p w:rsidRDefault="00D56D19" w:rsidP="00EB7116" w:rsidR="00D56D19">
      <w:pPr>
        <w:jc w:val="center"/>
      </w:pPr>
      <w:r>
        <w:t xml:space="preserve">U Zagrebu, </w:t>
      </w:r>
      <w:r w:rsidR="00D46125">
        <w:t>11</w:t>
      </w:r>
      <w:r>
        <w:t>. rujna 2017.</w:t>
      </w:r>
    </w:p>
    <w:p w:rsidRDefault="00D56D19" w:rsidP="00EB7116" w:rsidR="00D56D19">
      <w:pPr>
        <w:jc w:val="right"/>
      </w:pPr>
      <w:r>
        <w:t>Sudac:</w:t>
      </w:r>
    </w:p>
    <w:p w:rsidRDefault="007748F2" w:rsidP="00EB7116" w:rsidR="007748F2">
      <w:pPr>
        <w:jc w:val="right"/>
      </w:pPr>
    </w:p>
    <w:p w:rsidRDefault="00D56D19" w:rsidP="00EB7116" w:rsidR="00D56D19">
      <w:pPr>
        <w:jc w:val="right"/>
      </w:pPr>
      <w:r>
        <w:t xml:space="preserve"> Maja Jurovicki</w:t>
      </w:r>
      <w:r w:rsidR="00A466DD">
        <w:t xml:space="preserve">, v.r. </w:t>
      </w:r>
    </w:p>
    <w:p w:rsidRDefault="00D56D19" w:rsidP="00EB7116" w:rsidR="00D56D19">
      <w:pPr>
        <w:jc w:val="right"/>
      </w:pPr>
    </w:p>
    <w:p w:rsidRDefault="00D56D19" w:rsidP="00EB7116" w:rsidR="00D56D19">
      <w:pPr>
        <w:jc w:val="both"/>
      </w:pPr>
    </w:p>
    <w:p w:rsidRDefault="00D56D19" w:rsidP="00EB7116" w:rsidR="00D56D19">
      <w:pPr>
        <w:jc w:val="both"/>
      </w:pPr>
      <w:r>
        <w:t>UPUTA O PRAVNOM LIJEKU:</w:t>
      </w:r>
    </w:p>
    <w:p w:rsidRDefault="00D56D19" w:rsidP="00EB7116" w:rsidR="00D56D19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E93C9F" w:rsidP="00EB7116" w:rsidR="00E93C9F">
      <w:pPr>
        <w:jc w:val="both"/>
      </w:pPr>
    </w:p>
    <w:p w:rsidRDefault="00E93C9F" w:rsidP="00EB7116" w:rsidR="00E93C9F">
      <w:pPr>
        <w:jc w:val="both"/>
      </w:pPr>
    </w:p>
    <w:p w:rsidRDefault="00E93C9F" w:rsidP="00EB7116" w:rsidR="00E93C9F">
      <w:pPr>
        <w:jc w:val="both"/>
      </w:pPr>
    </w:p>
    <w:p w:rsidRDefault="00D56D19" w:rsidP="00EB7116" w:rsidR="00D56D19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D56D19" w:rsidP="00EB7116" w:rsidR="00D56D19">
      <w:pPr>
        <w:jc w:val="both"/>
      </w:pPr>
    </w:p>
    <w:p w:rsidRDefault="00D56D19" w:rsidP="00D56D19" w:rsidR="00D56D19"/>
    <w:p w:rsidRDefault="00D56D19" w:rsidP="00D56D19" w:rsidR="00D56D19"/>
    <w:p w:rsidRDefault="00A466DD" w:rsidP="004F5146" w:rsidR="00A466DD">
      <w:pPr>
        <w:jc w:val="right"/>
      </w:pPr>
      <w:r>
        <w:t>za točnost otpravka-ovlašteni službenik</w:t>
      </w:r>
    </w:p>
    <w:p w:rsidRDefault="00A466DD" w:rsidP="004F5146" w:rsidR="00A466DD">
      <w:pPr>
        <w:jc w:val="right"/>
      </w:pPr>
      <w:r>
        <w:t xml:space="preserve">Mirjana Gašparić </w:t>
      </w:r>
    </w:p>
    <w:p w:rsidRDefault="00D56D19" w:rsidP="00D56D19" w:rsidR="00D56D19"/>
    <w:p w:rsidRDefault="00C12410" w:rsidP="00C12410" w:rsidR="00C12410" w:rsidRPr="003A7D16"/>
    <w:sectPr w:rsidSect="00B15477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4D2496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A466DD">
          <w:rPr>
            <w:noProof/>
          </w:rPr>
          <w:t>3</w:t>
        </w:r>
        <w:r>
          <w:fldChar w:fldCharType="end"/>
        </w:r>
        <w:r w:rsidR="00285889">
          <w:tab/>
        </w:r>
        <w:r w:rsidR="00051C7C">
          <w:t>70.St-</w:t>
        </w:r>
        <w:r w:rsidR="006A16C3">
          <w:t>2271</w:t>
        </w:r>
        <w:r w:rsidR="00051C7C">
          <w:t>/2016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42023"/>
    <w:rsid w:val="0004478D"/>
    <w:rsid w:val="00051C7C"/>
    <w:rsid w:val="00052421"/>
    <w:rsid w:val="00061A00"/>
    <w:rsid w:val="00066E64"/>
    <w:rsid w:val="00097A24"/>
    <w:rsid w:val="000A1BC6"/>
    <w:rsid w:val="000F16CD"/>
    <w:rsid w:val="000F1E2A"/>
    <w:rsid w:val="00105891"/>
    <w:rsid w:val="001129F6"/>
    <w:rsid w:val="00144607"/>
    <w:rsid w:val="00166E8E"/>
    <w:rsid w:val="001B3464"/>
    <w:rsid w:val="001C7816"/>
    <w:rsid w:val="001D0B43"/>
    <w:rsid w:val="001D5D8F"/>
    <w:rsid w:val="001F15AF"/>
    <w:rsid w:val="00205532"/>
    <w:rsid w:val="00211D90"/>
    <w:rsid w:val="00217370"/>
    <w:rsid w:val="002228E8"/>
    <w:rsid w:val="0023149C"/>
    <w:rsid w:val="00285889"/>
    <w:rsid w:val="00287FB1"/>
    <w:rsid w:val="00290380"/>
    <w:rsid w:val="002A3BA0"/>
    <w:rsid w:val="002B4737"/>
    <w:rsid w:val="002C25CA"/>
    <w:rsid w:val="002D61FA"/>
    <w:rsid w:val="002E0229"/>
    <w:rsid w:val="00305739"/>
    <w:rsid w:val="00347CA4"/>
    <w:rsid w:val="00350F72"/>
    <w:rsid w:val="00363447"/>
    <w:rsid w:val="00372077"/>
    <w:rsid w:val="0038259F"/>
    <w:rsid w:val="00392E4D"/>
    <w:rsid w:val="003A7D16"/>
    <w:rsid w:val="003F0805"/>
    <w:rsid w:val="00410190"/>
    <w:rsid w:val="00412C54"/>
    <w:rsid w:val="00432CAD"/>
    <w:rsid w:val="004332FE"/>
    <w:rsid w:val="00470722"/>
    <w:rsid w:val="00471353"/>
    <w:rsid w:val="00471D8D"/>
    <w:rsid w:val="00494606"/>
    <w:rsid w:val="004963DC"/>
    <w:rsid w:val="004971B3"/>
    <w:rsid w:val="004B5A59"/>
    <w:rsid w:val="004C5B58"/>
    <w:rsid w:val="004D2496"/>
    <w:rsid w:val="004D34E6"/>
    <w:rsid w:val="0050541F"/>
    <w:rsid w:val="0051697E"/>
    <w:rsid w:val="005224DC"/>
    <w:rsid w:val="0053569B"/>
    <w:rsid w:val="005448EA"/>
    <w:rsid w:val="00563E87"/>
    <w:rsid w:val="005A2B10"/>
    <w:rsid w:val="005B74EF"/>
    <w:rsid w:val="00603A21"/>
    <w:rsid w:val="00645B73"/>
    <w:rsid w:val="00653BA1"/>
    <w:rsid w:val="00693D34"/>
    <w:rsid w:val="006965BA"/>
    <w:rsid w:val="006A16C3"/>
    <w:rsid w:val="006B5C61"/>
    <w:rsid w:val="006F05DF"/>
    <w:rsid w:val="0070027B"/>
    <w:rsid w:val="00705C2B"/>
    <w:rsid w:val="00705C42"/>
    <w:rsid w:val="007568DC"/>
    <w:rsid w:val="007748F2"/>
    <w:rsid w:val="007859F3"/>
    <w:rsid w:val="007A570C"/>
    <w:rsid w:val="007A7A00"/>
    <w:rsid w:val="007B4514"/>
    <w:rsid w:val="007E349A"/>
    <w:rsid w:val="007E412E"/>
    <w:rsid w:val="00817203"/>
    <w:rsid w:val="00830ADC"/>
    <w:rsid w:val="00844F94"/>
    <w:rsid w:val="00873E6C"/>
    <w:rsid w:val="008742C9"/>
    <w:rsid w:val="008B2C5D"/>
    <w:rsid w:val="008E59F9"/>
    <w:rsid w:val="008F1894"/>
    <w:rsid w:val="008F6699"/>
    <w:rsid w:val="008F76E8"/>
    <w:rsid w:val="00901FB2"/>
    <w:rsid w:val="00927588"/>
    <w:rsid w:val="009275BD"/>
    <w:rsid w:val="0093392E"/>
    <w:rsid w:val="009374BA"/>
    <w:rsid w:val="00975210"/>
    <w:rsid w:val="00995B6D"/>
    <w:rsid w:val="009A0824"/>
    <w:rsid w:val="009B52EA"/>
    <w:rsid w:val="009B7AB6"/>
    <w:rsid w:val="009C3649"/>
    <w:rsid w:val="009C6B90"/>
    <w:rsid w:val="009E4E4C"/>
    <w:rsid w:val="00A03E01"/>
    <w:rsid w:val="00A2449E"/>
    <w:rsid w:val="00A30C38"/>
    <w:rsid w:val="00A466DD"/>
    <w:rsid w:val="00A4707E"/>
    <w:rsid w:val="00A93839"/>
    <w:rsid w:val="00A97982"/>
    <w:rsid w:val="00AA6C6A"/>
    <w:rsid w:val="00AD1CFD"/>
    <w:rsid w:val="00AE30AB"/>
    <w:rsid w:val="00AE4138"/>
    <w:rsid w:val="00AE78AC"/>
    <w:rsid w:val="00AF142B"/>
    <w:rsid w:val="00B125D7"/>
    <w:rsid w:val="00B15477"/>
    <w:rsid w:val="00B6336F"/>
    <w:rsid w:val="00B76856"/>
    <w:rsid w:val="00B8024A"/>
    <w:rsid w:val="00B870EB"/>
    <w:rsid w:val="00BA4595"/>
    <w:rsid w:val="00BB5337"/>
    <w:rsid w:val="00BB659F"/>
    <w:rsid w:val="00BB6F2D"/>
    <w:rsid w:val="00BD17D3"/>
    <w:rsid w:val="00BD422C"/>
    <w:rsid w:val="00BD658C"/>
    <w:rsid w:val="00C12410"/>
    <w:rsid w:val="00C12C33"/>
    <w:rsid w:val="00C47008"/>
    <w:rsid w:val="00C5560F"/>
    <w:rsid w:val="00C6375B"/>
    <w:rsid w:val="00C70ACC"/>
    <w:rsid w:val="00C71192"/>
    <w:rsid w:val="00C73349"/>
    <w:rsid w:val="00C755A1"/>
    <w:rsid w:val="00C7718E"/>
    <w:rsid w:val="00CA4E71"/>
    <w:rsid w:val="00CC6A3E"/>
    <w:rsid w:val="00CE7E27"/>
    <w:rsid w:val="00D46125"/>
    <w:rsid w:val="00D55506"/>
    <w:rsid w:val="00D56D19"/>
    <w:rsid w:val="00D6698E"/>
    <w:rsid w:val="00D85CC6"/>
    <w:rsid w:val="00D97D08"/>
    <w:rsid w:val="00DB4293"/>
    <w:rsid w:val="00DC268C"/>
    <w:rsid w:val="00DC65CE"/>
    <w:rsid w:val="00DC7C75"/>
    <w:rsid w:val="00DD73D4"/>
    <w:rsid w:val="00DE68B9"/>
    <w:rsid w:val="00E1602C"/>
    <w:rsid w:val="00E216B8"/>
    <w:rsid w:val="00E23F79"/>
    <w:rsid w:val="00E46026"/>
    <w:rsid w:val="00E5258D"/>
    <w:rsid w:val="00E67E76"/>
    <w:rsid w:val="00E93C9F"/>
    <w:rsid w:val="00EA5F97"/>
    <w:rsid w:val="00EB21D0"/>
    <w:rsid w:val="00EB51F8"/>
    <w:rsid w:val="00EB7116"/>
    <w:rsid w:val="00EC15DC"/>
    <w:rsid w:val="00EC2494"/>
    <w:rsid w:val="00ED7A0B"/>
    <w:rsid w:val="00EF0452"/>
    <w:rsid w:val="00EF6D8B"/>
    <w:rsid w:val="00F24636"/>
    <w:rsid w:val="00F42243"/>
    <w:rsid w:val="00F4462D"/>
    <w:rsid w:val="00F51E11"/>
    <w:rsid w:val="00F61CF3"/>
    <w:rsid w:val="00F81E5D"/>
    <w:rsid w:val="00FA26C2"/>
    <w:rsid w:val="00FA5193"/>
    <w:rsid w:val="00FB336B"/>
    <w:rsid w:val="00FD4D79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66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6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6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6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6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66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6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6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6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6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2271</izvorni_sadrzaj>
    <derivirana_varijabla naziv="DomainObject.Predmet.Broj_1">2271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St-2271/2016</izvorni_sadrzaj>
    <derivirana_varijabla naziv="DomainObject.Predmet.OznakaBroj_1">St-2271/2016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KERSTA d.o.o. za proizvodnju, promet i usluge zastupanog po punomoćniku Ivan Stanišić</izvorni_sadrzaj>
    <derivirana_varijabla naziv="DomainObject.Predmet.ProtustrankaFormated_1">  KERSTA d.o.o. za proizvodnju, promet i usluge zastupanog po punomoćniku Ivan Stanišić</derivirana_varijabla>
  </DomainObject.Predmet.ProtustrankaFormated>
  <DomainObject.Predmet.ProtustrankaFormatedOIB>
    <izvorni_sadrzaj>  KERSTA d.o.o. za proizvodnju, promet i usluge, OIB 21024649209 zastupanog po punomoćniku Ivan Stanišić</izvorni_sadrzaj>
    <derivirana_varijabla naziv="DomainObject.Predmet.ProtustrankaFormatedOIB_1">  KERSTA d.o.o. za proizvodnju, promet i usluge, OIB 21024649209 zastupanog po punomoćniku Ivan Stanišić</derivirana_varijabla>
  </DomainObject.Predmet.ProtustrankaFormatedOIB>
  <DomainObject.Predmet.ProtustrankaFormatedWithAdress>
    <izvorni_sadrzaj> KERSTA d.o.o. za proizvodnju, promet i usluge, Bijenik 38, 10000 Zagreb zastupanog po punomoćniku Ivan Stanišić</izvorni_sadrzaj>
    <derivirana_varijabla naziv="DomainObject.Predmet.ProtustrankaFormatedWithAdress_1"> KERSTA d.o.o. za proizvodnju, promet i usluge, Bijenik 38, 10000 Zagreb zastupanog po punomoćniku Ivan Stanišić</derivirana_varijabla>
  </DomainObject.Predmet.ProtustrankaFormatedWithAdress>
  <DomainObject.Predmet.ProtustrankaFormatedWithAdressOIB>
    <izvorni_sadrzaj> KERSTA d.o.o. za proizvodnju, promet i usluge, OIB 21024649209, Bijenik 38, 10000 Zagreb zastupanog po punomoćniku Ivan Stanišić</izvorni_sadrzaj>
    <derivirana_varijabla naziv="DomainObject.Predmet.ProtustrankaFormatedWithAdressOIB_1"> KERSTA d.o.o. za proizvodnju, promet i usluge, OIB 21024649209, Bijenik 38, 10000 Zagreb zastupanog po punomoćniku Ivan Stanišić</derivirana_varijabla>
  </DomainObject.Predmet.ProtustrankaFormatedWithAdressOIB>
  <DomainObject.Predmet.ProtustrankaWithAdress>
    <izvorni_sadrzaj>KERSTA d.o.o. za proizvodnju, promet i usluge Bijenik 38, 10000 Zagreb</izvorni_sadrzaj>
    <derivirana_varijabla naziv="DomainObject.Predmet.ProtustrankaWithAdress_1">KERSTA d.o.o. za proizvodnju, promet i usluge Bijenik 38, 10000 Zagreb</derivirana_varijabla>
  </DomainObject.Predmet.ProtustrankaWithAdress>
  <DomainObject.Predmet.ProtustrankaWithAdressOIB>
    <izvorni_sadrzaj>KERSTA d.o.o. za proizvodnju, promet i usluge, OIB 21024649209, Bijenik 38, 10000 Zagreb</izvorni_sadrzaj>
    <derivirana_varijabla naziv="DomainObject.Predmet.ProtustrankaWithAdressOIB_1">KERSTA d.o.o. za proizvodnju, promet i usluge, OIB 21024649209, Bijenik 38, 10000 Zagreb</derivirana_varijabla>
  </DomainObject.Predmet.ProtustrankaWithAdressOIB>
  <DomainObject.Predmet.ProtustrankaNazivFormated>
    <izvorni_sadrzaj>KERSTA d.o.o. za proizvodnju, promet i usluge</izvorni_sadrzaj>
    <derivirana_varijabla naziv="DomainObject.Predmet.ProtustrankaNazivFormated_1">KERSTA d.o.o. za proizvodnju, promet i usluge</derivirana_varijabla>
  </DomainObject.Predmet.ProtustrankaNazivFormated>
  <DomainObject.Predmet.ProtustrankaNazivFormatedOIB>
    <izvorni_sadrzaj>KERSTA d.o.o. za proizvodnju, promet i usluge, OIB 21024649209</izvorni_sadrzaj>
    <derivirana_varijabla naziv="DomainObject.Predmet.ProtustrankaNazivFormatedOIB_1">KERSTA d.o.o. za proizvodnju, promet i usluge, OIB 21024649209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KERSTA d.o.o. za proizvodnju, promet i usluge zastupanog po punomoćniku Ivan Stanišić</item>
    </izvorni_sadrzaj>
    <derivirana_varijabla naziv="DomainObject.Predmet.ProtuStrankaListFormated_1">
      <item>KERSTA d.o.o. za proizvodnju, promet i usluge zastupanog po punomoćniku Ivan Stanišić</item>
    </derivirana_varijabla>
  </DomainObject.Predmet.ProtuStrankaListFormated>
  <DomainObject.Predmet.ProtuStrankaListFormatedOIB>
    <izvorni_sadrzaj>
      <item>KERSTA d.o.o. za proizvodnju, promet i usluge, OIB 21024649209 zastupanog po punomoćniku Ivan Stanišić</item>
    </izvorni_sadrzaj>
    <derivirana_varijabla naziv="DomainObject.Predmet.ProtuStrankaListFormatedOIB_1">
      <item>KERSTA d.o.o. za proizvodnju, promet i usluge, OIB 21024649209 zastupanog po punomoćniku Ivan Stanišić</item>
    </derivirana_varijabla>
  </DomainObject.Predmet.ProtuStrankaListFormatedOIB>
  <DomainObject.Predmet.ProtuStrankaListFormatedWithAdress>
    <izvorni_sadrzaj>
      <item>KERSTA d.o.o. za proizvodnju, promet i usluge, Bijenik 38, 10000 Zagreb zastupanog po punomoćniku Ivan Stanišić</item>
    </izvorni_sadrzaj>
    <derivirana_varijabla naziv="DomainObject.Predmet.ProtuStrankaListFormatedWithAdress_1">
      <item>KERSTA d.o.o. za proizvodnju, promet i usluge, Bijenik 38, 10000 Zagreb zastupanog po punomoćniku Ivan Stanišić</item>
    </derivirana_varijabla>
  </DomainObject.Predmet.ProtuStrankaListFormatedWithAdress>
  <DomainObject.Predmet.ProtuStrankaListFormatedWithAdressOIB>
    <izvorni_sadrzaj>
      <item>KERSTA d.o.o. za proizvodnju, promet i usluge, OIB 21024649209, Bijenik 38, 10000 Zagreb zastupanog po punomoćniku Ivan Stanišić</item>
    </izvorni_sadrzaj>
    <derivirana_varijabla naziv="DomainObject.Predmet.ProtuStrankaListFormatedWithAdressOIB_1">
      <item>KERSTA d.o.o. za proizvodnju, promet i usluge, OIB 21024649209, Bijenik 38, 10000 Zagreb zastupanog po punomoćniku Ivan Stanišić</item>
    </derivirana_varijabla>
  </DomainObject.Predmet.ProtuStrankaListFormatedWithAdressOIB>
  <DomainObject.Predmet.ProtuStrankaListNazivFormated>
    <izvorni_sadrzaj>
      <item>KERSTA d.o.o. za proizvodnju, promet i usluge</item>
    </izvorni_sadrzaj>
    <derivirana_varijabla naziv="DomainObject.Predmet.ProtuStrankaListNazivFormated_1">
      <item>KERSTA d.o.o. za proizvodnju, promet i usluge</item>
    </derivirana_varijabla>
  </DomainObject.Predmet.ProtuStrankaListNazivFormated>
  <DomainObject.Predmet.ProtuStrankaListNazivFormatedOIB>
    <izvorni_sadrzaj>
      <item>KERSTA d.o.o. za proizvodnju, promet i usluge, OIB 21024649209</item>
    </izvorni_sadrzaj>
    <derivirana_varijabla naziv="DomainObject.Predmet.ProtuStrankaListNazivFormatedOIB_1">
      <item>KERSTA d.o.o. za proizvodnju, promet i usluge, OIB 21024649209</item>
    </derivirana_varijabla>
  </DomainObject.Predmet.ProtuStrankaListNazivFormatedOIB>
  <DomainObject.Predmet.OstaliListFormated>
    <izvorni_sadrzaj>
      <item>Ivan Stanišić punomoćnik sudionika u postupku KERSTA d.o.o. za proizvodnju, promet i usluge</item>
    </izvorni_sadrzaj>
    <derivirana_varijabla naziv="DomainObject.Predmet.OstaliListFormated_1">
      <item>Ivan Stanišić punomoćnik sudionika u postupku KERSTA d.o.o. za proizvodnju, promet i usluge</item>
    </derivirana_varijabla>
  </DomainObject.Predmet.OstaliListFormated>
  <DomainObject.Predmet.OstaliListFormatedOIB>
    <izvorni_sadrzaj>
      <item>Ivan Stanišić, OIB 34264772846 punomoćnik sudionika u postupku KERSTA d.o.o. za proizvodnju, promet i usluge</item>
    </izvorni_sadrzaj>
    <derivirana_varijabla naziv="DomainObject.Predmet.OstaliListFormatedOIB_1">
      <item>Ivan Stanišić, OIB 34264772846 punomoćnik sudionika u postupku KERSTA d.o.o. za proizvodnju, promet i usluge</item>
    </derivirana_varijabla>
  </DomainObject.Predmet.OstaliListFormatedOIB>
  <DomainObject.Predmet.OstaliListFormatedWithAdress>
    <izvorni_sadrzaj>
      <item>Ivan Stanišić, Radnička Ulica 7, 51410 Opatija punomoćnik sudionika u postupku KERSTA d.o.o. za proizvodnju, promet i usluge</item>
    </izvorni_sadrzaj>
    <derivirana_varijabla naziv="DomainObject.Predmet.OstaliListFormatedWithAdress_1">
      <item>Ivan Stanišić, Radnička Ulica 7, 51410 Opatija punomoćnik sudionika u postupku KERSTA d.o.o. za proizvodnju, promet i usluge</item>
    </derivirana_varijabla>
  </DomainObject.Predmet.OstaliListFormatedWithAdress>
  <DomainObject.Predmet.OstaliListFormatedWithAdressOIB>
    <izvorni_sadrzaj>
      <item>Ivan Stanišić, OIB 34264772846, Radnička Ulica 7, 51410 Opatija punomoćnik sudionika u postupku KERSTA d.o.o. za proizvodnju, promet i usluge</item>
    </izvorni_sadrzaj>
    <derivirana_varijabla naziv="DomainObject.Predmet.OstaliListFormatedWithAdressOIB_1">
      <item>Ivan Stanišić, OIB 34264772846, Radnička Ulica 7, 51410 Opatija punomoćnik sudionika u postupku KERSTA d.o.o. za proizvodnju, promet i usluge</item>
    </derivirana_varijabla>
  </DomainObject.Predmet.OstaliListFormatedWithAdressOIB>
  <DomainObject.Predmet.OstaliListNazivFormated>
    <izvorni_sadrzaj>
      <item>Ivan Stanišić</item>
    </izvorni_sadrzaj>
    <derivirana_varijabla naziv="DomainObject.Predmet.OstaliListNazivFormated_1">
      <item>Ivan Stanišić</item>
    </derivirana_varijabla>
  </DomainObject.Predmet.OstaliListNazivFormated>
  <DomainObject.Predmet.OstaliListNazivFormatedOIB>
    <izvorni_sadrzaj>
      <item>Ivan Stanišić, OIB 34264772846</item>
    </izvorni_sadrzaj>
    <derivirana_varijabla naziv="DomainObject.Predmet.OstaliListNazivFormatedOIB_1">
      <item>Ivan Stanišić, OIB 34264772846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KERSTA d.o.o. za proizvodnju, promet i usluge</izvorni_sadrzaj>
    <derivirana_varijabla naziv="DomainObject.Predmet.ProtustrankaIDrugi_1">KERSTA d.o.o. za proizvodnju, promet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KERSTA d.o.o. za proizvodnju, promet i usluge, OIB 21024649209, Bijenik 38, 10000 Zagreb</izvorni_sadrzaj>
    <derivirana_varijabla naziv="DomainObject.Predmet.ProtustrankaIDrugiAdressOIB_1">KERSTA d.o.o. za proizvodnju, promet i usluge, OIB 21024649209, Bijenik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KERSTA d.o.o. za proizvodnju, promet i usluge</item>
      <item>Ivan Stanišić</item>
    </izvorni_sadrzaj>
    <derivirana_varijabla naziv="DomainObject.Predmet.SudioniciListNaziv_1">
      <item>FINA Regionalni centar Zagreb</item>
      <item>KERSTA d.o.o. za proizvodnju, promet i usluge</item>
      <item>Ivan Stanišić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KERSTA d.o.o. za proizvodnju, promet i usluge, OIB 21024649209, Bijenik 38,10000 Zagreb</item>
      <item>Ivan Stanišić, OIB 34264772846, Radnička Ulica 7,51410 Opatija</item>
    </izvorni_sadrzaj>
    <derivirana_varijabla naziv="DomainObject.Predmet.SudioniciListAdressOIB_1">
      <item>FINA Regionalni centar Zagreb, OIB 85821130368, Trg svibanjskih žrtava 1995. 1,10000 Zagreb</item>
      <item>KERSTA d.o.o. za proizvodnju, promet i usluge, OIB 21024649209, Bijenik 38,10000 Zagreb</item>
      <item>Ivan Stanišić, OIB 34264772846, Radnička Ulica 7,51410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21024649209</item>
      <item>, OIB 34264772846</item>
    </izvorni_sadrzaj>
    <derivirana_varijabla naziv="DomainObject.Predmet.SudioniciListNazivOIB_1">
      <item>, OIB 85821130368</item>
      <item>, OIB 21024649209</item>
      <item>, OIB 34264772846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833</properties:Words>
  <properties:Characters>4594</properties:Characters>
  <properties:Lines>103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2017-09-06T10:50:00Z</dcterms:created>
  <dc:creator>gzubak</dc:creator>
  <cp:lastModifiedBy>Mirjana Gašparić</cp:lastModifiedBy>
  <cp:lastPrinted>2017-09-11T07:17:00Z</cp:lastPrinted>
  <dcterms:modified xmlns:xsi="http://www.w3.org/2001/XMLSchema-instance" xsi:type="dcterms:W3CDTF">2017-09-11T07:28:00Z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