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759C" w:rsidR="00504C52" w:rsidP="00504C52" w:rsidRDefault="00504C52" w14:paraId="29aa24a" w14:textId="29aa24a">
      <w:pPr>
        <w15:collapsed w:val="false"/>
        <w:rPr>
          <w:b/>
          <w:sz w:val="16"/>
          <w:szCs w:val="16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T="0" distB="0" distL="0" distR="0">
            <wp:extent cx="526415" cy="673100"/>
            <wp:effectExtent l="0" t="0" r="6985" b="0"/>
            <wp:docPr id="1" name="Slika 1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Pr="003B30FE" w:rsidR="00504C52" w:rsidP="00504C52" w:rsidRDefault="00504C52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</w:t>
      </w:r>
    </w:p>
    <w:p w:rsidRPr="003B30FE" w:rsidR="00504C52" w:rsidP="00504C52" w:rsidRDefault="00504C52">
      <w:r w:rsidRPr="003B30FE">
        <w:t xml:space="preserve"> TRGOVAČKI SUD U PAZINU</w:t>
      </w:r>
    </w:p>
    <w:p w:rsidRPr="003B30FE" w:rsidR="00504C52" w:rsidP="00504C52" w:rsidRDefault="00504C52">
      <w:r w:rsidRPr="003B30FE">
        <w:t xml:space="preserve">     52000 PAZIN, Dršćevka 1</w:t>
      </w:r>
      <w:r w:rsidRPr="003B30FE">
        <w:tab/>
      </w:r>
      <w:r w:rsidRPr="003B30FE">
        <w:tab/>
      </w:r>
      <w:r w:rsidRPr="003B30FE">
        <w:tab/>
      </w:r>
      <w:r w:rsidRPr="003B30FE">
        <w:tab/>
      </w:r>
      <w:r w:rsidRPr="003B30FE">
        <w:tab/>
        <w:t xml:space="preserve">     </w:t>
      </w:r>
    </w:p>
    <w:p w:rsidRPr="003B30FE" w:rsidR="00504C52" w:rsidP="00504C52" w:rsidRDefault="00504C52">
      <w:pPr>
        <w:jc w:val="both"/>
      </w:pPr>
    </w:p>
    <w:p w:rsidRPr="003B30FE" w:rsidR="00504C52" w:rsidP="00504C52" w:rsidRDefault="00504C52">
      <w:pPr>
        <w:jc w:val="both"/>
      </w:pPr>
    </w:p>
    <w:p w:rsidRPr="003B30FE" w:rsidR="00504C52" w:rsidP="00504C52" w:rsidRDefault="00504C52">
      <w:pPr>
        <w:jc w:val="both"/>
      </w:pPr>
    </w:p>
    <w:p w:rsidRPr="003B30FE" w:rsidR="00504C52" w:rsidP="00504C52" w:rsidRDefault="00504C52">
      <w:pPr>
        <w:jc w:val="both"/>
      </w:pPr>
    </w:p>
    <w:p w:rsidR="00504C52" w:rsidP="00504C52" w:rsidRDefault="00504C52">
      <w:pPr>
        <w:jc w:val="both"/>
      </w:pPr>
    </w:p>
    <w:p w:rsidR="00504C52" w:rsidP="00504C52" w:rsidRDefault="00504C52">
      <w:pPr>
        <w:jc w:val="both"/>
      </w:pPr>
    </w:p>
    <w:p w:rsidRPr="003B30FE" w:rsidR="00504C52" w:rsidP="00504C52" w:rsidRDefault="00642A98">
      <w:pPr>
        <w:jc w:val="right"/>
      </w:pPr>
      <w:r>
        <w:t>Posl. broj: 4 St-117/2019-</w:t>
      </w:r>
      <w:r w:rsidR="00BA0024">
        <w:t>61</w:t>
      </w:r>
    </w:p>
    <w:p w:rsidR="00504C52" w:rsidP="00504C52" w:rsidRDefault="00504C52">
      <w:pPr>
        <w:jc w:val="both"/>
      </w:pPr>
    </w:p>
    <w:p w:rsidRPr="003B30FE" w:rsidR="00D34BA7" w:rsidP="00504C52" w:rsidRDefault="00D34BA7">
      <w:pPr>
        <w:jc w:val="both"/>
      </w:pPr>
    </w:p>
    <w:p w:rsidRPr="00D559A5" w:rsidR="00504C52" w:rsidP="00504C52" w:rsidRDefault="00504C52">
      <w:pPr>
        <w:ind w:firstLine="708"/>
        <w:jc w:val="both"/>
      </w:pPr>
      <w:r w:rsidRPr="003B30FE">
        <w:t>Trgo</w:t>
      </w:r>
      <w:r>
        <w:t>vački sud u Pazinu, po stečajnoj</w:t>
      </w:r>
      <w:r w:rsidRPr="003B30FE">
        <w:t xml:space="preserve"> su</w:t>
      </w:r>
      <w:r>
        <w:t>tkinji</w:t>
      </w:r>
      <w:r w:rsidRPr="003B30FE">
        <w:t xml:space="preserve"> </w:t>
      </w:r>
      <w:r w:rsidR="00642A98">
        <w:t>Tijani Licul</w:t>
      </w:r>
      <w:r w:rsidRPr="003B30FE">
        <w:t xml:space="preserve">, u stečajnom postupku </w:t>
      </w:r>
      <w:r w:rsidRPr="00D559A5">
        <w:t xml:space="preserve">nad </w:t>
      </w:r>
      <w:r>
        <w:t xml:space="preserve">stečajnim dužnikom </w:t>
      </w:r>
      <w:r w:rsidR="00642A98">
        <w:t>ULJANIK STROJOGRADNJA DIESEL d.d. "u stečaju", Pula, Flaciusova 1, OIB: 35951488983</w:t>
      </w:r>
      <w:r w:rsidRPr="004F63D9">
        <w:t>,</w:t>
      </w:r>
      <w:r w:rsidRPr="00D559A5">
        <w:t xml:space="preserve"> </w:t>
      </w:r>
      <w:r w:rsidR="00642A98">
        <w:t>2</w:t>
      </w:r>
      <w:r>
        <w:t xml:space="preserve">. </w:t>
      </w:r>
      <w:r w:rsidR="00642A98">
        <w:t>rujna</w:t>
      </w:r>
      <w:r>
        <w:t xml:space="preserve"> 2019</w:t>
      </w:r>
      <w:r w:rsidRPr="00D559A5">
        <w:t>. donio je slijedeći</w:t>
      </w:r>
    </w:p>
    <w:p w:rsidRPr="00D559A5" w:rsidR="00504C52" w:rsidP="00504C52" w:rsidRDefault="00504C52">
      <w:pPr>
        <w:ind w:firstLine="708"/>
        <w:jc w:val="both"/>
      </w:pPr>
    </w:p>
    <w:p w:rsidRPr="00D559A5" w:rsidR="00504C52" w:rsidP="00504C52" w:rsidRDefault="00504C52"/>
    <w:p w:rsidRPr="00D559A5" w:rsidR="00504C52" w:rsidP="00504C52" w:rsidRDefault="00504C52">
      <w:pPr>
        <w:jc w:val="center"/>
      </w:pPr>
      <w:r w:rsidRPr="00D559A5">
        <w:t xml:space="preserve">Z A K LJ U Č A K </w:t>
      </w:r>
    </w:p>
    <w:p w:rsidRPr="00D559A5" w:rsidR="00504C52" w:rsidP="00504C52" w:rsidRDefault="00504C52"/>
    <w:p w:rsidRPr="00D34BA7" w:rsidR="00504C52" w:rsidP="00D34BA7" w:rsidRDefault="00504C52">
      <w:pPr>
        <w:pStyle w:val="Default"/>
        <w:jc w:val="both"/>
      </w:pPr>
      <w:r>
        <w:tab/>
      </w:r>
      <w:r w:rsidRPr="00D34BA7" w:rsidR="00D34BA7">
        <w:t>I</w:t>
      </w:r>
      <w:r w:rsidRPr="00D34BA7">
        <w:t xml:space="preserve">spitno i izvještajno ročište koji su u ovom stečajnom postupku zakazani za </w:t>
      </w:r>
      <w:r w:rsidR="00642A98">
        <w:t>12</w:t>
      </w:r>
      <w:r w:rsidRPr="00D34BA7">
        <w:t xml:space="preserve">. </w:t>
      </w:r>
      <w:r w:rsidR="00642A98">
        <w:t>rujna</w:t>
      </w:r>
      <w:r w:rsidRPr="00D34BA7">
        <w:t xml:space="preserve"> 2019. (rješenjem </w:t>
      </w:r>
      <w:r w:rsidR="00642A98">
        <w:t>4 St-117/2019-13</w:t>
      </w:r>
      <w:r w:rsidRPr="00D34BA7">
        <w:t xml:space="preserve"> od </w:t>
      </w:r>
      <w:r w:rsidR="00642A98">
        <w:t>10</w:t>
      </w:r>
      <w:r w:rsidRPr="00D34BA7">
        <w:t>.</w:t>
      </w:r>
      <w:r w:rsidR="00642A98">
        <w:t>5</w:t>
      </w:r>
      <w:r w:rsidRPr="00D34BA7">
        <w:t>.2019.) održati će se u zakazano vrijeme</w:t>
      </w:r>
      <w:r w:rsidRPr="00D34BA7" w:rsidR="00D34BA7">
        <w:t xml:space="preserve">, ali </w:t>
      </w:r>
      <w:r w:rsidRPr="00D34BA7">
        <w:t xml:space="preserve"> </w:t>
      </w:r>
      <w:r w:rsidRPr="00D34BA7" w:rsidR="00D34BA7">
        <w:t xml:space="preserve">u dvorani "Istra" Pučkog otvorenog učilišta, u Pazinu, Spomen-dom, Pazin, Šetalište Pazinske Gimnazije 1 (a ne u Trgovačkom sudu u Pazinu, Dršćevka 1). </w:t>
      </w:r>
      <w:r w:rsidRPr="00D34BA7">
        <w:t xml:space="preserve"> </w:t>
      </w:r>
      <w:r w:rsidRPr="00D34BA7">
        <w:tab/>
      </w:r>
    </w:p>
    <w:p w:rsidR="00504C52" w:rsidP="00504C52" w:rsidRDefault="00504C52">
      <w:pPr>
        <w:jc w:val="both"/>
      </w:pPr>
      <w:r w:rsidRPr="00D559A5">
        <w:t xml:space="preserve"> </w:t>
      </w:r>
      <w:r w:rsidRPr="00D559A5">
        <w:tab/>
      </w:r>
    </w:p>
    <w:p w:rsidRPr="00D559A5" w:rsidR="00D34BA7" w:rsidP="00504C52" w:rsidRDefault="00D34BA7">
      <w:pPr>
        <w:jc w:val="both"/>
      </w:pPr>
    </w:p>
    <w:p w:rsidRPr="00D559A5" w:rsidR="00504C52" w:rsidP="00504C52" w:rsidRDefault="00504C52">
      <w:pPr>
        <w:jc w:val="center"/>
      </w:pPr>
      <w:r w:rsidRPr="00D559A5">
        <w:t xml:space="preserve">U Pazinu </w:t>
      </w:r>
      <w:r w:rsidR="00642A98">
        <w:t>2</w:t>
      </w:r>
      <w:r>
        <w:t xml:space="preserve">. </w:t>
      </w:r>
      <w:r w:rsidR="00642A98">
        <w:t>rujna</w:t>
      </w:r>
      <w:r>
        <w:t xml:space="preserve"> 2019</w:t>
      </w:r>
      <w:r w:rsidRPr="00D559A5">
        <w:t>.</w:t>
      </w:r>
    </w:p>
    <w:p w:rsidRPr="00F02253" w:rsidR="00504C52" w:rsidP="00504C52" w:rsidRDefault="00504C52">
      <w:pPr>
        <w:jc w:val="both"/>
      </w:pP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</w:p>
    <w:p w:rsidRPr="00F02253" w:rsidR="00504C52" w:rsidP="00504C52" w:rsidRDefault="00504C52">
      <w:pPr>
        <w:jc w:val="both"/>
      </w:pPr>
    </w:p>
    <w:p w:rsidRPr="002848A4" w:rsidR="00504C52" w:rsidP="002F68A9" w:rsidRDefault="00504C52">
      <w:pPr>
        <w:ind w:left="6372"/>
        <w:jc w:val="both"/>
      </w:pPr>
      <w:r>
        <w:t>Stečajna sutkinja</w:t>
      </w:r>
    </w:p>
    <w:p w:rsidRPr="002848A4" w:rsidR="00504C52" w:rsidP="002F68A9" w:rsidRDefault="002F68A9">
      <w:pPr>
        <w:ind w:left="6372"/>
        <w:jc w:val="both"/>
      </w:pPr>
      <w:r>
        <w:t>Tijana Licul</w:t>
      </w:r>
      <w:r w:rsidR="00BA0024">
        <w:t>, v. r.</w:t>
      </w:r>
    </w:p>
    <w:p w:rsidRPr="002848A4" w:rsidR="00504C52" w:rsidP="00504C52" w:rsidRDefault="00504C52">
      <w:pPr>
        <w:jc w:val="both"/>
      </w:pPr>
    </w:p>
    <w:p w:rsidR="00504C52" w:rsidP="00504C52" w:rsidRDefault="00504C52">
      <w:pPr>
        <w:jc w:val="both"/>
      </w:pPr>
    </w:p>
    <w:p w:rsidRPr="002848A4" w:rsidR="00504C52" w:rsidP="00504C52" w:rsidRDefault="00504C52">
      <w:pPr>
        <w:jc w:val="both"/>
      </w:pPr>
    </w:p>
    <w:p w:rsidRPr="002848A4" w:rsidR="00504C52" w:rsidP="00504C52" w:rsidRDefault="00504C52">
      <w:pPr>
        <w:jc w:val="both"/>
      </w:pPr>
    </w:p>
    <w:p w:rsidRPr="002848A4" w:rsidR="00504C52" w:rsidP="00504C52" w:rsidRDefault="00504C52">
      <w:pPr>
        <w:jc w:val="both"/>
      </w:pPr>
      <w:r w:rsidRPr="002848A4">
        <w:t>UPUTA O PRAVNOM LIJEKU</w:t>
      </w:r>
      <w:r>
        <w:t>:</w:t>
      </w:r>
    </w:p>
    <w:p w:rsidRPr="002848A4" w:rsidR="00504C52" w:rsidP="00504C52" w:rsidRDefault="00504C52">
      <w:pPr>
        <w:jc w:val="both"/>
      </w:pPr>
      <w:r>
        <w:tab/>
      </w: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 i 104/17</w:t>
      </w:r>
      <w:r w:rsidRPr="002848A4">
        <w:t>).</w:t>
      </w:r>
    </w:p>
    <w:p w:rsidR="00504C52" w:rsidP="00504C52" w:rsidRDefault="00504C52">
      <w:pPr>
        <w:jc w:val="both"/>
      </w:pPr>
    </w:p>
    <w:p w:rsidRPr="002848A4" w:rsidR="00504C52" w:rsidP="00504C52" w:rsidRDefault="00504C52">
      <w:pPr>
        <w:jc w:val="both"/>
      </w:pPr>
    </w:p>
    <w:p w:rsidRPr="002848A4" w:rsidR="00504C52" w:rsidP="00504C52" w:rsidRDefault="00504C52">
      <w:pPr>
        <w:jc w:val="both"/>
      </w:pPr>
      <w:r w:rsidRPr="002848A4">
        <w:t>DNA:</w:t>
      </w:r>
    </w:p>
    <w:p w:rsidR="00504C52" w:rsidP="00504C52" w:rsidRDefault="00504C52">
      <w:pPr>
        <w:jc w:val="both"/>
      </w:pPr>
      <w:r>
        <w:t xml:space="preserve">- </w:t>
      </w:r>
      <w:r w:rsidR="00D34BA7">
        <w:t xml:space="preserve">e-Oglasna ploča suda do </w:t>
      </w:r>
      <w:r w:rsidR="00642A98">
        <w:t>11</w:t>
      </w:r>
      <w:r w:rsidR="00D34BA7">
        <w:t>.</w:t>
      </w:r>
      <w:r w:rsidR="00D862B4">
        <w:t>9</w:t>
      </w:r>
      <w:r w:rsidR="00D34BA7">
        <w:t>.2019.</w:t>
      </w:r>
    </w:p>
    <w:p w:rsidR="00504C52" w:rsidP="00504C52" w:rsidRDefault="00504C52">
      <w:pPr>
        <w:jc w:val="both"/>
      </w:pPr>
    </w:p>
    <w:p w:rsidR="00504C52" w:rsidP="00504C52" w:rsidRDefault="00504C52">
      <w:pPr>
        <w:jc w:val="both"/>
      </w:pPr>
    </w:p>
    <w:p w:rsidR="007E7980" w:rsidRDefault="007E7980"/>
    <w:sectPr w:rsidR="007E7980" w:rsidSect="0012212C"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7EEB" w:rsidRDefault="00E9580D">
      <w:r>
        <w:separator/>
      </w:r>
    </w:p>
  </w:endnote>
  <w:endnote w:type="continuationSeparator" w:id="0">
    <w:p w:rsidR="00987EEB" w:rsidRDefault="00E9580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7EEB" w:rsidRDefault="00E9580D">
      <w:r>
        <w:separator/>
      </w:r>
    </w:p>
  </w:footnote>
  <w:footnote w:type="continuationSeparator" w:id="0">
    <w:p w:rsidR="00987EEB" w:rsidRDefault="00E9580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48A4" w:rsidR="002848A4" w:rsidP="002848A4" w:rsidRDefault="00D34BA7">
    <w:pPr>
      <w:jc w:val="right"/>
    </w:pPr>
    <w:r>
      <w:t>Posl.br.: 2 St-75/15-3</w:t>
    </w:r>
  </w:p>
  <w:p w:rsidR="002848A4" w:rsidRDefault="00BA002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C52"/>
    <w:rsid w:val="002F68A9"/>
    <w:rsid w:val="00504C52"/>
    <w:rsid w:val="00642A98"/>
    <w:rsid w:val="007E7980"/>
    <w:rsid w:val="00987EEB"/>
    <w:rsid w:val="00BA0024"/>
    <w:rsid w:val="00D34BA7"/>
    <w:rsid w:val="00D862B4"/>
    <w:rsid w:val="00E9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418B365"/>
  <w15:docId w15:val="{FFA2AD47-9221-414E-8DAC-421E2EECEE4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04C5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504C5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504C5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D34BA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A00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0024"/>
    <w:rPr>
      <w:rFonts w:ascii="Times New Roman" w:hAnsi="Times New Roman" w:cs="Times New Roman"/>
      <w:b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0024"/>
    <w:rPr>
      <w:b/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0024"/>
    <w:rPr>
      <w:rFonts w:ascii="Times New Roman" w:hAnsi="Times New Roman" w:cs="Times New Roman"/>
      <w:b w:val="false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0024"/>
    <w:rPr>
      <w:rFonts w:ascii="Times New Roman" w:hAnsi="Times New Roman" w:cs="Times New Roman"/>
      <w:b w:val="false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</izvorni_sadrzaj>
    <derivirana_varijabla naziv="DomainObject.Predmet.PrimjedbaSuca_1">SPISU PRILEŽI 12 REGISTRATORA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srpnja 2019.</izvorni_sadrzaj>
    <derivirana_varijabla naziv="DomainObject.Predmet.SpisIzvanSuda.DatumIzlazaSpisa_1">30. srpnja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</izvorni_sadrzaj>
    <derivirana_varijabla naziv="DomainObject.Predmet.SudioniciListNaziv_1">
      <item>FINANCIJSKA AGENCIJA, RC RIJEKA, PODRUŽNICA PULA, PULA</item>
      <item>ULJANIK Strojogradnja Diesel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</izvorni_sadrzaj>
    <derivirana_varijabla naziv="DomainObject.Predmet.SudioniciListNazivOIB_1">
      <item>, OIB 85821130368</item>
      <item>, OIB 35951488983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St-117/2019-50</izvorni_sadrzaj>
    <derivirana_varijabla naziv="DomainObject.PredzadnjaOdlukaIzPredmeta.Oznaka_1">St-117/2019-50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142</properties:Words>
  <properties:Characters>744</properties:Characters>
  <properties:Lines>44</properties:Lines>
  <properties:Paragraphs>14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2019-08-28T10:52:00Z</dcterms:created>
  <dc:creator>Ana Valčić</dc:creator>
  <dc:description/>
  <cp:keywords/>
  <cp:lastModifiedBy>Sanja Prodan</cp:lastModifiedBy>
  <dcterms:modified xmlns:xsi="http://www.w3.org/2001/XMLSchema-instance" xsi:type="dcterms:W3CDTF">2019-09-02T08:38:00Z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(St-117-2019 - ZAKLJUČAK - PROMJENA LOKACIJE ODRŽAVANJA ISPITNOG I IZVJEŠTAJNOG ROČIŠTA - SPOMEN DOM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