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959c" w14:paraId="1c8959c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A4C94" w:rsidP="005140BE" w:rsidR="00573F89">
      <w:pPr>
        <w:rPr>
          <w:sz w:val="24"/>
        </w:rPr>
      </w:pPr>
      <w:r>
        <w:rPr>
          <w:b/>
          <w:sz w:val="24"/>
        </w:rPr>
        <w:t xml:space="preserve">             </w:t>
      </w:r>
      <w:r w:rsidR="00B46408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BA4C94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BA4C94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47F26"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.St-</w:t>
      </w:r>
      <w:r w:rsidR="005D4A9A">
        <w:rPr>
          <w:sz w:val="24"/>
          <w:lang w:val="pt-BR"/>
        </w:rPr>
        <w:t>5775</w:t>
      </w:r>
      <w:r w:rsidR="00173399">
        <w:rPr>
          <w:sz w:val="24"/>
          <w:lang w:val="pt-BR"/>
        </w:rPr>
        <w:t>/16-</w:t>
      </w:r>
      <w:r w:rsidR="006E611A">
        <w:rPr>
          <w:sz w:val="24"/>
          <w:lang w:val="pt-BR"/>
        </w:rPr>
        <w:t>70</w:t>
      </w:r>
      <w:r w:rsidRPr="00264673">
        <w:rPr>
          <w:sz w:val="24"/>
          <w:lang w:val="pt-BR"/>
        </w:rPr>
        <w:t xml:space="preserve">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173399" w:rsidP="00173399" w:rsidR="00173399" w:rsidRPr="008D1890">
      <w:pPr>
        <w:rPr>
          <w:sz w:val="24"/>
          <w:szCs w:val="24"/>
        </w:rPr>
      </w:pPr>
    </w:p>
    <w:p w:rsidRDefault="000275B6" w:rsidP="000275B6" w:rsidR="000275B6" w:rsidRPr="00A30BC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  <w:lang w:val="en-US"/>
        </w:rPr>
      </w:pPr>
      <w:r>
        <w:rPr>
          <w:szCs w:val="24"/>
        </w:rPr>
        <w:t xml:space="preserve">   </w:t>
      </w:r>
      <w:r w:rsidRPr="00A30BCC">
        <w:rPr>
          <w:rFonts w:hAnsi="Times New Roman" w:ascii="Times New Roman"/>
          <w:b w:val="false"/>
          <w:color w:val="auto"/>
          <w:szCs w:val="24"/>
        </w:rPr>
        <w:t xml:space="preserve">Trgovački sud u Zagrebu, po sucu </w:t>
      </w:r>
      <w:r>
        <w:rPr>
          <w:rFonts w:hAnsi="Times New Roman" w:ascii="Times New Roman"/>
          <w:b w:val="false"/>
          <w:color w:val="auto"/>
          <w:szCs w:val="24"/>
        </w:rPr>
        <w:t>Nikolini Dorić Hadžisejdić</w:t>
      </w:r>
      <w:r w:rsidRPr="00A30BCC">
        <w:rPr>
          <w:rFonts w:hAnsi="Times New Roman" w:ascii="Times New Roman"/>
          <w:b w:val="false"/>
          <w:color w:val="auto"/>
          <w:szCs w:val="24"/>
        </w:rPr>
        <w:t xml:space="preserve">, u stečajnom  postupku nad dužnikom </w:t>
      </w:r>
      <w:r w:rsidRPr="00F448E2">
        <w:rPr>
          <w:rFonts w:hAnsi="Times New Roman" w:ascii="Times New Roman"/>
          <w:b w:val="false"/>
          <w:color w:val="auto"/>
          <w:szCs w:val="24"/>
        </w:rPr>
        <w:t>AUTO KUĆA HOJAN d.o.o. u stečaju, Sesvete, Ljudevita Posavskog 43, OIB: 06815570391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, </w:t>
      </w:r>
      <w:r>
        <w:rPr>
          <w:rFonts w:hAnsi="Times New Roman" w:ascii="Times New Roman"/>
          <w:b w:val="false"/>
          <w:color w:val="auto"/>
          <w:szCs w:val="24"/>
          <w:lang w:val="en-US"/>
        </w:rPr>
        <w:t>11. rujna 2017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.,  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D4A9A" w:rsidP="005D4A9A" w:rsidR="005D4A9A" w:rsidRPr="005D4A9A">
      <w:pPr>
        <w:jc w:val="both"/>
        <w:rPr>
          <w:sz w:val="24"/>
          <w:szCs w:val="24"/>
        </w:rPr>
      </w:pPr>
      <w:r>
        <w:rPr>
          <w:sz w:val="24"/>
        </w:rPr>
        <w:tab/>
        <w:t>I</w:t>
      </w:r>
      <w:r>
        <w:rPr>
          <w:sz w:val="24"/>
        </w:rPr>
        <w:tab/>
      </w:r>
      <w:r w:rsidR="00573F89" w:rsidRPr="005D4A9A">
        <w:rPr>
          <w:sz w:val="24"/>
        </w:rPr>
        <w:t xml:space="preserve">Određuje se prodaja u stečajnom postupku </w:t>
      </w:r>
      <w:r w:rsidRPr="005D4A9A">
        <w:rPr>
          <w:sz w:val="24"/>
        </w:rPr>
        <w:t>nekretnina</w:t>
      </w:r>
      <w:r w:rsidR="002051FF" w:rsidRPr="005D4A9A">
        <w:rPr>
          <w:sz w:val="24"/>
        </w:rPr>
        <w:t xml:space="preserve"> stečajnog dužnika </w:t>
      </w:r>
      <w:r w:rsidRPr="005D4A9A">
        <w:rPr>
          <w:sz w:val="24"/>
          <w:szCs w:val="24"/>
        </w:rPr>
        <w:t>AUTO KUĆA HOJAN d.o.o. u stečaju, Sesvete, Ljudevita Posavskog 43, OIB: 06815570391</w:t>
      </w:r>
      <w:r w:rsidR="00D8769D" w:rsidRPr="005D4A9A">
        <w:rPr>
          <w:sz w:val="24"/>
          <w:szCs w:val="24"/>
        </w:rPr>
        <w:t>,</w:t>
      </w:r>
      <w:r w:rsidR="009549C7" w:rsidRPr="005D4A9A">
        <w:rPr>
          <w:sz w:val="24"/>
        </w:rPr>
        <w:t xml:space="preserve"> uz</w:t>
      </w:r>
      <w:r w:rsidR="003B2EE0" w:rsidRPr="005D4A9A">
        <w:rPr>
          <w:sz w:val="24"/>
        </w:rPr>
        <w:t xml:space="preserve"> odgovarajuću primjenu pravila o</w:t>
      </w:r>
      <w:r w:rsidR="009549C7" w:rsidRPr="005D4A9A">
        <w:rPr>
          <w:sz w:val="24"/>
        </w:rPr>
        <w:t xml:space="preserve">vršnog postupka </w:t>
      </w:r>
      <w:r w:rsidR="003B2EE0" w:rsidRPr="005D4A9A">
        <w:rPr>
          <w:sz w:val="24"/>
        </w:rPr>
        <w:t xml:space="preserve">o ovrsi na nekretnini, upisane u zemljišnim knjigama </w:t>
      </w:r>
      <w:r w:rsidR="00173399" w:rsidRPr="005D4A9A">
        <w:rPr>
          <w:sz w:val="24"/>
          <w:szCs w:val="24"/>
        </w:rPr>
        <w:t>Općinskog</w:t>
      </w:r>
      <w:r w:rsidRPr="005D4A9A">
        <w:rPr>
          <w:sz w:val="24"/>
          <w:szCs w:val="24"/>
        </w:rPr>
        <w:t xml:space="preserve"> građanskog </w:t>
      </w:r>
      <w:r w:rsidR="00173399" w:rsidRPr="005D4A9A">
        <w:rPr>
          <w:sz w:val="24"/>
          <w:szCs w:val="24"/>
        </w:rPr>
        <w:t xml:space="preserve">suda u </w:t>
      </w:r>
      <w:r w:rsidRPr="005D4A9A">
        <w:rPr>
          <w:sz w:val="24"/>
          <w:szCs w:val="24"/>
        </w:rPr>
        <w:t>Z</w:t>
      </w:r>
      <w:r w:rsidR="00173399" w:rsidRPr="005D4A9A">
        <w:rPr>
          <w:sz w:val="24"/>
          <w:szCs w:val="24"/>
        </w:rPr>
        <w:t xml:space="preserve">agrebu, Zemljišnoknjižni odjel Zagreb, i to u </w:t>
      </w:r>
    </w:p>
    <w:p w:rsidRDefault="005D4A9A" w:rsidP="005D4A9A" w:rsidR="005D4A9A" w:rsidRPr="005D4A9A">
      <w:pPr>
        <w:pStyle w:val="Odlomakpopisa"/>
        <w:numPr>
          <w:ilvl w:val="0"/>
          <w:numId w:val="8"/>
        </w:numPr>
        <w:suppressAutoHyphens/>
        <w:overflowPunct/>
        <w:autoSpaceDE/>
        <w:adjustRightInd/>
        <w:spacing w:after="160"/>
        <w:jc w:val="both"/>
        <w:rPr>
          <w:sz w:val="24"/>
          <w:szCs w:val="24"/>
        </w:rPr>
      </w:pPr>
      <w:r w:rsidRPr="005D4A9A">
        <w:rPr>
          <w:sz w:val="24"/>
          <w:szCs w:val="24"/>
        </w:rPr>
        <w:t>zk.ul.br. 2150 k.o. Resnik, k.č.br. 925/351, u naravi oranica površine 122m2 i zk.kč.br. 925/353, u naravi oranica površine 140m2,</w:t>
      </w:r>
    </w:p>
    <w:p w:rsidRDefault="005D4A9A" w:rsidP="005D4A9A" w:rsidR="005D4A9A" w:rsidRPr="005D4A9A">
      <w:pPr>
        <w:pStyle w:val="Odlomakpopisa"/>
        <w:numPr>
          <w:ilvl w:val="0"/>
          <w:numId w:val="8"/>
        </w:numPr>
        <w:suppressAutoHyphens/>
        <w:overflowPunct/>
        <w:autoSpaceDE/>
        <w:adjustRightInd/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zk.ul.br. 2153 k.o. Resnik, </w:t>
      </w:r>
      <w:r w:rsidRPr="005D4A9A">
        <w:rPr>
          <w:sz w:val="24"/>
          <w:szCs w:val="24"/>
        </w:rPr>
        <w:t>k</w:t>
      </w:r>
      <w:r>
        <w:rPr>
          <w:sz w:val="24"/>
          <w:szCs w:val="24"/>
        </w:rPr>
        <w:t>.</w:t>
      </w:r>
      <w:r w:rsidRPr="005D4A9A">
        <w:rPr>
          <w:sz w:val="24"/>
          <w:szCs w:val="24"/>
        </w:rPr>
        <w:t>č.br. 925/286, u n</w:t>
      </w:r>
      <w:r>
        <w:rPr>
          <w:sz w:val="24"/>
          <w:szCs w:val="24"/>
        </w:rPr>
        <w:t xml:space="preserve">aravi dvorište površine 111m2, </w:t>
      </w:r>
      <w:r w:rsidRPr="005D4A9A">
        <w:rPr>
          <w:sz w:val="24"/>
          <w:szCs w:val="24"/>
        </w:rPr>
        <w:t>k</w:t>
      </w:r>
      <w:r>
        <w:rPr>
          <w:sz w:val="24"/>
          <w:szCs w:val="24"/>
        </w:rPr>
        <w:t>.</w:t>
      </w:r>
      <w:r w:rsidRPr="005D4A9A">
        <w:rPr>
          <w:sz w:val="24"/>
          <w:szCs w:val="24"/>
        </w:rPr>
        <w:t>č.br. 925/287, u naravi poslovna zgrada br. 42 Ljudevita Posavskog (prodajno servisni centar) sa 2584 m2 i dvorište sa 6389 m2 površine, ukupne površine</w:t>
      </w:r>
      <w:r>
        <w:rPr>
          <w:sz w:val="24"/>
          <w:szCs w:val="24"/>
        </w:rPr>
        <w:t xml:space="preserve"> 8973 m2, k.č</w:t>
      </w:r>
      <w:r w:rsidRPr="005D4A9A">
        <w:rPr>
          <w:sz w:val="24"/>
          <w:szCs w:val="24"/>
        </w:rPr>
        <w:t>.br.925/352, u nar</w:t>
      </w:r>
      <w:r>
        <w:rPr>
          <w:sz w:val="24"/>
          <w:szCs w:val="24"/>
        </w:rPr>
        <w:t xml:space="preserve">avi oranica površine 132 m2, </w:t>
      </w:r>
      <w:r w:rsidRPr="005D4A9A">
        <w:rPr>
          <w:sz w:val="24"/>
          <w:szCs w:val="24"/>
        </w:rPr>
        <w:t>k</w:t>
      </w:r>
      <w:r>
        <w:rPr>
          <w:sz w:val="24"/>
          <w:szCs w:val="24"/>
        </w:rPr>
        <w:t>.</w:t>
      </w:r>
      <w:r w:rsidRPr="005D4A9A">
        <w:rPr>
          <w:sz w:val="24"/>
          <w:szCs w:val="24"/>
        </w:rPr>
        <w:t>č.br. 925/354, u nar</w:t>
      </w:r>
      <w:r>
        <w:rPr>
          <w:sz w:val="24"/>
          <w:szCs w:val="24"/>
        </w:rPr>
        <w:t xml:space="preserve">avi oranica površine 51 m2 i </w:t>
      </w:r>
      <w:r w:rsidRPr="005D4A9A">
        <w:rPr>
          <w:sz w:val="24"/>
          <w:szCs w:val="24"/>
        </w:rPr>
        <w:t>k</w:t>
      </w:r>
      <w:r>
        <w:rPr>
          <w:sz w:val="24"/>
          <w:szCs w:val="24"/>
        </w:rPr>
        <w:t>.</w:t>
      </w:r>
      <w:r w:rsidRPr="005D4A9A">
        <w:rPr>
          <w:sz w:val="24"/>
          <w:szCs w:val="24"/>
        </w:rPr>
        <w:t>č.br. 925/355, u naravi oranica površine 141 m2,</w:t>
      </w:r>
    </w:p>
    <w:p w:rsidRDefault="005D4A9A" w:rsidP="005D4A9A" w:rsidR="005D4A9A" w:rsidRPr="005D4A9A">
      <w:pPr>
        <w:pStyle w:val="Odlomakpopisa"/>
        <w:numPr>
          <w:ilvl w:val="0"/>
          <w:numId w:val="8"/>
        </w:numPr>
        <w:suppressAutoHyphens/>
        <w:overflowPunct/>
        <w:autoSpaceDE/>
        <w:adjustRightInd/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zk.ul.br. 2155 k.o. Resnik, </w:t>
      </w:r>
      <w:r w:rsidRPr="005D4A9A">
        <w:rPr>
          <w:sz w:val="24"/>
          <w:szCs w:val="24"/>
        </w:rPr>
        <w:t>k</w:t>
      </w:r>
      <w:r>
        <w:rPr>
          <w:sz w:val="24"/>
          <w:szCs w:val="24"/>
        </w:rPr>
        <w:t>.</w:t>
      </w:r>
      <w:r w:rsidRPr="005D4A9A">
        <w:rPr>
          <w:sz w:val="24"/>
          <w:szCs w:val="24"/>
        </w:rPr>
        <w:t xml:space="preserve">č.br. 925/29, u naravi oranica </w:t>
      </w:r>
      <w:r>
        <w:rPr>
          <w:sz w:val="24"/>
          <w:szCs w:val="24"/>
        </w:rPr>
        <w:t xml:space="preserve">površine 17 m2 i </w:t>
      </w:r>
      <w:r w:rsidRPr="005D4A9A">
        <w:rPr>
          <w:sz w:val="24"/>
          <w:szCs w:val="24"/>
        </w:rPr>
        <w:t>k</w:t>
      </w:r>
      <w:r>
        <w:rPr>
          <w:sz w:val="24"/>
          <w:szCs w:val="24"/>
        </w:rPr>
        <w:t>.</w:t>
      </w:r>
      <w:r w:rsidRPr="005D4A9A">
        <w:rPr>
          <w:sz w:val="24"/>
          <w:szCs w:val="24"/>
        </w:rPr>
        <w:t xml:space="preserve">č.br.925/350, u naravi oranica površine 83 m2, </w:t>
      </w:r>
    </w:p>
    <w:p w:rsidRDefault="005D4A9A" w:rsidP="005D4A9A" w:rsidR="005D4A9A" w:rsidRPr="005D4A9A">
      <w:pPr>
        <w:pStyle w:val="Odlomakpopisa"/>
        <w:numPr>
          <w:ilvl w:val="0"/>
          <w:numId w:val="8"/>
        </w:numPr>
        <w:suppressAutoHyphens/>
        <w:overflowPunct/>
        <w:autoSpaceDE/>
        <w:adjustRightInd/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zk.ul.br. 2183 k.o. Resnik, </w:t>
      </w:r>
      <w:r w:rsidRPr="005D4A9A">
        <w:rPr>
          <w:sz w:val="24"/>
          <w:szCs w:val="24"/>
        </w:rPr>
        <w:t>k</w:t>
      </w:r>
      <w:r>
        <w:rPr>
          <w:sz w:val="24"/>
          <w:szCs w:val="24"/>
        </w:rPr>
        <w:t>.</w:t>
      </w:r>
      <w:r w:rsidRPr="005D4A9A">
        <w:rPr>
          <w:sz w:val="24"/>
          <w:szCs w:val="24"/>
        </w:rPr>
        <w:t>č.br. 925/27, u naravi oranica Resničina u Resničini površine 567 čhv,</w:t>
      </w:r>
    </w:p>
    <w:p w:rsidRDefault="005D4A9A" w:rsidP="005D4A9A" w:rsidR="005D4A9A" w:rsidRPr="005D4A9A">
      <w:pPr>
        <w:pStyle w:val="Odlomakpopisa"/>
        <w:numPr>
          <w:ilvl w:val="0"/>
          <w:numId w:val="8"/>
        </w:numPr>
        <w:suppressAutoHyphens/>
        <w:overflowPunct/>
        <w:autoSpaceDE/>
        <w:adjustRightInd/>
        <w:spacing w:after="160"/>
        <w:jc w:val="both"/>
        <w:rPr>
          <w:sz w:val="24"/>
          <w:szCs w:val="24"/>
        </w:rPr>
      </w:pPr>
      <w:r w:rsidRPr="005D4A9A">
        <w:rPr>
          <w:sz w:val="24"/>
          <w:szCs w:val="24"/>
        </w:rPr>
        <w:t>zk.ul.br. 2185 k.o. Resnik, k</w:t>
      </w:r>
      <w:r>
        <w:rPr>
          <w:sz w:val="24"/>
          <w:szCs w:val="24"/>
        </w:rPr>
        <w:t>.</w:t>
      </w:r>
      <w:r w:rsidRPr="005D4A9A">
        <w:rPr>
          <w:sz w:val="24"/>
          <w:szCs w:val="24"/>
        </w:rPr>
        <w:t>č.br. 925/28, u naravi oranica površine 1883m2, k</w:t>
      </w:r>
      <w:r>
        <w:rPr>
          <w:sz w:val="24"/>
          <w:szCs w:val="24"/>
        </w:rPr>
        <w:t>.</w:t>
      </w:r>
      <w:r w:rsidRPr="005D4A9A">
        <w:rPr>
          <w:sz w:val="24"/>
          <w:szCs w:val="24"/>
        </w:rPr>
        <w:t>č.br. 925/285, u n</w:t>
      </w:r>
      <w:r>
        <w:rPr>
          <w:sz w:val="24"/>
          <w:szCs w:val="24"/>
        </w:rPr>
        <w:t xml:space="preserve">aravi oranica površine 67 m2 i </w:t>
      </w:r>
      <w:r w:rsidRPr="005D4A9A">
        <w:rPr>
          <w:sz w:val="24"/>
          <w:szCs w:val="24"/>
        </w:rPr>
        <w:t>k</w:t>
      </w:r>
      <w:r>
        <w:rPr>
          <w:sz w:val="24"/>
          <w:szCs w:val="24"/>
        </w:rPr>
        <w:t>.</w:t>
      </w:r>
      <w:r w:rsidRPr="005D4A9A">
        <w:rPr>
          <w:sz w:val="24"/>
          <w:szCs w:val="24"/>
        </w:rPr>
        <w:t>č.br. 925/349, u naravi oranica površine 2 m2.</w:t>
      </w:r>
    </w:p>
    <w:p w:rsidRDefault="00FA03D2" w:rsidP="00F05FF6" w:rsidR="007E2F47" w:rsidRPr="004954B9">
      <w:pPr>
        <w:ind w:firstLine="68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 w:rsidR="005D4A9A">
        <w:rPr>
          <w:sz w:val="24"/>
        </w:rPr>
        <w:t xml:space="preserve">  Na nekretninama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 </w:t>
      </w:r>
      <w:r w:rsidR="005D4A9A">
        <w:rPr>
          <w:sz w:val="24"/>
          <w:szCs w:val="24"/>
        </w:rPr>
        <w:t>HETA ASSET RESOLUTION AG, OIB: 90730821413, Austrija, Klagenfurt am Worthersee, Alepn-Adria-Platz 1</w:t>
      </w:r>
      <w:r w:rsidR="00112C2D" w:rsidRPr="004954B9">
        <w:rPr>
          <w:sz w:val="24"/>
        </w:rPr>
        <w:t>.</w:t>
      </w:r>
      <w:r w:rsidR="007E2F47" w:rsidRPr="004954B9">
        <w:rPr>
          <w:sz w:val="24"/>
        </w:rPr>
        <w:t xml:space="preserve">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5D4A9A">
        <w:rPr>
          <w:sz w:val="24"/>
        </w:rPr>
        <w:t>diti će se vrijednost nekretnina opisanih</w:t>
      </w:r>
      <w:r w:rsidR="00F05FF6">
        <w:rPr>
          <w:sz w:val="24"/>
        </w:rPr>
        <w:t xml:space="preserve">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 xml:space="preserve">g odjela Općinskog </w:t>
      </w:r>
      <w:r w:rsidR="005D4A9A">
        <w:rPr>
          <w:sz w:val="24"/>
        </w:rPr>
        <w:t xml:space="preserve">građanskog </w:t>
      </w:r>
      <w:r w:rsidR="00D61FB1">
        <w:rPr>
          <w:sz w:val="24"/>
        </w:rPr>
        <w:t>sud</w:t>
      </w:r>
      <w:r w:rsidR="00C5150F">
        <w:rPr>
          <w:sz w:val="24"/>
        </w:rPr>
        <w:t>a</w:t>
      </w:r>
      <w:r w:rsidR="00D61FB1">
        <w:rPr>
          <w:sz w:val="24"/>
        </w:rPr>
        <w:t xml:space="preserve"> u </w:t>
      </w:r>
      <w:r w:rsidR="00173399">
        <w:rPr>
          <w:sz w:val="24"/>
        </w:rPr>
        <w:t>Zagrebu</w:t>
      </w:r>
      <w:r w:rsidR="00D8769D">
        <w:rPr>
          <w:sz w:val="24"/>
        </w:rPr>
        <w:t>.</w:t>
      </w:r>
    </w:p>
    <w:p w:rsidRDefault="002051FF" w:rsidP="00F05FF6" w:rsidR="002051FF">
      <w:pPr>
        <w:rPr>
          <w:sz w:val="24"/>
        </w:rPr>
      </w:pP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lastRenderedPageBreak/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8D5632">
        <w:rPr>
          <w:sz w:val="24"/>
        </w:rPr>
        <w:t>5775/16-32 od 2</w:t>
      </w:r>
      <w:r w:rsidR="00F05FF6">
        <w:rPr>
          <w:sz w:val="24"/>
        </w:rPr>
        <w:t xml:space="preserve">. </w:t>
      </w:r>
      <w:r w:rsidR="008D5632">
        <w:rPr>
          <w:sz w:val="24"/>
        </w:rPr>
        <w:t>prosinca</w:t>
      </w:r>
      <w:r w:rsidR="00173399">
        <w:rPr>
          <w:sz w:val="24"/>
        </w:rPr>
        <w:t xml:space="preserve"> 2016.</w:t>
      </w:r>
      <w:r w:rsidR="00F05FF6">
        <w:rPr>
          <w:sz w:val="24"/>
        </w:rPr>
        <w:t xml:space="preserve"> otvoren je nad dužnikom </w:t>
      </w:r>
      <w:r>
        <w:rPr>
          <w:sz w:val="24"/>
        </w:rPr>
        <w:t xml:space="preserve">stečajni postupak. </w:t>
      </w:r>
      <w:r w:rsidR="00605D9C">
        <w:rPr>
          <w:sz w:val="24"/>
        </w:rPr>
        <w:t>Steča</w:t>
      </w:r>
      <w:r w:rsidR="00F05FF6">
        <w:rPr>
          <w:sz w:val="24"/>
        </w:rPr>
        <w:t>jnu masu stečajnog dužnika čini</w:t>
      </w:r>
      <w:r w:rsidR="00605D9C">
        <w:rPr>
          <w:sz w:val="24"/>
        </w:rPr>
        <w:t xml:space="preserve"> u izreci </w:t>
      </w:r>
      <w:r w:rsidR="00F05FF6">
        <w:rPr>
          <w:sz w:val="24"/>
        </w:rPr>
        <w:t>opisan</w:t>
      </w:r>
      <w:r w:rsidR="008D5632">
        <w:rPr>
          <w:sz w:val="24"/>
        </w:rPr>
        <w:t>e</w:t>
      </w:r>
      <w:r w:rsidR="00605D9C">
        <w:rPr>
          <w:sz w:val="24"/>
        </w:rPr>
        <w:t xml:space="preserve"> </w:t>
      </w:r>
      <w:r w:rsidR="008D5632">
        <w:rPr>
          <w:sz w:val="24"/>
        </w:rPr>
        <w:t>nekretnine</w:t>
      </w:r>
      <w:r w:rsidR="00D8769D">
        <w:rPr>
          <w:sz w:val="24"/>
        </w:rPr>
        <w:t xml:space="preserve">. </w:t>
      </w:r>
    </w:p>
    <w:p w:rsidRDefault="00605D9C" w:rsidP="00BF77C6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  <w:r w:rsidR="00BF77C6">
        <w:rPr>
          <w:sz w:val="24"/>
        </w:rPr>
        <w:t>S</w:t>
      </w:r>
      <w:r w:rsidR="00573F89">
        <w:rPr>
          <w:sz w:val="24"/>
        </w:rPr>
        <w:t>tečajni upravitelj podnio je</w:t>
      </w:r>
      <w:r w:rsidR="00C47F26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8D5632">
        <w:rPr>
          <w:sz w:val="24"/>
        </w:rPr>
        <w:t>navedenih</w:t>
      </w:r>
      <w:r w:rsidR="00F05FF6">
        <w:rPr>
          <w:sz w:val="24"/>
        </w:rPr>
        <w:t xml:space="preserve"> </w:t>
      </w:r>
      <w:r w:rsidR="00573F89">
        <w:rPr>
          <w:sz w:val="24"/>
        </w:rPr>
        <w:t>nekretnin</w:t>
      </w:r>
      <w:r w:rsidR="008D5632">
        <w:rPr>
          <w:sz w:val="24"/>
        </w:rPr>
        <w:t>a</w:t>
      </w:r>
      <w:r w:rsidR="00F05FF6">
        <w:rPr>
          <w:sz w:val="24"/>
        </w:rPr>
        <w:t xml:space="preserve">, </w:t>
      </w:r>
      <w:r w:rsidR="00573F89">
        <w:rPr>
          <w:sz w:val="24"/>
        </w:rPr>
        <w:t>na koj</w:t>
      </w:r>
      <w:r w:rsidR="008D5632">
        <w:rPr>
          <w:sz w:val="24"/>
        </w:rPr>
        <w:t>ima</w:t>
      </w:r>
      <w:r w:rsidR="00573F89">
        <w:rPr>
          <w:sz w:val="24"/>
        </w:rPr>
        <w:t xml:space="preserve"> postoji razlučno pravo</w:t>
      </w:r>
      <w:r w:rsidR="00F05FF6">
        <w:rPr>
          <w:sz w:val="24"/>
        </w:rPr>
        <w:t>,</w:t>
      </w:r>
      <w:r w:rsidR="00573F89"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>Zaključkom o prodaji odredit će se vrijednost nekretnin</w:t>
      </w:r>
      <w:r w:rsidR="00112C2D">
        <w:rPr>
          <w:sz w:val="24"/>
          <w:lang w:val="en-GB"/>
        </w:rPr>
        <w:t>e</w:t>
      </w:r>
      <w:r w:rsidRPr="00F05FF6">
        <w:rPr>
          <w:sz w:val="24"/>
          <w:lang w:val="en-GB"/>
        </w:rPr>
        <w:t xml:space="preserve">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8D5632">
        <w:rPr>
          <w:sz w:val="24"/>
        </w:rPr>
        <w:t>11</w:t>
      </w:r>
      <w:r>
        <w:rPr>
          <w:sz w:val="24"/>
        </w:rPr>
        <w:t xml:space="preserve">. </w:t>
      </w:r>
      <w:r w:rsidR="008D5632">
        <w:rPr>
          <w:sz w:val="24"/>
        </w:rPr>
        <w:t>rujna</w:t>
      </w:r>
      <w:r w:rsidR="00112C2D">
        <w:rPr>
          <w:sz w:val="24"/>
        </w:rPr>
        <w:t xml:space="preserve"> 2017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112C2D" w:rsidP="008E6272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112C2D" w:rsidP="008E6272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EF78E8">
        <w:rPr>
          <w:sz w:val="24"/>
        </w:rPr>
        <w:t>,v.r.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EF78E8" w:rsidP="00C359B6" w:rsidR="00EF78E8">
      <w:pPr>
        <w:pStyle w:val="Bezproreda"/>
        <w:ind w:left="4956"/>
        <w:jc w:val="right"/>
      </w:pPr>
      <w:r>
        <w:t>Za točnost otpravka - ovlašteni službenik</w:t>
      </w:r>
    </w:p>
    <w:p w:rsidRDefault="00EF78E8" w:rsidP="00C359B6" w:rsidR="00EF78E8">
      <w:pPr>
        <w:pStyle w:val="Bezproreda"/>
        <w:ind w:left="4956"/>
        <w:jc w:val="right"/>
      </w:pPr>
      <w:r>
        <w:t>Karmela Dolenc</w:t>
      </w:r>
    </w:p>
    <w:p w:rsidRDefault="00EF78E8" w:rsidR="00EF78E8">
      <w:pPr>
        <w:jc w:val="both"/>
        <w:rPr>
          <w:sz w:val="24"/>
        </w:rPr>
      </w:pPr>
    </w:p>
    <w:sectPr w:rsidSect="008E6272" w:rsidR="00EF78E8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6E611A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 w:rsidR="005D4A9A">
      <w:rPr>
        <w:sz w:val="24"/>
      </w:rPr>
      <w:t>5775</w:t>
    </w:r>
    <w:r w:rsidR="00F05FF6">
      <w:rPr>
        <w:sz w:val="24"/>
      </w:rPr>
      <w:t>/1</w:t>
    </w:r>
    <w:r w:rsidR="004954B9">
      <w:rPr>
        <w:sz w:val="24"/>
      </w:rPr>
      <w:t>6-</w:t>
    </w:r>
    <w:r w:rsidR="006E611A">
      <w:rPr>
        <w:sz w:val="24"/>
      </w:rPr>
      <w:t>70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6759E"/>
    <w:multiLevelType w:val="hybridMultilevel"/>
    <w:tmpl w:val="4EA2F44A"/>
    <w:lvl w:tplc="91BAFB60" w:ilvl="0">
      <w:start w:val="1"/>
      <w:numFmt w:val="upperRoman"/>
      <w:lvlText w:val="%1."/>
      <w:lvlJc w:val="left"/>
      <w:pPr>
        <w:ind w:hanging="72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35D90342"/>
    <w:multiLevelType w:val="multilevel"/>
    <w:tmpl w:val="4EDA4FF2"/>
    <w:lvl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5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6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275B6"/>
    <w:rsid w:val="00070E39"/>
    <w:rsid w:val="00090436"/>
    <w:rsid w:val="000959E1"/>
    <w:rsid w:val="001042FF"/>
    <w:rsid w:val="00112C2D"/>
    <w:rsid w:val="001150F8"/>
    <w:rsid w:val="001453AD"/>
    <w:rsid w:val="00173399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954B9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D4A9A"/>
    <w:rsid w:val="005E74BC"/>
    <w:rsid w:val="00605D9C"/>
    <w:rsid w:val="00617ED7"/>
    <w:rsid w:val="00626AAB"/>
    <w:rsid w:val="00672596"/>
    <w:rsid w:val="006B0E7F"/>
    <w:rsid w:val="006B58E5"/>
    <w:rsid w:val="006E611A"/>
    <w:rsid w:val="00766D9D"/>
    <w:rsid w:val="007E2F47"/>
    <w:rsid w:val="008051B0"/>
    <w:rsid w:val="0082194B"/>
    <w:rsid w:val="0083451A"/>
    <w:rsid w:val="008747F2"/>
    <w:rsid w:val="008A2E30"/>
    <w:rsid w:val="008A79BB"/>
    <w:rsid w:val="008D5632"/>
    <w:rsid w:val="008E6272"/>
    <w:rsid w:val="008F7177"/>
    <w:rsid w:val="00906D18"/>
    <w:rsid w:val="009501DA"/>
    <w:rsid w:val="009549C7"/>
    <w:rsid w:val="009A7414"/>
    <w:rsid w:val="009B38D1"/>
    <w:rsid w:val="009D521E"/>
    <w:rsid w:val="00A10516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A4C94"/>
    <w:rsid w:val="00BB60E8"/>
    <w:rsid w:val="00BF77C6"/>
    <w:rsid w:val="00C17D75"/>
    <w:rsid w:val="00C22B27"/>
    <w:rsid w:val="00C33203"/>
    <w:rsid w:val="00C44E71"/>
    <w:rsid w:val="00C47F26"/>
    <w:rsid w:val="00C5150F"/>
    <w:rsid w:val="00C6242C"/>
    <w:rsid w:val="00CD18A4"/>
    <w:rsid w:val="00D13308"/>
    <w:rsid w:val="00D154B1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6833"/>
    <w:rsid w:val="00E80511"/>
    <w:rsid w:val="00E95EDE"/>
    <w:rsid w:val="00E969EC"/>
    <w:rsid w:val="00EF78E8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qFormat/>
    <w:rsid w:val="00173399"/>
    <w:pPr>
      <w:ind w:left="720"/>
      <w:contextualSpacing/>
    </w:pPr>
    <w:rPr>
      <w:sz w:val="22"/>
    </w:rPr>
  </w:style>
  <w:style w:styleId="Podnaslov" w:type="paragraph">
    <w:name w:val="Subtitle"/>
    <w:basedOn w:val="Normal"/>
    <w:link w:val="PodnaslovChar"/>
    <w:qFormat/>
    <w:rsid w:val="000275B6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75B6"/>
    <w:rPr>
      <w:rFonts w:hAnsi="Tahoma" w:ascii="Tahoma"/>
      <w:b/>
      <w:color w:val="0000FF"/>
      <w:sz w:val="24"/>
    </w:rPr>
  </w:style>
  <w:style w:styleId="Bezproreda" w:type="paragraph">
    <w:name w:val="No Spacing"/>
    <w:uiPriority w:val="1"/>
    <w:qFormat/>
    <w:rsid w:val="00EF78E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qFormat/>
    <w:rsid w:val="00173399"/>
    <w:pPr>
      <w:ind w:left="720"/>
      <w:contextualSpacing/>
    </w:pPr>
    <w:rPr>
      <w:sz w:val="22"/>
    </w:rPr>
  </w:style>
  <w:style w:styleId="Podnaslov" w:type="paragraph">
    <w:name w:val="Subtitle"/>
    <w:basedOn w:val="Normal"/>
    <w:link w:val="PodnaslovChar"/>
    <w:qFormat/>
    <w:rsid w:val="000275B6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75B6"/>
    <w:rPr>
      <w:rFonts w:ascii="Tahoma" w:hAnsi="Tahoma"/>
      <w:b/>
      <w:color w:val="0000FF"/>
      <w:sz w:val="24"/>
    </w:rPr>
  </w:style>
  <w:style w:styleId="Bezproreda" w:type="paragraph">
    <w:name w:val="No Spacing"/>
    <w:uiPriority w:val="1"/>
    <w:qFormat/>
    <w:rsid w:val="00EF78E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stečajnom upravitelju
2.	razlučnom vjerovniku  HETA ASSET RESOLUTION AG, OIB: 90730821413, Austrija, Klagenfurt am Worthersee, Alepn-Adria-Platz 1 po punom.
3.	Općinski građanski sud u Zagrebu, zk odjel 
4.	e oglasna ploča</izvorni_sadrzaj>
    <derivirana_varijabla naziv="DomainObject.Primjedba_1">DNA:
1.	stečajnom upravitelju
2.	razlučnom vjerovniku  HETA ASSET RESOLUTION AG, OIB: 90730821413, Austrija, Klagenfurt am Worthersee, Alepn-Adria-Platz 1 po punom.
3.	Općinski građanski sud u Zagrebu, zk odjel 
4.	e oglasna ploča</derivirana_varijabla>
  </DomainObject.Primjedba>
  <DomainObject.Oznaka>
    <izvorni_sadrzaj>St-5775/2016-70</izvorni_sadrzaj>
    <derivirana_varijabla naziv="DomainObject.Oznaka_1">St-5775/2016-70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spisa na VTS, original spis ostaje u referadi</izvorni_sadrzaj>
    <derivirana_varijabla naziv="DomainObject.Predmet.Opis_1">kopija spisa na VTS, original spis ostaje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St-5775/2016</izvorni_sadrzaj>
    <derivirana_varijabla naziv="DomainObject.Predmet.OznakaBroj_1">St-5775/2016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HOJAN d.o.o. zastupanog po punomoćniku Davorin Hojan</izvorni_sadrzaj>
    <derivirana_varijabla naziv="DomainObject.Predmet.ProtustrankaFormated_1">  AUTO KUĆA HOJAN d.o.o. zastupanog po punomoćniku Davorin Hojan</derivirana_varijabla>
  </DomainObject.Predmet.ProtustrankaFormated>
  <DomainObject.Predmet.ProtustrankaFormatedOIB>
    <izvorni_sadrzaj>  AUTO KUĆA HOJAN d.o.o., OIB 06815570391 zastupanog po punomoćniku Davorin Hojan</izvorni_sadrzaj>
    <derivirana_varijabla naziv="DomainObject.Predmet.ProtustrankaFormatedOIB_1">  AUTO KUĆA HOJAN d.o.o., OIB 06815570391 zastupanog po punomoćniku Davorin Hojan</derivirana_varijabla>
  </DomainObject.Predmet.ProtustrankaFormatedOIB>
  <DomainObject.Predmet.ProtustrankaFormatedWithAdress>
    <izvorni_sadrzaj> AUTO KUĆA HOJAN d.o.o., Ljudevita Posavskog 43, 10360 Sesvete zastupanog po punomoćniku Davorin Hojan</izvorni_sadrzaj>
    <derivirana_varijabla naziv="DomainObject.Predmet.ProtustrankaFormatedWithAdress_1"> AUTO KUĆA HOJAN d.o.o., Ljudevita Posavskog 43, 10360 Sesvete zastupanog po punomoćniku Davorin Hojan</derivirana_varijabla>
  </DomainObject.Predmet.ProtustrankaFormatedWithAdress>
  <DomainObject.Predmet.ProtustrankaFormatedWithAdressOIB>
    <izvorni_sadrzaj> AUTO KUĆA HOJAN d.o.o., OIB 06815570391, Ljudevita Posavskog 43, 10360 Sesvete zastupanog po punomoćniku Davorin Hojan</izvorni_sadrzaj>
    <derivirana_varijabla naziv="DomainObject.Predmet.ProtustrankaFormatedWithAdressOIB_1"> AUTO KUĆA HOJAN d.o.o., OIB 06815570391, Ljudevita Posavskog 43, 10360 Sesvete zastupanog po punomoćniku Davorin Hojan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kolovoza 2017.</izvorni_sadrzaj>
    <derivirana_varijabla naziv="DomainObject.Predmet.SpisIzvanSuda.DatumIzlazaSpisa_1">28. kolovoza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HETA ASSET RESOLUTION AG zastupanog po punomoćniku NATALIJA LACMANOVIĆ; C.J.I. Autohandel GmbH; MARJAN HABIČ</izvorni_sadrzaj>
    <derivirana_varijabla naziv="DomainObject.Predmet.StrankaFormated_1">  FINA Regionalni centar Zagreb; HETA ASSET RESOLUTION HRVATSKA d.o.o.; HETA ASSET RESOLUTION AG zastupanog po punomoćniku NATALIJA LACMANOVIĆ; C.J.I. Autohandel GmbH; MARJAN HABIČ</derivirana_varijabla>
  </DomainObject.Predmet.StrankaFormated>
  <DomainObject.Predmet.StrankaFormatedOIB>
    <izvorni_sadrzaj>  FINA Regionalni centar Zagreb, OIB 85821130368; HETA ASSET RESOLUTION HRVATSKA d.o.o., OIB 87064273078; HETA ASSET RESOLUTION AG, OIB 90730821413 zastupanog po punomoćniku NATALIJA LACMANOVIĆ; C.J.I. Autohandel GmbH; MARJAN HABIČ, OIB 62919685222</izvorni_sadrzaj>
    <derivirana_varijabla naziv="DomainObject.Predmet.StrankaFormatedOIB_1">  FINA Regionalni centar Zagreb, OIB 85821130368; HETA ASSET RESOLUTION HRVATSKA d.o.o., OIB 87064273078; HETA ASSET RESOLUTION AG, OIB 90730821413 zastupanog po punomoćniku NATALIJA LACMANOVIĆ; C.J.I. Autohandel GmbH; MARJAN HABIČ, OIB 62919685222</derivirana_varijabla>
  </DomainObject.Predmet.StrankaFormatedOIB>
  <DomainObject.Predmet.StrankaFormatedWithAdress>
    <izvorni_sadrzaj> FINA Regionalni centar Zagreb, Trg svibanjskih žrtava 1995. 1, 10000 Zagreb; HETA ASSET RESOLUTION HRVATSKA d.o.o., Koranska 16, 10000 Zagreb; HETA ASSET RESOLUTION AG, Alpen-Adria-Platz 1, A-9020 Klagenfurt am Worthersee zastupanog po punomoćniku NATALIJA LACMANOVIĆ; C.J.I. Autohandel GmbH, Elcherweg, D-85406 Zolling; MARJAN HABIČ, Kozljek 3b, Begunje pri Cerknici</izvorni_sadrzaj>
    <derivirana_varijabla naziv="DomainObject.Predmet.StrankaFormatedWithAdress_1"> FINA Regionalni centar Zagreb, Trg svibanjskih žrtava 1995. 1, 10000 Zagreb; HETA ASSET RESOLUTION HRVATSKA d.o.o., Koranska 16, 10000 Zagreb; HETA ASSET RESOLUTION AG, Alpen-Adria-Platz 1, A-9020 Klagenfurt am Worthersee zastupanog po punomoćniku NATALIJA LACMANOVIĆ; C.J.I. Autohandel GmbH, Elcherweg, D-85406 Zolling; MARJAN HABIČ, Kozljek 3b, Begunje pri Cerknici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LACMANOVIĆ; C.J.I. Autohandel GmbH, Elcherweg, D-85406 Zolling; MARJAN HABIČ, OIB 62919685222, Kozljek 3b, Begunje pri Cerknici</izvorni_sadrzaj>
    <derivirana_varijabla naziv="DomainObject.Predmet.StrankaFormatedWithAdressOIB_1"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LACMANOVIĆ; C.J.I. Autohandel GmbH, Elcherweg, D-85406 Zolling; MARJAN HABIČ, OIB 62919685222, Kozljek 3b, Begunje pri Cerknici</derivirana_varijabla>
  </DomainObject.Predmet.StrankaFormatedWithAdressOIB>
  <DomainObject.Predmet.StrankaWithAdress>
    <izvorni_sadrzaj>FINA Regionalni centar Zagreb Trg svibanjskih žrtava 1995. 1,10000 Zagreb,HETA ASSET RESOLUTION HRVATSKA d.o.o. Koranska 16,10000 Zagreb,HETA ASSET RESOLUTION AG Alpen-Adria-Platz 1,A-9020 Klagenfurt am Worthersee,C.J.I. Autohandel GmbH Elcherweg,D-85406 Zolling,MARJAN HABIČ Kozljek 3b,Begunje pri Cerknici</izvorni_sadrzaj>
    <derivirana_varijabla naziv="DomainObject.Predmet.StrankaWithAdress_1">FINA Regionalni centar Zagreb Trg svibanjskih žrtava 1995. 1,10000 Zagreb,HETA ASSET RESOLUTION HRVATSKA d.o.o. Koranska 16,10000 Zagreb,HETA ASSET RESOLUTION AG Alpen-Adria-Platz 1,A-9020 Klagenfurt am Worthersee,C.J.I. Autohandel GmbH Elcherweg,D-85406 Zolling,MARJAN HABIČ Kozljek 3b,Begunje pri Cerknici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Koranska 16,10000 Zagreb,HETA ASSET RESOLUTION AG, OIB 90730821413, Alpen-Adria-Platz 1,A-9020 Klagenfurt am Worthersee,C.J.I. Autohandel GmbH, Elcherweg,D-85406 Zolling,MARJAN HABIČ, OIB 62919685222, Kozljek 3b,Begunje pri Cerknici</izvorni_sadrzaj>
    <derivirana_varijabla naziv="DomainObject.Predmet.StrankaWithAdressOIB_1">FINA Regionalni centar Zagreb, OIB 85821130368, Trg svibanjskih žrtava 1995. 1,10000 Zagreb,HETA ASSET RESOLUTION HRVATSKA d.o.o., OIB 87064273078, Koranska 16,10000 Zagreb,HETA ASSET RESOLUTION AG, OIB 90730821413, Alpen-Adria-Platz 1,A-9020 Klagenfurt am Worthersee,C.J.I. Autohandel GmbH, Elcherweg,D-85406 Zolling,MARJAN HABIČ, OIB 62919685222, Kozljek 3b,Begunje pri Cerknici</derivirana_varijabla>
  </DomainObject.Predmet.StrankaWithAdressOIB>
  <DomainObject.Predmet.StrankaNazivFormated>
    <izvorni_sadrzaj>FINA Regionalni centar Zagreb,HETA ASSET RESOLUTION HRVATSKA d.o.o.,HETA ASSET RESOLUTION AG,C.J.I. Autohandel GmbH,MARJAN HABIČ</izvorni_sadrzaj>
    <derivirana_varijabla naziv="DomainObject.Predmet.StrankaNazivFormated_1">FINA Regionalni centar Zagreb,HETA ASSET RESOLUTION HRVATSKA d.o.o.,HETA ASSET RESOLUTION AG,C.J.I. Autohandel GmbH,MARJAN HABIČ</derivirana_varijabla>
  </DomainObject.Predmet.StrankaNazivFormated>
  <DomainObject.Predmet.StrankaNazivFormatedOIB>
    <izvorni_sadrzaj>FINA Regionalni centar Zagreb, OIB 85821130368,HETA ASSET RESOLUTION HRVATSKA d.o.o., OIB 87064273078,HETA ASSET RESOLUTION AG, OIB 90730821413,C.J.I. Autohandel GmbH,MARJAN HABIČ, OIB 62919685222</izvorni_sadrzaj>
    <derivirana_varijabla naziv="DomainObject.Predmet.StrankaNazivFormatedOIB_1">FINA Regionalni centar Zagreb, OIB 85821130368,HETA ASSET RESOLUTION HRVATSKA d.o.o., OIB 87064273078,HETA ASSET RESOLUTION AG, OIB 90730821413,C.J.I. Autohandel GmbH,MARJAN HABIČ, OIB 62919685222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HETA ASSET RESOLUTION HRVATSKA d.o.o.</item>
      <item>HETA ASSET RESOLUTION AG zastupanog po punomoćniku NATALIJA LACMANOVIĆ</item>
      <item>C.J.I. Autohandel GmbH</item>
      <item>MARJAN HABIČ</item>
    </izvorni_sadrzaj>
    <derivirana_varijabla naziv="DomainObject.Predmet.StrankaListFormated_1">
      <item>FINA Regionalni centar Zagreb</item>
      <item>HETA ASSET RESOLUTION HRVATSKA d.o.o.</item>
      <item>HETA ASSET RESOLUTION AG zastupanog po punomoćniku NATALIJA LACMANOVIĆ</item>
      <item>C.J.I. Autohandel GmbH</item>
      <item>MARJAN HABIČ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HETA ASSET RESOLUTION AG, OIB 90730821413 zastupanog po punomoćniku NATALIJA LACMANOVIĆ</item>
      <item>C.J.I. Autohandel GmbH</item>
      <item>MARJAN HABIČ, OIB 62919685222</item>
    </izvorni_sadrzaj>
    <derivirana_varijabla naziv="DomainObject.Predmet.StrankaListFormatedOIB_1">
      <item>FINA Regionalni centar Zagreb, OIB 85821130368</item>
      <item>HETA ASSET RESOLUTION HRVATSKA d.o.o., OIB 87064273078</item>
      <item>HETA ASSET RESOLUTION AG, OIB 90730821413 zastupanog po punomoćniku NATALIJA LACMANOVIĆ</item>
      <item>C.J.I. Autohandel GmbH</item>
      <item>MARJAN HABIČ, OIB 62919685222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  <item>C.J.I. Autohandel GmbH, Elcherweg, D-85406 Zolling</item>
      <item>MARJAN HABIČ, Kozljek 3b, Begunje pri Cerknici</item>
    </izvorni_sadrzaj>
    <derivirana_varijabla naziv="DomainObject.Predmet.StrankaListFormatedWithAdress_1"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  <item>C.J.I. Autohandel GmbH, Elcherweg, D-85406 Zolling</item>
      <item>MARJAN HABIČ, Kozljek 3b, Begunje pri Cerknici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  <item>C.J.I. Autohandel GmbH, Elcherweg, D-85406 Zolling</item>
      <item>MARJAN HABIČ, OIB 62919685222, Kozljek 3b, Begunje pri Cerknici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  <item>C.J.I. Autohandel GmbH, Elcherweg, D-85406 Zolling</item>
      <item>MARJAN HABIČ, OIB 62919685222, Kozljek 3b, Begunje pri Cerknici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HETA ASSET RESOLUTION AG</item>
      <item>C.J.I. Autohandel GmbH</item>
      <item>MARJAN HABIČ</item>
    </izvorni_sadrzaj>
    <derivirana_varijabla naziv="DomainObject.Predmet.StrankaListNazivFormated_1">
      <item>FINA Regionalni centar Zagreb</item>
      <item>HETA ASSET RESOLUTION HRVATSKA d.o.o.</item>
      <item>HETA ASSET RESOLUTION AG</item>
      <item>C.J.I. Autohandel GmbH</item>
      <item>MARJAN HABIČ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HETA ASSET RESOLUTION AG, OIB 90730821413</item>
      <item>C.J.I. Autohandel GmbH</item>
      <item>MARJAN HABIČ, OIB 62919685222</item>
    </izvorni_sadrzaj>
    <derivirana_varijabla naziv="DomainObject.Predmet.StrankaListNazivFormatedOIB_1">
      <item>FINA Regionalni centar Zagreb, OIB 85821130368</item>
      <item>HETA ASSET RESOLUTION HRVATSKA d.o.o., OIB 87064273078</item>
      <item>HETA ASSET RESOLUTION AG, OIB 90730821413</item>
      <item>C.J.I. Autohandel GmbH</item>
      <item>MARJAN HABIČ, OIB 62919685222</item>
    </derivirana_varijabla>
  </DomainObject.Predmet.StrankaListNazivFormatedOIB>
  <DomainObject.Predmet.ProtuStrankaListFormated>
    <izvorni_sadrzaj>
      <item>AUTO KUĆA HOJAN d.o.o. zastupanog po punomoćniku Davorin Hojan</item>
    </izvorni_sadrzaj>
    <derivirana_varijabla naziv="DomainObject.Predmet.ProtuStrankaListFormated_1">
      <item>AUTO KUĆA HOJAN d.o.o. zastupanog po punomoćniku Davorin Hojan</item>
    </derivirana_varijabla>
  </DomainObject.Predmet.ProtuStrankaListFormated>
  <DomainObject.Predmet.ProtuStrankaListFormatedOIB>
    <izvorni_sadrzaj>
      <item>AUTO KUĆA HOJAN d.o.o., OIB 06815570391 zastupanog po punomoćniku Davorin Hojan</item>
    </izvorni_sadrzaj>
    <derivirana_varijabla naziv="DomainObject.Predmet.ProtuStrankaListFormatedOIB_1">
      <item>AUTO KUĆA HOJAN d.o.o., OIB 06815570391 zastupanog po punomoćniku Davorin Hojan</item>
    </derivirana_varijabla>
  </DomainObject.Predmet.ProtuStrankaListFormatedOIB>
  <DomainObject.Predmet.ProtuStrankaListFormatedWithAdress>
    <izvorni_sadrzaj>
      <item>AUTO KUĆA HOJAN d.o.o., Ljudevita Posavskog 43, 10360 Sesvete zastupanog po punomoćniku Davorin Hojan</item>
    </izvorni_sadrzaj>
    <derivirana_varijabla naziv="DomainObject.Predmet.ProtuStrankaListFormatedWithAdress_1">
      <item>AUTO KUĆA HOJAN d.o.o., Ljudevita Posavskog 43, 10360 Sesvete zastupanog po punomoćniku Davorin Hojan</item>
    </derivirana_varijabla>
  </DomainObject.Predmet.ProtuStrankaListFormatedWithAdress>
  <DomainObject.Predmet.ProtuStrankaListFormatedWithAdressOIB>
    <izvorni_sadrzaj>
      <item>AUTO KUĆA HOJAN d.o.o., OIB 06815570391, Ljudevita Posavskog 43, 10360 Sesvete zastupanog po punomoćniku Davorin Hojan</item>
    </izvorni_sadrzaj>
    <derivirana_varijabla naziv="DomainObject.Predmet.ProtuStrankaListFormatedWithAdressOIB_1">
      <item>AUTO KUĆA HOJAN d.o.o., OIB 06815570391, Ljudevita Posavskog 43, 10360 Sesvete zastupanog po punomoćniku Davorin Hojan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izvorni_sadrzaj>
    <derivirana_varijabla naziv="DomainObject.Predmet.OstaliListFormated_1"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derivirana_varijabla>
  </DomainObject.Predmet.OstaliListFormated>
  <DomainObject.Predmet.OstaliListFormatedOIB>
    <izvorni_sadrzaj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izvorni_sadrzaj>
    <derivirana_varijabla naziv="DomainObject.Predmet.OstaliListFormatedOIB_1"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derivirana_varijabla>
  </DomainObject.Predmet.OstaliListFormatedOIB>
  <DomainObject.Predmet.OstaliListFormatedWithAdress>
    <izvorni_sadrzaj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izvorni_sadrzaj>
    <derivirana_varijabla naziv="DomainObject.Predmet.OstaliListFormatedWithAdress_1"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derivirana_varijabla>
  </DomainObject.Predmet.OstaliListFormatedWithAdress>
  <DomainObject.Predmet.OstaliListFormatedWithAdressOIB>
    <izvorni_sadrzaj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izvorni_sadrzaj>
    <derivirana_varijabla naziv="DomainObject.Predmet.OstaliListFormatedWithAdressOIB_1"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derivirana_varijabla>
  </DomainObject.Predmet.OstaliListFormatedWithAdressOIB>
  <DomainObject.Predmet.OstaliListNazivFormated>
    <izvorni_sadrzaj>
      <item>Davorin Hojan</item>
      <item>Addiko Bank dioničko društvo</item>
      <item>NATALIJA LACMANOVIĆ</item>
      <item>Ankica Čenić</item>
      <item>MARIJA GRGEC, odvj.</item>
    </izvorni_sadrzaj>
    <derivirana_varijabla naziv="DomainObject.Predmet.OstaliListNazivFormated_1">
      <item>Davorin Hojan</item>
      <item>Addiko Bank dioničko društvo</item>
      <item>NATALIJA LACMANOVIĆ</item>
      <item>Ankica Čenić</item>
      <item>MARIJA GRGEC, odvj.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NATALIJA LACMANOVIĆ</item>
      <item>Ankica Čenić, OIB 67541309757</item>
      <item>MARIJA GRGEC, odvj.</item>
    </izvorni_sadrzaj>
    <derivirana_varijabla naziv="DomainObject.Predmet.OstaliListNazivFormatedOIB_1">
      <item>Davorin Hojan, OIB 29108703225</item>
      <item>Addiko Bank dioničko društvo, OIB 14036333877</item>
      <item>NATALIJA LACMANOVIĆ</item>
      <item>Ankica Čenić, OIB 67541309757</item>
      <item>MARIJA GRGEC,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St-5775/2016-70</izvorni_sadrzaj>
    <derivirana_varijabla naziv="DomainObject.PoslovniBrojDokumenta_1">St-5775/2016-70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  <item>C.J.I. Autohandel GmbH</item>
      <item>MARJAN HABIČ</item>
    </izvorni_sadrzaj>
    <derivirana_varijabla naziv="DomainObject.Predmet.SudioniciListNaziv_1"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  <item>C.J.I. Autohandel GmbH</item>
      <item>MARJAN HABIČ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  <item>C.J.I. Autohandel GmbH, Elcherweg,D-85406 Zolling</item>
      <item>MARJAN HABIČ, OIB 62919685222, Kozljek 3b,Begunje pri Cerknici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  <item>C.J.I. Autohandel GmbH, Elcherweg,D-85406 Zolling</item>
      <item>MARJAN HABIČ, OIB 62919685222, Kozljek 3b,Begunje pri Cerknici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  <item>, OIB null</item>
      <item>, OIB 62919685222</item>
    </izvorni_sadrzaj>
    <derivirana_varijabla naziv="DomainObject.Predmet.SudioniciListNazivOIB_1"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  <item>, OIB null</item>
      <item>, OIB 62919685222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20D16-E45C-4D2A-B61D-CED49532D3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2525</properties:Characters>
  <properties:Lines>70</properties:Lines>
  <properties:Paragraphs>29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Karmela Dolenc</cp:lastModifiedBy>
  <cp:lastPrinted>2017-09-11T12:24:00Z</cp:lastPrinted>
  <dcterms:modified xmlns:xsi="http://www.w3.org/2001/XMLSchema-instance" xsi:type="dcterms:W3CDTF">2017-09-11T12:24:00Z</dcterms:modified>
  <cp:revision>12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St-5775/2016-70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