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ccd2" w14:paraId="1f3ccd2" w:rsidRDefault="00555D76" w:rsidP="00DD1E5B" w:rsidR="00555D7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217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555D76" w:rsidP="00E87D86" w:rsidR="00555D76" w:rsidRPr="000175CB">
      <w:pPr>
        <w:jc w:val="both"/>
        <w:rPr>
          <w:sz w:val="22"/>
          <w:szCs w:val="22"/>
        </w:rPr>
      </w:pPr>
    </w:p>
    <w:p w:rsidRDefault="00555D76" w:rsidP="00E87D86" w:rsidR="00555D76" w:rsidRPr="000175CB">
      <w:pPr>
        <w:jc w:val="both"/>
        <w:rPr>
          <w:sz w:val="22"/>
          <w:szCs w:val="22"/>
        </w:rPr>
      </w:pPr>
    </w:p>
    <w:p w:rsidRDefault="00555D76" w:rsidP="00E87D86" w:rsidR="00555D76" w:rsidRPr="000175CB">
      <w:pPr>
        <w:jc w:val="both"/>
        <w:rPr>
          <w:bCs/>
          <w:sz w:val="22"/>
          <w:szCs w:val="22"/>
        </w:rPr>
      </w:pPr>
    </w:p>
    <w:p w:rsidRDefault="00555D76" w:rsidP="00E87D86" w:rsidR="00555D76" w:rsidRPr="000175CB">
      <w:pPr>
        <w:jc w:val="both"/>
        <w:rPr>
          <w:bCs/>
          <w:sz w:val="22"/>
          <w:szCs w:val="22"/>
        </w:rPr>
      </w:pPr>
    </w:p>
    <w:p w:rsidRDefault="00555D76" w:rsidP="00E87D86" w:rsidR="00555D76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555D76" w:rsidP="00E87D86" w:rsidR="00555D76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555D76" w:rsidP="00FC1537" w:rsidR="00555D76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555D76" w:rsidP="00E87D86" w:rsidR="00555D76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555D76" w:rsidP="00FC1537" w:rsidR="00555D76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555D76" w:rsidP="00E87D86" w:rsidR="00555D76" w:rsidRPr="00984D09">
      <w:pPr>
        <w:rPr>
          <w:sz w:val="22"/>
          <w:szCs w:val="22"/>
        </w:rPr>
      </w:pPr>
    </w:p>
    <w:p w:rsidRDefault="00555D76" w:rsidP="001F7D4E" w:rsidR="00555D76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555D76" w:rsidP="001F7D4E" w:rsidR="00555D76" w:rsidRPr="00BB1DBF">
      <w:pPr>
        <w:jc w:val="center"/>
        <w:rPr>
          <w:sz w:val="22"/>
          <w:szCs w:val="22"/>
        </w:rPr>
      </w:pPr>
    </w:p>
    <w:p w:rsidRDefault="00555D76" w:rsidP="000175CB" w:rsidR="00555D76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>KRISTIJAN TRANS d.o.o., Posedarje, Bruna Bušića 36, OIB 66015060011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555D76" w:rsidP="00E87D86" w:rsidR="00555D76" w:rsidRPr="00BB1DBF">
      <w:pPr>
        <w:ind w:firstLine="720"/>
        <w:jc w:val="both"/>
        <w:rPr>
          <w:sz w:val="22"/>
          <w:szCs w:val="22"/>
        </w:rPr>
      </w:pPr>
    </w:p>
    <w:p w:rsidRDefault="00555D76" w:rsidP="004D697C" w:rsidR="00555D76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555D76" w:rsidP="000175CB" w:rsidR="00555D76" w:rsidRPr="00BB1DBF">
      <w:pPr>
        <w:jc w:val="both"/>
        <w:rPr>
          <w:sz w:val="22"/>
          <w:szCs w:val="22"/>
        </w:rPr>
      </w:pPr>
    </w:p>
    <w:p w:rsidRDefault="00555D76" w:rsidP="00A90D63" w:rsidR="00555D76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KRISTIJAN TRANS d.o.o., Posedarje, Bruna Bušića 36, OIB 66015060011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15.243,71</w:t>
      </w:r>
      <w:r w:rsidRPr="00BB1DBF">
        <w:rPr>
          <w:sz w:val="22"/>
          <w:szCs w:val="22"/>
        </w:rPr>
        <w:t xml:space="preserve"> kn. </w:t>
      </w:r>
    </w:p>
    <w:p w:rsidRDefault="00555D76" w:rsidP="00E87D86" w:rsidR="00555D76" w:rsidRPr="000175CB">
      <w:pPr>
        <w:jc w:val="both"/>
        <w:rPr>
          <w:sz w:val="22"/>
          <w:szCs w:val="22"/>
        </w:rPr>
      </w:pPr>
    </w:p>
    <w:p w:rsidRDefault="00555D76" w:rsidP="00CD5142" w:rsidR="00555D7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Kristijan Vulić, Obrovac, Rovanjska, Velebitska 5.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555D76" w:rsidP="00CD5142" w:rsidR="00555D76" w:rsidRPr="000175CB">
      <w:pPr>
        <w:jc w:val="both"/>
        <w:rPr>
          <w:sz w:val="22"/>
          <w:szCs w:val="22"/>
        </w:rPr>
      </w:pPr>
    </w:p>
    <w:p w:rsidRDefault="00583E31" w:rsidP="00583E31" w:rsidR="00583E3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dužnikom, a temeljem odredbe čl. 430. Stečajnog zakona (Narodne novine br. 71/15).</w:t>
      </w:r>
    </w:p>
    <w:p w:rsidRDefault="00555D76" w:rsidP="00DD1E5B" w:rsidR="00555D76" w:rsidRPr="000175CB">
      <w:pPr>
        <w:jc w:val="both"/>
        <w:rPr>
          <w:sz w:val="22"/>
          <w:szCs w:val="22"/>
        </w:rPr>
      </w:pPr>
    </w:p>
    <w:p w:rsidRDefault="00555D76" w:rsidP="00B62BFF" w:rsidR="00555D76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55D76" w:rsidP="000175CB" w:rsidR="00555D76" w:rsidRPr="000175CB">
      <w:pPr>
        <w:jc w:val="both"/>
        <w:rPr>
          <w:sz w:val="22"/>
          <w:szCs w:val="22"/>
        </w:rPr>
      </w:pPr>
    </w:p>
    <w:p w:rsidRDefault="00555D76" w:rsidP="00E87D86" w:rsidR="00555D7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555D76" w:rsidP="000175CB" w:rsidR="00555D76" w:rsidRPr="000175CB">
      <w:pPr>
        <w:rPr>
          <w:sz w:val="22"/>
          <w:szCs w:val="22"/>
        </w:rPr>
      </w:pPr>
    </w:p>
    <w:p w:rsidRDefault="00555D76" w:rsidP="00B91F87" w:rsidR="00555D76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55D76" w:rsidP="00A07097" w:rsidR="00555D76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55D76" w:rsidP="00B91F87" w:rsidR="00555D7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55D76" w:rsidP="000175CB" w:rsidR="00555D76" w:rsidRPr="000175CB">
      <w:pPr>
        <w:jc w:val="both"/>
        <w:rPr>
          <w:sz w:val="22"/>
          <w:szCs w:val="22"/>
        </w:rPr>
      </w:pPr>
    </w:p>
    <w:p w:rsidRDefault="00555D76" w:rsidP="00B62BFF" w:rsidR="00555D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55D76" w:rsidP="00B62BFF" w:rsidR="00555D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55D76" w:rsidP="00B62BFF" w:rsidR="00555D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55D76" w:rsidP="00B62BFF" w:rsidR="00555D76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55D76" w:rsidP="00E87D86" w:rsidR="00555D76" w:rsidRPr="000175CB">
      <w:pPr>
        <w:rPr>
          <w:sz w:val="22"/>
          <w:szCs w:val="22"/>
        </w:rPr>
      </w:pPr>
    </w:p>
    <w:sectPr w:rsidSect="000175CB" w:rsidR="00555D76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B54" w:rsidP="00381900" w:rsidR="002A2B54">
      <w:r>
        <w:separator/>
      </w:r>
    </w:p>
  </w:endnote>
  <w:endnote w:id="0" w:type="continuationSeparator">
    <w:p w:rsidRDefault="002A2B54" w:rsidP="00381900" w:rsidR="002A2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18F" w:rsidR="00555D7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5D76">
      <w:rPr>
        <w:noProof/>
      </w:rPr>
      <w:t>2</w:t>
    </w:r>
    <w:r>
      <w:rPr>
        <w:noProof/>
      </w:rPr>
      <w:fldChar w:fldCharType="end"/>
    </w:r>
  </w:p>
  <w:p w:rsidRDefault="00555D76" w:rsidR="00555D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B54" w:rsidP="00381900" w:rsidR="002A2B54">
      <w:r>
        <w:separator/>
      </w:r>
    </w:p>
  </w:footnote>
  <w:footnote w:id="0" w:type="continuationSeparator">
    <w:p w:rsidRDefault="002A2B54" w:rsidP="00381900" w:rsidR="002A2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18F" w:rsidP="00630C9B" w:rsidR="00555D7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55D76">
      <w:rPr>
        <w:noProof/>
      </w:rPr>
      <w:t>2</w:t>
    </w:r>
    <w:r>
      <w:rPr>
        <w:noProof/>
      </w:rPr>
      <w:fldChar w:fldCharType="end"/>
    </w:r>
    <w:r w:rsidR="00555D76">
      <w:tab/>
    </w:r>
    <w:r w:rsidR="00555D76">
      <w:tab/>
      <w:t>Poslovni broj: 5</w:t>
    </w:r>
    <w:r w:rsidR="00555D76" w:rsidRPr="00FC1537">
      <w:t xml:space="preserve"> St</w:t>
    </w:r>
    <w:r w:rsidR="00555D76">
      <w:t>-445/15-6</w:t>
    </w:r>
  </w:p>
  <w:p w:rsidRDefault="00555D76" w:rsidP="00414B48" w:rsidR="00555D76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924BC"/>
    <w:rsid w:val="001A449D"/>
    <w:rsid w:val="001B1A98"/>
    <w:rsid w:val="001B4621"/>
    <w:rsid w:val="001F7D4E"/>
    <w:rsid w:val="00260D65"/>
    <w:rsid w:val="00287F03"/>
    <w:rsid w:val="0029529C"/>
    <w:rsid w:val="002A233D"/>
    <w:rsid w:val="002A2B54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697C"/>
    <w:rsid w:val="004E1DC0"/>
    <w:rsid w:val="004F1927"/>
    <w:rsid w:val="00510F67"/>
    <w:rsid w:val="00555D76"/>
    <w:rsid w:val="00583E31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84D09"/>
    <w:rsid w:val="009C3129"/>
    <w:rsid w:val="00A07097"/>
    <w:rsid w:val="00A2418F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1924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1924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924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924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924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49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66015060011</item>
    </izvorni_sadrzaj>
    <derivirana_varijabla naziv="DomainObject.Predmet.SudioniciListNazivOIB_1">
      <item>, OIB 85821130368</item>
      <item>, OIB 66015060011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1864</properties:Characters>
  <properties:Lines>56</properties:Lines>
  <properties:Paragraphs>23</properties:Paragraphs>
  <properties:TotalTime>7</properties:TotalTime>
  <properties:ScaleCrop>false</properties:ScaleCrop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2016-03-03T12:22:00Z</dcterms:created>
  <dc:creator>Danijela Markulin</dc:creator>
  <dc:description/>
  <cp:keywords/>
  <cp:lastModifiedBy>Vedrana Raspović</cp:lastModifiedBy>
  <cp:lastPrinted>2016-03-09T07:22:00Z</cp:lastPrinted>
  <dcterms:modified xmlns:xsi="http://www.w3.org/2001/XMLSchema-instance" xsi:type="dcterms:W3CDTF">2016-03-11T07:46:00Z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