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4295" w14:paraId="d4c4295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5845" w:rsidP="00B05845" w:rsidR="00B05845" w:rsidRPr="004453B3">
      <w:pPr>
        <w:pStyle w:val="Zaglavlje"/>
      </w:pPr>
      <w:r w:rsidRPr="004453B3">
        <w:t xml:space="preserve">REPUBLIKA HRVATSKA </w:t>
      </w:r>
    </w:p>
    <w:p w:rsidRDefault="00B05845" w:rsidP="00B05845" w:rsidR="00B05845" w:rsidRPr="004453B3">
      <w:pPr>
        <w:pStyle w:val="Zaglavlje"/>
      </w:pPr>
      <w:r w:rsidRPr="004453B3">
        <w:t>Trgovački sud u Zagrebu</w:t>
      </w:r>
    </w:p>
    <w:p w:rsidRDefault="00B05845" w:rsidP="00B05845" w:rsidR="00B05845" w:rsidRPr="004453B3">
      <w:pPr>
        <w:pStyle w:val="Zaglavlje"/>
      </w:pPr>
      <w:r w:rsidRPr="004453B3">
        <w:t xml:space="preserve">Zagreb, Amruševa 2/II </w:t>
      </w:r>
    </w:p>
    <w:p w:rsidRDefault="00B05845" w:rsidP="00B05845" w:rsidR="00B05845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5340/15</w:t>
      </w:r>
    </w:p>
    <w:p w:rsidRDefault="00B05845" w:rsidP="00B05845" w:rsidR="00B05845" w:rsidRPr="004453B3">
      <w:pPr>
        <w:jc w:val="center"/>
      </w:pPr>
    </w:p>
    <w:p w:rsidRDefault="00B05845" w:rsidP="00B05845" w:rsidR="00B05845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B05845" w:rsidP="00B05845" w:rsidR="00B05845" w:rsidRPr="004453B3">
      <w:pPr>
        <w:jc w:val="both"/>
      </w:pPr>
    </w:p>
    <w:p w:rsidRDefault="00B05845" w:rsidP="00B05845" w:rsidR="00B05845" w:rsidRPr="004453B3">
      <w:pPr>
        <w:jc w:val="center"/>
      </w:pPr>
      <w:r w:rsidRPr="004453B3">
        <w:t>R J E Š E N J E</w:t>
      </w:r>
    </w:p>
    <w:p w:rsidRDefault="00B05845" w:rsidP="00B05845" w:rsidR="00B05845" w:rsidRPr="004453B3">
      <w:pPr>
        <w:jc w:val="center"/>
      </w:pPr>
    </w:p>
    <w:p w:rsidRDefault="00B05845" w:rsidP="00B05845" w:rsidR="00B05845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RR-SKUT d.o.o., Zagreb, Prodanska 2, OIB: 89241387905, </w:t>
      </w:r>
      <w:r w:rsidRPr="004453B3">
        <w:t>dana</w:t>
      </w:r>
      <w:r w:rsidR="007A23C3">
        <w:t xml:space="preserve"> 24.</w:t>
      </w:r>
      <w:r>
        <w:t xml:space="preserve"> ožujka</w:t>
      </w:r>
      <w:r w:rsidRPr="004453B3">
        <w:t xml:space="preserve"> 2016. </w:t>
      </w:r>
    </w:p>
    <w:p w:rsidRDefault="00B05845" w:rsidP="00B05845" w:rsidR="00B05845" w:rsidRPr="004453B3">
      <w:pPr>
        <w:jc w:val="both"/>
      </w:pPr>
    </w:p>
    <w:p w:rsidRDefault="00B05845" w:rsidP="00B05845" w:rsidR="00B05845" w:rsidRPr="004453B3">
      <w:pPr>
        <w:jc w:val="center"/>
      </w:pPr>
      <w:r w:rsidRPr="004453B3">
        <w:t>r i j e š i o    je</w:t>
      </w:r>
    </w:p>
    <w:p w:rsidRDefault="00B05845" w:rsidP="00B05845" w:rsidR="00B05845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05845" w:rsidP="00B05845" w:rsidR="00B05845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RR-SKUT d.o.o., Zagreb, Prodanska 2, OIB: 89241387905</w:t>
      </w:r>
      <w:r w:rsidRPr="004453B3">
        <w:rPr>
          <w:rFonts w:hAnsi="Times New Roman" w:ascii="Times New Roman"/>
          <w:szCs w:val="24"/>
        </w:rPr>
        <w:t>. Stečajni postupak otvoren je</w:t>
      </w:r>
      <w:r w:rsidR="007A23C3">
        <w:rPr>
          <w:rFonts w:hAnsi="Times New Roman" w:ascii="Times New Roman"/>
          <w:szCs w:val="24"/>
        </w:rPr>
        <w:t xml:space="preserve"> 24.</w:t>
      </w:r>
      <w:r>
        <w:rPr>
          <w:rFonts w:hAnsi="Times New Roman" w:ascii="Times New Roman"/>
          <w:szCs w:val="24"/>
        </w:rPr>
        <w:t xml:space="preserve">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B05845" w:rsidP="00B05845" w:rsidR="00B05845" w:rsidRPr="004453B3">
      <w:pPr>
        <w:pStyle w:val="BodyText21"/>
        <w:rPr>
          <w:rFonts w:hAnsi="Times New Roman" w:ascii="Times New Roman"/>
          <w:szCs w:val="24"/>
        </w:rPr>
      </w:pPr>
    </w:p>
    <w:p w:rsidRDefault="00B05845" w:rsidP="00B05845" w:rsidR="00B05845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Nikola Remenar, OIB: 48313195864, Velika Gorica, Dubrovačka 14.</w:t>
      </w:r>
    </w:p>
    <w:p w:rsidRDefault="00B05845" w:rsidP="00B05845" w:rsidR="00B05845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05845" w:rsidP="00B05845" w:rsidR="00B05845">
      <w:pPr>
        <w:jc w:val="both"/>
      </w:pPr>
      <w:r w:rsidRPr="004453B3">
        <w:t xml:space="preserve">III. Zaključuje se stečajni postupak nad dužnikom </w:t>
      </w:r>
      <w:r>
        <w:t>RR-SKUT d.o.o., Zagreb, Prodanska 2, OIB: 89241387905.</w:t>
      </w:r>
    </w:p>
    <w:p w:rsidRDefault="00B05845" w:rsidP="00B05845" w:rsidR="00B05845" w:rsidRPr="004453B3">
      <w:pPr>
        <w:jc w:val="both"/>
      </w:pPr>
    </w:p>
    <w:p w:rsidRDefault="00B05845" w:rsidP="00B05845" w:rsidR="00B05845" w:rsidRPr="004453B3">
      <w:pPr>
        <w:jc w:val="both"/>
      </w:pPr>
      <w:r w:rsidRPr="004453B3">
        <w:t>IV. Nakon pravomoćnosti ovog rješenja, dužnik će se  brisati iz sudskog registra.</w:t>
      </w:r>
    </w:p>
    <w:p w:rsidRDefault="00B05845" w:rsidP="00B05845" w:rsidR="00B05845" w:rsidRPr="004453B3">
      <w:pPr>
        <w:jc w:val="both"/>
      </w:pPr>
    </w:p>
    <w:p w:rsidRDefault="00B05845" w:rsidP="00B05845" w:rsidR="00B05845" w:rsidRPr="004453B3">
      <w:pPr>
        <w:ind w:left="360"/>
        <w:jc w:val="center"/>
      </w:pPr>
      <w:r w:rsidRPr="004453B3">
        <w:t>Obrazloženje</w:t>
      </w:r>
    </w:p>
    <w:p w:rsidRDefault="00B05845" w:rsidP="00B05845" w:rsidR="00B05845" w:rsidRPr="004453B3">
      <w:pPr>
        <w:jc w:val="both"/>
      </w:pPr>
    </w:p>
    <w:p w:rsidRDefault="00B05845" w:rsidP="00B05845" w:rsidR="00B05845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B05845" w:rsidP="00B05845" w:rsidR="00B05845" w:rsidRPr="004453B3">
      <w:pPr>
        <w:jc w:val="both"/>
      </w:pPr>
    </w:p>
    <w:p w:rsidRDefault="00B05845" w:rsidP="00B05845" w:rsidR="00B05845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21.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05845" w:rsidP="00B05845" w:rsidR="00B05845" w:rsidRPr="004453B3">
      <w:pPr>
        <w:jc w:val="both"/>
      </w:pPr>
    </w:p>
    <w:p w:rsidRDefault="00B05845" w:rsidP="00B05845" w:rsidR="00B05845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B05845" w:rsidP="00B05845" w:rsidR="00B05845" w:rsidRPr="004453B3">
      <w:pPr>
        <w:jc w:val="both"/>
      </w:pPr>
    </w:p>
    <w:p w:rsidRDefault="00B05845" w:rsidP="00B05845" w:rsidR="00B05845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B05845" w:rsidP="00B05845" w:rsidR="00B05845" w:rsidRPr="004453B3">
      <w:pPr>
        <w:jc w:val="both"/>
      </w:pPr>
    </w:p>
    <w:p w:rsidRDefault="00B05845" w:rsidP="00B05845" w:rsidR="00B05845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05845" w:rsidP="00B05845" w:rsidR="00B05845" w:rsidRPr="004453B3">
      <w:pPr>
        <w:jc w:val="both"/>
      </w:pPr>
    </w:p>
    <w:p w:rsidRDefault="00B05845" w:rsidP="00B05845" w:rsidR="00B05845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B05845" w:rsidP="00B05845" w:rsidR="00B05845" w:rsidRPr="004453B3">
      <w:pPr>
        <w:jc w:val="both"/>
      </w:pPr>
    </w:p>
    <w:p w:rsidRDefault="007A23C3" w:rsidP="00B05845" w:rsidR="00B05845" w:rsidRPr="004453B3">
      <w:pPr>
        <w:jc w:val="center"/>
      </w:pPr>
      <w:r>
        <w:t xml:space="preserve">U Zagrebu, 24. </w:t>
      </w:r>
      <w:r w:rsidR="00B05845">
        <w:t xml:space="preserve"> ožujka</w:t>
      </w:r>
      <w:r w:rsidR="00B05845" w:rsidRPr="004453B3">
        <w:t xml:space="preserve"> 2016.</w:t>
      </w:r>
    </w:p>
    <w:p w:rsidRDefault="00B05845" w:rsidP="00B05845" w:rsidR="00B05845" w:rsidRPr="004453B3">
      <w:pPr>
        <w:jc w:val="center"/>
      </w:pPr>
    </w:p>
    <w:p w:rsidRDefault="00B05845" w:rsidP="00B05845" w:rsidR="00B05845" w:rsidRPr="004453B3">
      <w:pPr>
        <w:ind w:firstLine="720" w:left="5040"/>
        <w:jc w:val="right"/>
      </w:pPr>
      <w:r w:rsidRPr="004453B3">
        <w:t xml:space="preserve">      SUDAC:</w:t>
      </w:r>
    </w:p>
    <w:p w:rsidRDefault="00B05845" w:rsidP="00B05845" w:rsidR="00B05845" w:rsidRPr="004453B3">
      <w:pPr>
        <w:jc w:val="right"/>
      </w:pPr>
      <w:r>
        <w:t>Goran Iskra</w:t>
      </w:r>
      <w:r w:rsidR="007A23C3">
        <w:t>, v.r.</w:t>
      </w:r>
    </w:p>
    <w:p w:rsidRDefault="00B05845" w:rsidP="00B05845" w:rsidR="00B05845" w:rsidRPr="004453B3">
      <w:pPr>
        <w:jc w:val="both"/>
      </w:pPr>
    </w:p>
    <w:p w:rsidRDefault="00B05845" w:rsidP="00B05845" w:rsidR="00B05845" w:rsidRPr="004453B3">
      <w:pPr>
        <w:jc w:val="both"/>
      </w:pPr>
    </w:p>
    <w:p w:rsidRDefault="00B05845" w:rsidP="00B05845" w:rsidR="00B05845" w:rsidRPr="004453B3">
      <w:pPr>
        <w:jc w:val="both"/>
      </w:pPr>
      <w:r w:rsidRPr="004453B3">
        <w:t>Uputa o pravnom lijeku:</w:t>
      </w:r>
    </w:p>
    <w:p w:rsidRDefault="00B05845" w:rsidP="00B05845" w:rsidR="00B05845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B05845" w:rsidP="00B05845" w:rsidR="00B05845" w:rsidRPr="004453B3">
      <w:pPr>
        <w:jc w:val="both"/>
        <w:rPr>
          <w:i/>
        </w:rPr>
      </w:pPr>
    </w:p>
    <w:p w:rsidRDefault="00B05845" w:rsidP="00B05845" w:rsidR="00B05845" w:rsidRPr="004453B3">
      <w:pPr>
        <w:jc w:val="both"/>
      </w:pPr>
    </w:p>
    <w:p w:rsidRDefault="007A23C3" w:rsidP="007A23C3" w:rsidR="00B05845">
      <w:pPr>
        <w:jc w:val="right"/>
      </w:pPr>
      <w:r>
        <w:t>Za točnost otpravka-ovlašteni službenik:</w:t>
      </w:r>
    </w:p>
    <w:p w:rsidRDefault="007A23C3" w:rsidP="007A23C3" w:rsidR="007A23C3" w:rsidRPr="004453B3">
      <w:pPr>
        <w:jc w:val="right"/>
        <w:rPr>
          <w:highlight w:val="green"/>
          <w:u w:val="single"/>
        </w:rPr>
      </w:pPr>
      <w:r>
        <w:t>Zlatka Plivelić</w:t>
      </w:r>
    </w:p>
    <w:p w:rsidRDefault="00B05845" w:rsidP="00B05845" w:rsidR="00B05845" w:rsidRPr="004453B3">
      <w:pPr>
        <w:jc w:val="center"/>
        <w:rPr>
          <w:u w:val="single"/>
        </w:rPr>
      </w:pPr>
    </w:p>
    <w:p w:rsidRDefault="00B05845" w:rsidP="00B05845" w:rsidR="00B05845" w:rsidRPr="004453B3"/>
    <w:p w:rsidRDefault="000D2C86" w:rsidP="00B05845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7A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7A23C3">
      <w:t xml:space="preserve">        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B05845">
      <w:t>5340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07AC5"/>
    <w:rsid w:val="00110625"/>
    <w:rsid w:val="0011453B"/>
    <w:rsid w:val="0011575D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23C3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45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107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A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107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St-5340/2015-7</izvorni_sadrzaj>
    <derivirana_varijabla naziv="DomainObject.Oznaka_1">St-5340/2015-7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5340</izvorni_sadrzaj>
    <derivirana_varijabla naziv="DomainObject.Predmet.Broj_1">5340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St-5340/2015</izvorni_sadrzaj>
    <derivirana_varijabla naziv="DomainObject.Predmet.OznakaBroj_1">St-5340/2015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RR-SKUT d.o.o. zastupanog po punomoćniku ROBERT RIHTER</izvorni_sadrzaj>
    <derivirana_varijabla naziv="DomainObject.Predmet.ProtustrankaFormated_1">  RR-SKUT d.o.o. zastupanog po punomoćniku ROBERT RIHTER</derivirana_varijabla>
  </DomainObject.Predmet.ProtustrankaFormated>
  <DomainObject.Predmet.ProtustrankaFormatedOIB>
    <izvorni_sadrzaj>  RR-SKUT d.o.o., OIB 89241387905 zastupanog po punomoćniku ROBERT RIHTER</izvorni_sadrzaj>
    <derivirana_varijabla naziv="DomainObject.Predmet.ProtustrankaFormatedOIB_1">  RR-SKUT d.o.o., OIB 89241387905 zastupanog po punomoćniku ROBERT RIHTER</derivirana_varijabla>
  </DomainObject.Predmet.ProtustrankaFormatedOIB>
  <DomainObject.Predmet.ProtustrankaFormatedWithAdress>
    <izvorni_sadrzaj> RR-SKUT d.o.o., Prodanska 2, 10000 Zagreb zastupanog po punomoćniku ROBERT RIHTER</izvorni_sadrzaj>
    <derivirana_varijabla naziv="DomainObject.Predmet.ProtustrankaFormatedWithAdress_1"> RR-SKUT d.o.o., Prodanska 2, 10000 Zagreb zastupanog po punomoćniku ROBERT RIHTER</derivirana_varijabla>
  </DomainObject.Predmet.ProtustrankaFormatedWithAdress>
  <DomainObject.Predmet.ProtustrankaFormatedWithAdressOIB>
    <izvorni_sadrzaj> RR-SKUT d.o.o., OIB 89241387905, Prodanska 2, 10000 Zagreb zastupanog po punomoćniku ROBERT RIHTER</izvorni_sadrzaj>
    <derivirana_varijabla naziv="DomainObject.Predmet.ProtustrankaFormatedWithAdressOIB_1"> RR-SKUT d.o.o., OIB 89241387905, Prodanska 2, 10000 Zagreb zastupanog po punomoćniku ROBERT RIHTER</derivirana_varijabla>
  </DomainObject.Predmet.ProtustrankaFormatedWithAdressOIB>
  <DomainObject.Predmet.ProtustrankaWithAdress>
    <izvorni_sadrzaj>RR-SKUT d.o.o. Prodanska 2, 10000 Zagreb</izvorni_sadrzaj>
    <derivirana_varijabla naziv="DomainObject.Predmet.ProtustrankaWithAdress_1">RR-SKUT d.o.o. Prodanska 2, 10000 Zagreb</derivirana_varijabla>
  </DomainObject.Predmet.ProtustrankaWithAdress>
  <DomainObject.Predmet.ProtustrankaWithAdressOIB>
    <izvorni_sadrzaj>RR-SKUT d.o.o., OIB 89241387905, Prodanska 2, 10000 Zagreb</izvorni_sadrzaj>
    <derivirana_varijabla naziv="DomainObject.Predmet.ProtustrankaWithAdressOIB_1">RR-SKUT d.o.o., OIB 89241387905, Prodanska 2, 10000 Zagreb</derivirana_varijabla>
  </DomainObject.Predmet.ProtustrankaWithAdressOIB>
  <DomainObject.Predmet.ProtustrankaNazivFormated>
    <izvorni_sadrzaj>RR-SKUT d.o.o.</izvorni_sadrzaj>
    <derivirana_varijabla naziv="DomainObject.Predmet.ProtustrankaNazivFormated_1">RR-SKUT d.o.o.</derivirana_varijabla>
  </DomainObject.Predmet.ProtustrankaNazivFormated>
  <DomainObject.Predmet.ProtustrankaNazivFormatedOIB>
    <izvorni_sadrzaj>RR-SKUT d.o.o., OIB 89241387905</izvorni_sadrzaj>
    <derivirana_varijabla naziv="DomainObject.Predmet.ProtustrankaNazivFormatedOIB_1">RR-SKUT d.o.o., OIB 89241387905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RR-SKUT d.o.o. zastupanog po punomoćniku ROBERT RIHTER</item>
    </izvorni_sadrzaj>
    <derivirana_varijabla naziv="DomainObject.Predmet.ProtuStrankaListFormated_1">
      <item>RR-SKUT d.o.o. zastupanog po punomoćniku ROBERT RIHTER</item>
    </derivirana_varijabla>
  </DomainObject.Predmet.ProtuStrankaListFormated>
  <DomainObject.Predmet.ProtuStrankaListFormatedOIB>
    <izvorni_sadrzaj>
      <item>RR-SKUT d.o.o., OIB 89241387905 zastupanog po punomoćniku ROBERT RIHTER</item>
    </izvorni_sadrzaj>
    <derivirana_varijabla naziv="DomainObject.Predmet.ProtuStrankaListFormatedOIB_1">
      <item>RR-SKUT d.o.o., OIB 89241387905 zastupanog po punomoćniku ROBERT RIHTER</item>
    </derivirana_varijabla>
  </DomainObject.Predmet.ProtuStrankaListFormatedOIB>
  <DomainObject.Predmet.ProtuStrankaListFormatedWithAdress>
    <izvorni_sadrzaj>
      <item>RR-SKUT d.o.o., Prodanska 2, 10000 Zagreb zastupanog po punomoćniku ROBERT RIHTER</item>
    </izvorni_sadrzaj>
    <derivirana_varijabla naziv="DomainObject.Predmet.ProtuStrankaListFormatedWithAdress_1">
      <item>RR-SKUT d.o.o., Prodanska 2, 10000 Zagreb zastupanog po punomoćniku ROBERT RIHTER</item>
    </derivirana_varijabla>
  </DomainObject.Predmet.ProtuStrankaListFormatedWithAdress>
  <DomainObject.Predmet.ProtuStrankaListFormatedWithAdressOIB>
    <izvorni_sadrzaj>
      <item>RR-SKUT d.o.o., OIB 89241387905, Prodanska 2, 10000 Zagreb zastupanog po punomoćniku ROBERT RIHTER</item>
    </izvorni_sadrzaj>
    <derivirana_varijabla naziv="DomainObject.Predmet.ProtuStrankaListFormatedWithAdressOIB_1">
      <item>RR-SKUT d.o.o., OIB 89241387905, Prodanska 2, 10000 Zagreb zastupanog po punomoćniku ROBERT RIHTER</item>
    </derivirana_varijabla>
  </DomainObject.Predmet.ProtuStrankaListFormatedWithAdressOIB>
  <DomainObject.Predmet.ProtuStrankaListNazivFormated>
    <izvorni_sadrzaj>
      <item>RR-SKUT d.o.o.</item>
    </izvorni_sadrzaj>
    <derivirana_varijabla naziv="DomainObject.Predmet.ProtuStrankaListNazivFormated_1">
      <item>RR-SKUT d.o.o.</item>
    </derivirana_varijabla>
  </DomainObject.Predmet.ProtuStrankaListNazivFormated>
  <DomainObject.Predmet.ProtuStrankaListNazivFormatedOIB>
    <izvorni_sadrzaj>
      <item>RR-SKUT d.o.o., OIB 89241387905</item>
    </izvorni_sadrzaj>
    <derivirana_varijabla naziv="DomainObject.Predmet.ProtuStrankaListNazivFormatedOIB_1">
      <item>RR-SKUT d.o.o., OIB 89241387905</item>
    </derivirana_varijabla>
  </DomainObject.Predmet.ProtuStrankaListNazivFormatedOIB>
  <DomainObject.Predmet.OstaliListFormated>
    <izvorni_sadrzaj>
      <item>ROBERT RIHTER punomoćnik sudionika u postupku RR-SKUT d.o.o.</item>
      <item>NIKOLA REMENAR</item>
    </izvorni_sadrzaj>
    <derivirana_varijabla naziv="DomainObject.Predmet.OstaliListFormated_1">
      <item>ROBERT RIHTER punomoćnik sudionika u postupku RR-SKUT d.o.o.</item>
      <item>NIKOLA REMENAR</item>
    </derivirana_varijabla>
  </DomainObject.Predmet.OstaliListFormated>
  <DomainObject.Predmet.OstaliListFormatedOIB>
    <izvorni_sadrzaj>
      <item>ROBERT RIHTER, OIB 45937994556 punomoćnik sudionika u postupku RR-SKUT d.o.o.</item>
      <item>NIKOLA REMENAR, OIB 48313195864</item>
    </izvorni_sadrzaj>
    <derivirana_varijabla naziv="DomainObject.Predmet.OstaliListFormatedOIB_1">
      <item>ROBERT RIHTER, OIB 45937994556 punomoćnik sudionika u postupku RR-SKUT d.o.o.</item>
      <item>NIKOLA REMENAR, OIB 48313195864</item>
    </derivirana_varijabla>
  </DomainObject.Predmet.OstaliListFormatedOIB>
  <DomainObject.Predmet.OstaliListFormatedWithAdress>
    <izvorni_sadrzaj>
      <item>ROBERT RIHTER, Prodanska ulica 2, 10000 Zagreb punomoćnik sudionika u postupku RR-SKUT d.o.o.</item>
      <item>NIKOLA REMENAR, Dobrovačka 14, 10410 Velika Gorica</item>
    </izvorni_sadrzaj>
    <derivirana_varijabla naziv="DomainObject.Predmet.OstaliListFormatedWithAdress_1">
      <item>ROBERT RIHTER, Prodanska ulica 2, 10000 Zagreb punomoćnik sudionika u postupku RR-SKUT d.o.o.</item>
      <item>NIKOLA REMENAR, Dobrovačka 14, 10410 Velika Gorica</item>
    </derivirana_varijabla>
  </DomainObject.Predmet.OstaliListFormatedWithAdress>
  <DomainObject.Predmet.OstaliListFormatedWithAdressOIB>
    <izvorni_sadrzaj>
      <item>ROBERT RIHTER, OIB 45937994556, Prodanska ulica 2, 10000 Zagreb punomoćnik sudionika u postupku RR-SKUT d.o.o.</item>
      <item>NIKOLA REMENAR, OIB 48313195864, Dobrovačka 14, 10410 Velika Gorica</item>
    </izvorni_sadrzaj>
    <derivirana_varijabla naziv="DomainObject.Predmet.OstaliListFormatedWithAdressOIB_1">
      <item>ROBERT RIHTER, OIB 45937994556, Prodanska ulica 2, 10000 Zagreb punomoćnik sudionika u postupku RR-SKUT d.o.o.</item>
      <item>NIKOLA REMENAR, OIB 48313195864, Dobrovačka 14, 10410 Velika Gorica</item>
    </derivirana_varijabla>
  </DomainObject.Predmet.OstaliListFormatedWithAdressOIB>
  <DomainObject.Predmet.OstaliListNazivFormated>
    <izvorni_sadrzaj>
      <item>ROBERT RIHTER</item>
      <item>NIKOLA REMENAR</item>
    </izvorni_sadrzaj>
    <derivirana_varijabla naziv="DomainObject.Predmet.OstaliListNazivFormated_1">
      <item>ROBERT RIHTER</item>
      <item>NIKOLA REMENAR</item>
    </derivirana_varijabla>
  </DomainObject.Predmet.OstaliListNazivFormated>
  <DomainObject.Predmet.OstaliListNazivFormatedOIB>
    <izvorni_sadrzaj>
      <item>ROBERT RIHTER, OIB 45937994556</item>
      <item>NIKOLA REMENAR, OIB 48313195864</item>
    </izvorni_sadrzaj>
    <derivirana_varijabla naziv="DomainObject.Predmet.OstaliListNazivFormatedOIB_1">
      <item>ROBERT RIHTER, OIB 45937994556</item>
      <item>NIKOLA REMENAR, OIB 48313195864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St-5340/2015-7</izvorni_sadrzaj>
    <derivirana_varijabla naziv="DomainObject.PoslovniBrojDokumenta_1">St-5340/2015-7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RR-SKUT d.o.o.</izvorni_sadrzaj>
    <derivirana_varijabla naziv="DomainObject.Predmet.ProtustrankaIDrugi_1">RR-SKUT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RR-SKUT d.o.o., OIB 89241387905, Prodanska 2, 10000 Zagreb</izvorni_sadrzaj>
    <derivirana_varijabla naziv="DomainObject.Predmet.ProtustrankaIDrugiAdressOIB_1">RR-SKUT d.o.o., OIB 89241387905, Prodanska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RR-SKUT d.o.o.</item>
      <item>FINA Regionalni centar Zagreb</item>
      <item>ROBERT RIHTER</item>
      <item>NIKOLA REMENAR</item>
    </izvorni_sadrzaj>
    <derivirana_varijabla naziv="DomainObject.Predmet.SudioniciListNaziv_1">
      <item>RR-SKUT d.o.o.</item>
      <item>FINA Regionalni centar Zagreb</item>
      <item>ROBERT RIHTER</item>
      <item>NIKOLA REMENAR</item>
    </derivirana_varijabla>
  </DomainObject.Predmet.SudioniciListNaziv>
  <DomainObject.Predmet.SudioniciListAdressOIB>
    <izvorni_sadrzaj>
      <item>RR-SKUT d.o.o., OIB 89241387905, Prodanska 2,10000 Zagreb</item>
      <item>FINA Regionalni centar Zagreb, OIB 85821130368, Trg svibanjskih žrtava 1995. Br. 1,10000 Zagreb</item>
      <item>ROBERT RIHTER, OIB 45937994556, Prodanska ulica 2,10000 Zagreb</item>
      <item>NIKOLA REMENAR, OIB 48313195864, Dobrovačka 14,10410 Velika Gorica</item>
    </izvorni_sadrzaj>
    <derivirana_varijabla naziv="DomainObject.Predmet.SudioniciListAdressOIB_1">
      <item>RR-SKUT d.o.o., OIB 89241387905, Prodanska 2,10000 Zagreb</item>
      <item>FINA Regionalni centar Zagreb, OIB 85821130368, Trg svibanjskih žrtava 1995. Br. 1,10000 Zagreb</item>
      <item>ROBERT RIHTER, OIB 45937994556, Prodanska ulica 2,10000 Zagreb</item>
      <item>NIKOLA REMENAR, OIB 48313195864, Dobrovačka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89241387905</item>
      <item>, OIB 85821130368</item>
      <item>, OIB 45937994556</item>
      <item>, OIB 48313195864</item>
    </izvorni_sadrzaj>
    <derivirana_varijabla naziv="DomainObject.Predmet.SudioniciListNazivOIB_1">
      <item>, OIB 89241387905</item>
      <item>, OIB 85821130368</item>
      <item>, OIB 45937994556</item>
      <item>, OIB 48313195864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42199C-265B-4158-ADE0-179769D9C3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2158</properties:Characters>
  <properties:Lines>72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2016-03-24T08:03:00Z</dcterms:created>
  <dc:creator>Korisnik</dc:creator>
  <cp:lastModifiedBy>Goranka Arthofer</cp:lastModifiedBy>
  <cp:lastPrinted>2016-03-17T13:16:00Z</cp:lastPrinted>
  <dcterms:modified xmlns:xsi="http://www.w3.org/2001/XMLSchema-instance" xsi:type="dcterms:W3CDTF">2016-03-24T08:04:00Z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St-5340/2015-7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