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735b" w14:paraId="408735b" w:rsidRDefault="00A2714E" w:rsidP="00A2714E" w:rsidR="00A2714E" w:rsidRPr="00617498">
      <w:pPr>
        <w15:collapsed w:val="false"/>
      </w:pPr>
      <w:bookmarkStart w:name="_GoBack" w:id="0"/>
      <w:bookmarkEnd w:id="0"/>
    </w:p>
    <w:p w:rsidRDefault="00A2714E" w:rsidP="00A2714E" w:rsidR="00A2714E" w:rsidRPr="00617498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p w:rsidRDefault="00A2714E" w:rsidP="00A2714E" w:rsidR="00A2714E" w:rsidRPr="00617498">
      <w:pPr>
        <w:ind w:left="708"/>
        <w:jc w:val="both"/>
      </w:pPr>
      <w:r w:rsidRPr="00617498"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14E" w:rsidP="00A2714E" w:rsidR="00A2714E" w:rsidRPr="00617498">
      <w:pPr>
        <w:jc w:val="both"/>
      </w:pPr>
      <w:r w:rsidRPr="00617498">
        <w:t>REPUBLIKA HRVATSKA</w:t>
      </w:r>
    </w:p>
    <w:p w:rsidRDefault="00A2714E" w:rsidP="00A2714E" w:rsidR="00A2714E" w:rsidRPr="00617498">
      <w:r w:rsidRPr="00617498">
        <w:t>TRGOVAČKI SUD U OSIJEKU</w:t>
      </w:r>
    </w:p>
    <w:p w:rsidRDefault="00A2714E" w:rsidP="00A2714E" w:rsidR="00A2714E" w:rsidRPr="00617498">
      <w:r w:rsidRPr="00617498">
        <w:t xml:space="preserve">STALNA SLUŽBA  U SLAVONSKOM BRODU </w:t>
      </w:r>
    </w:p>
    <w:p w:rsidRDefault="00A2714E" w:rsidP="00A2714E" w:rsidR="00A2714E" w:rsidRPr="00617498">
      <w:r w:rsidRPr="00617498">
        <w:t>Trg pobjede 13</w:t>
      </w:r>
    </w:p>
    <w:p w:rsidRDefault="00A2714E" w:rsidP="00A2714E" w:rsidR="00A2714E" w:rsidRPr="00617498">
      <w:r w:rsidRPr="00617498">
        <w:t>35000 SLAVONSKI BROD                                                                          3/St-840/2013-19</w:t>
      </w:r>
      <w:r w:rsidR="0092167A">
        <w:t>8</w:t>
      </w:r>
    </w:p>
    <w:p w:rsidRDefault="00A2714E" w:rsidP="00A2714E" w:rsidR="00A2714E" w:rsidRPr="00617498"/>
    <w:p w:rsidRDefault="00A2714E" w:rsidP="00A2714E" w:rsidR="00A2714E" w:rsidRPr="00617498">
      <w:pPr>
        <w:jc w:val="center"/>
        <w:rPr>
          <w:b/>
          <w:bCs/>
        </w:rPr>
      </w:pPr>
      <w:r w:rsidRPr="00617498">
        <w:rPr>
          <w:b/>
          <w:bCs/>
        </w:rPr>
        <w:t>   R E P U B L I K A   H R V A T S K A</w:t>
      </w:r>
    </w:p>
    <w:p w:rsidRDefault="00A2714E" w:rsidP="00A2714E" w:rsidR="00A2714E" w:rsidRPr="00617498">
      <w:pPr>
        <w:jc w:val="center"/>
        <w:rPr>
          <w:b/>
          <w:bCs/>
        </w:rPr>
      </w:pPr>
      <w:r w:rsidRPr="00617498">
        <w:rPr>
          <w:b/>
          <w:bCs/>
        </w:rPr>
        <w:t xml:space="preserve">R J E Š E N J E   O   N A M I R E NJ U </w:t>
      </w:r>
    </w:p>
    <w:p w:rsidRDefault="00A2714E" w:rsidP="0092167A" w:rsidR="00DD2D90" w:rsidRPr="00617498">
      <w:pPr>
        <w:ind w:firstLine="708"/>
        <w:jc w:val="both"/>
      </w:pPr>
      <w:r w:rsidRPr="00617498">
        <w:t xml:space="preserve">TRGOVAČKI SUD U OSIJEKU, STALNA SLUŽBA U SLAVONSKOM BRODU, po stečajnoj sutkinji Danieli Martini Maoduš, u postupku stečaja nad stečajnim dužnikom </w:t>
      </w:r>
      <w:r w:rsidRPr="00617498">
        <w:rPr>
          <w:b/>
          <w:bCs/>
        </w:rPr>
        <w:t xml:space="preserve">CENTAR ZA STOČARSTVO d.o.o. u stečaju, </w:t>
      </w:r>
      <w:proofErr w:type="spellStart"/>
      <w:r w:rsidRPr="00617498">
        <w:rPr>
          <w:b/>
          <w:bCs/>
        </w:rPr>
        <w:t>Sibinj</w:t>
      </w:r>
      <w:proofErr w:type="spellEnd"/>
      <w:r w:rsidRPr="00617498">
        <w:rPr>
          <w:b/>
          <w:bCs/>
        </w:rPr>
        <w:t xml:space="preserve">, Valentina </w:t>
      </w:r>
      <w:proofErr w:type="spellStart"/>
      <w:r w:rsidRPr="00617498">
        <w:rPr>
          <w:b/>
          <w:bCs/>
        </w:rPr>
        <w:t>Benošića</w:t>
      </w:r>
      <w:proofErr w:type="spellEnd"/>
      <w:r w:rsidRPr="00617498">
        <w:rPr>
          <w:b/>
          <w:bCs/>
        </w:rPr>
        <w:t xml:space="preserve"> </w:t>
      </w:r>
      <w:proofErr w:type="spellStart"/>
      <w:r w:rsidRPr="00617498">
        <w:rPr>
          <w:b/>
          <w:bCs/>
        </w:rPr>
        <w:t>bb</w:t>
      </w:r>
      <w:proofErr w:type="spellEnd"/>
      <w:r w:rsidRPr="00617498">
        <w:rPr>
          <w:b/>
          <w:bCs/>
        </w:rPr>
        <w:t>, OIB: 01871167341</w:t>
      </w:r>
      <w:r w:rsidRPr="00617498">
        <w:t xml:space="preserve">, koga zastupa stečajni upravitelj Krešimir Tomac iz Slavonskog Broda, </w:t>
      </w:r>
      <w:r w:rsidR="0092167A">
        <w:t xml:space="preserve">u </w:t>
      </w:r>
      <w:r w:rsidR="00DD2D90" w:rsidRPr="00617498">
        <w:t>Slavonskom Brodu, 2</w:t>
      </w:r>
      <w:r w:rsidR="0092167A">
        <w:t>4</w:t>
      </w:r>
      <w:r w:rsidR="00DD2D90" w:rsidRPr="00617498">
        <w:t>. rujna 2018.</w:t>
      </w:r>
    </w:p>
    <w:p w:rsidRDefault="00A2714E" w:rsidP="00A2714E" w:rsidR="00A2714E" w:rsidRPr="00617498">
      <w:pPr>
        <w:jc w:val="center"/>
      </w:pPr>
      <w:r w:rsidRPr="00617498">
        <w:t>r i j e š i o    j e</w:t>
      </w:r>
    </w:p>
    <w:p w:rsidRDefault="00A2714E" w:rsidP="00134BD1" w:rsidR="00A2714E" w:rsidRPr="00617498">
      <w:pPr>
        <w:ind w:firstLine="708"/>
        <w:jc w:val="both"/>
        <w:rPr>
          <w:b/>
          <w:bCs/>
        </w:rPr>
      </w:pPr>
      <w:r w:rsidRPr="00617498">
        <w:t xml:space="preserve">  </w:t>
      </w:r>
      <w:r w:rsidRPr="00617498">
        <w:rPr>
          <w:b/>
          <w:bCs/>
        </w:rPr>
        <w:t>I</w:t>
      </w:r>
      <w:r w:rsidR="002D4C40" w:rsidRPr="00617498">
        <w:rPr>
          <w:b/>
          <w:bCs/>
        </w:rPr>
        <w:t xml:space="preserve"> -</w:t>
      </w:r>
      <w:r w:rsidRPr="00617498">
        <w:rPr>
          <w:b/>
          <w:bCs/>
        </w:rPr>
        <w:t xml:space="preserve"> Iz iznosa utrška dobivenih prodajom nekretnina: </w:t>
      </w:r>
    </w:p>
    <w:p w:rsidRDefault="00A2714E" w:rsidP="00A2714E" w:rsidR="00A2714E" w:rsidRPr="00617498">
      <w:pPr>
        <w:jc w:val="both"/>
        <w:rPr>
          <w:b/>
          <w:bCs/>
        </w:rPr>
      </w:pPr>
      <w:r w:rsidRPr="00617498">
        <w:rPr>
          <w:b/>
          <w:bCs/>
        </w:rPr>
        <w:t xml:space="preserve">- k.č.br. </w:t>
      </w:r>
      <w:r w:rsidR="008349E3">
        <w:rPr>
          <w:b/>
          <w:bCs/>
        </w:rPr>
        <w:t>3837 Oranica Ukosi</w:t>
      </w:r>
      <w:r w:rsidRPr="00617498">
        <w:rPr>
          <w:b/>
          <w:bCs/>
        </w:rPr>
        <w:t xml:space="preserve">, površine  </w:t>
      </w:r>
      <w:r w:rsidR="008349E3">
        <w:rPr>
          <w:b/>
          <w:bCs/>
        </w:rPr>
        <w:t xml:space="preserve">258177 </w:t>
      </w:r>
      <w:r w:rsidRPr="00617498">
        <w:rPr>
          <w:b/>
          <w:bCs/>
        </w:rPr>
        <w:t xml:space="preserve">m2, upisane u z.k.ul. </w:t>
      </w:r>
      <w:r w:rsidR="008349E3">
        <w:rPr>
          <w:b/>
          <w:bCs/>
        </w:rPr>
        <w:t xml:space="preserve">328723 </w:t>
      </w:r>
      <w:r w:rsidRPr="00617498">
        <w:rPr>
          <w:b/>
          <w:bCs/>
        </w:rPr>
        <w:t xml:space="preserve">k.o. </w:t>
      </w:r>
      <w:proofErr w:type="spellStart"/>
      <w:r w:rsidRPr="00617498">
        <w:rPr>
          <w:b/>
          <w:bCs/>
        </w:rPr>
        <w:t>S</w:t>
      </w:r>
      <w:r w:rsidR="008349E3">
        <w:rPr>
          <w:b/>
          <w:bCs/>
        </w:rPr>
        <w:t>ibinj</w:t>
      </w:r>
      <w:proofErr w:type="spellEnd"/>
      <w:r w:rsidRPr="00617498">
        <w:rPr>
          <w:b/>
          <w:bCs/>
        </w:rPr>
        <w:t xml:space="preserve">. </w:t>
      </w:r>
    </w:p>
    <w:p w:rsidRDefault="00A2714E" w:rsidP="00A2714E" w:rsidR="00A2714E" w:rsidRPr="00617498">
      <w:pPr>
        <w:rPr>
          <w:rStyle w:val="Naglaeno"/>
        </w:rPr>
      </w:pPr>
      <w:r w:rsidRPr="00617498">
        <w:rPr>
          <w:color w:val="000000"/>
        </w:rPr>
        <w:t>Cijena za koju je nekretnina prodana iznosi</w:t>
      </w:r>
      <w:r w:rsidRPr="00617498">
        <w:rPr>
          <w:rStyle w:val="Naglaeno"/>
        </w:rPr>
        <w:t xml:space="preserve"> </w:t>
      </w:r>
      <w:r w:rsidRPr="00617498">
        <w:rPr>
          <w:b/>
          <w:bCs/>
        </w:rPr>
        <w:t> </w:t>
      </w:r>
      <w:r w:rsidR="0065488E" w:rsidRPr="00617498">
        <w:rPr>
          <w:b/>
          <w:bCs/>
        </w:rPr>
        <w:t>780.803,50</w:t>
      </w:r>
      <w:r w:rsidRPr="00617498">
        <w:rPr>
          <w:b/>
          <w:bCs/>
        </w:rPr>
        <w:t xml:space="preserve"> kn.</w:t>
      </w:r>
      <w:r w:rsidRPr="00617498">
        <w:rPr>
          <w:rStyle w:val="Naglaeno"/>
        </w:rPr>
        <w:t xml:space="preserve"> </w:t>
      </w:r>
    </w:p>
    <w:p w:rsidRDefault="00A2714E" w:rsidP="00A2714E" w:rsidR="00A2714E" w:rsidRPr="00617498">
      <w:pPr>
        <w:ind w:firstLine="708"/>
        <w:jc w:val="both"/>
      </w:pPr>
      <w:r w:rsidRPr="00617498">
        <w:t xml:space="preserve">n a m i r u j e   s e: </w:t>
      </w:r>
    </w:p>
    <w:p w:rsidRDefault="00A2714E" w:rsidP="00A2714E" w:rsidR="00A2714E" w:rsidRPr="00617498">
      <w:pPr>
        <w:pStyle w:val="Odlomakpopisa"/>
        <w:numPr>
          <w:ilvl w:val="0"/>
          <w:numId w:val="1"/>
        </w:numPr>
        <w:contextualSpacing/>
        <w:jc w:val="left"/>
        <w:rPr>
          <w:rFonts w:cs="Times New Roman" w:hAnsi="Times New Roman" w:ascii="Times New Roman"/>
          <w:sz w:val="24"/>
          <w:szCs w:val="24"/>
        </w:rPr>
      </w:pPr>
      <w:r w:rsidRPr="00617498">
        <w:rPr>
          <w:rFonts w:cs="Times New Roman" w:hAnsi="Times New Roman" w:ascii="Times New Roman"/>
          <w:sz w:val="24"/>
          <w:szCs w:val="24"/>
        </w:rPr>
        <w:t>Prvenstvo</w:t>
      </w:r>
    </w:p>
    <w:p w:rsidRDefault="00A2714E" w:rsidP="008349E3" w:rsidR="008349E3">
      <w:pPr>
        <w:ind w:firstLine="708"/>
        <w:jc w:val="both"/>
      </w:pPr>
      <w:r w:rsidRPr="00617498">
        <w:t xml:space="preserve">-  Stečajna masa stečajnog dužnika temeljem troškova utvrđivanja i unovčenja tražbine po čl. 170. Stečajnog zakona NN 44/96 i </w:t>
      </w:r>
      <w:proofErr w:type="spellStart"/>
      <w:r w:rsidRPr="00617498">
        <w:t>dr</w:t>
      </w:r>
      <w:proofErr w:type="spellEnd"/>
      <w:r w:rsidR="0051732C" w:rsidRPr="00617498">
        <w:t xml:space="preserve"> te drugih  troškova stečajnog postupka, ostalih obveza stečajne mase i radi namirenja stečajnih vjerovnika </w:t>
      </w:r>
      <w:r w:rsidRPr="00617498">
        <w:t xml:space="preserve"> u iznosu od  </w:t>
      </w:r>
      <w:r w:rsidR="008349E3">
        <w:rPr>
          <w:b/>
          <w:bCs/>
        </w:rPr>
        <w:t>410.900,00 kn</w:t>
      </w:r>
      <w:r w:rsidRPr="00617498">
        <w:t>  </w:t>
      </w:r>
    </w:p>
    <w:p w:rsidRDefault="00A2714E" w:rsidP="008349E3" w:rsidR="00A2714E" w:rsidRPr="00617498">
      <w:pPr>
        <w:ind w:firstLine="708"/>
        <w:jc w:val="both"/>
      </w:pPr>
      <w:r w:rsidRPr="00617498">
        <w:t>i to na račun stečajnog dužnika broj </w:t>
      </w:r>
      <w:r w:rsidR="00A25A32">
        <w:t>HR3223400091190023686</w:t>
      </w:r>
      <w:r w:rsidR="0051732C" w:rsidRPr="00617498">
        <w:t>.</w:t>
      </w:r>
    </w:p>
    <w:p w:rsidRDefault="00A2714E" w:rsidP="00A2714E" w:rsidR="00A2714E" w:rsidRPr="00617498">
      <w:pPr>
        <w:jc w:val="both"/>
        <w:rPr>
          <w:b/>
          <w:bCs/>
        </w:rPr>
      </w:pPr>
    </w:p>
    <w:p w:rsidRDefault="00A2714E" w:rsidP="00A2714E" w:rsidR="00A2714E" w:rsidRPr="00617498">
      <w:pPr>
        <w:jc w:val="both"/>
        <w:rPr>
          <w:b/>
          <w:bCs/>
        </w:rPr>
      </w:pPr>
    </w:p>
    <w:p w:rsidRDefault="00A2714E" w:rsidP="00A2714E" w:rsidR="00A2714E" w:rsidRPr="00617498">
      <w:pPr>
        <w:jc w:val="both"/>
      </w:pPr>
    </w:p>
    <w:p w:rsidRDefault="00A2714E" w:rsidP="00A2714E" w:rsidR="00A2714E" w:rsidRPr="00617498">
      <w:pPr>
        <w:ind w:firstLine="708"/>
        <w:jc w:val="both"/>
      </w:pPr>
    </w:p>
    <w:p w:rsidRDefault="00A2714E" w:rsidP="00A2714E" w:rsidR="005C7989">
      <w:pPr>
        <w:ind w:firstLine="708"/>
        <w:jc w:val="both"/>
      </w:pPr>
      <w:r w:rsidRPr="00617498">
        <w:t>II – Nalaže se Fini izvršiti isplate na način</w:t>
      </w:r>
      <w:r w:rsidR="005C7989">
        <w:t>:</w:t>
      </w:r>
    </w:p>
    <w:p w:rsidRDefault="005C7989" w:rsidP="00A2714E" w:rsidR="00BF61FF" w:rsidRPr="00617498">
      <w:pPr>
        <w:ind w:firstLine="708"/>
        <w:jc w:val="both"/>
      </w:pPr>
      <w:r>
        <w:t>-</w:t>
      </w:r>
      <w:r w:rsidR="00A2714E" w:rsidRPr="00617498">
        <w:t xml:space="preserve"> da iznos od 16</w:t>
      </w:r>
      <w:r w:rsidR="0051732C" w:rsidRPr="00617498">
        <w:t>0</w:t>
      </w:r>
      <w:r w:rsidR="00A2714E" w:rsidRPr="00617498">
        <w:t>.</w:t>
      </w:r>
      <w:r w:rsidR="0051732C" w:rsidRPr="00617498">
        <w:t>360</w:t>
      </w:r>
      <w:r w:rsidR="00A2714E" w:rsidRPr="00617498">
        <w:t>,0</w:t>
      </w:r>
      <w:r w:rsidR="0051732C" w:rsidRPr="00617498">
        <w:t>0</w:t>
      </w:r>
      <w:r w:rsidR="00A2714E" w:rsidRPr="00617498">
        <w:t xml:space="preserve"> kn isplati na gore navedeni račun </w:t>
      </w:r>
      <w:proofErr w:type="spellStart"/>
      <w:r w:rsidR="00A2714E" w:rsidRPr="00617498">
        <w:t>steč</w:t>
      </w:r>
      <w:proofErr w:type="spellEnd"/>
      <w:r w:rsidR="00A2714E" w:rsidRPr="00617498">
        <w:t>. mase</w:t>
      </w:r>
      <w:r w:rsidRPr="005C7989">
        <w:t xml:space="preserve"> </w:t>
      </w:r>
      <w:r>
        <w:t>HR3223400091190023686</w:t>
      </w:r>
      <w:r w:rsidRPr="00617498">
        <w:t>.</w:t>
      </w:r>
      <w:r w:rsidR="00A2714E" w:rsidRPr="00617498">
        <w:t xml:space="preserve">s računa Fine HR 332390011300028779, a iznos od </w:t>
      </w:r>
      <w:r w:rsidR="004B11B8" w:rsidRPr="00617498">
        <w:t xml:space="preserve">250.540,00 </w:t>
      </w:r>
      <w:r w:rsidR="00A2714E" w:rsidRPr="00617498">
        <w:t xml:space="preserve">kn isplati s računa Fine HR 332390011300028779 na gore navedeni račun </w:t>
      </w:r>
      <w:r w:rsidR="00BF61FF" w:rsidRPr="00617498">
        <w:t xml:space="preserve"> stečajne mase </w:t>
      </w:r>
      <w:r>
        <w:t>HR3223400091190023686</w:t>
      </w:r>
      <w:r w:rsidRPr="00617498">
        <w:t>.</w:t>
      </w:r>
    </w:p>
    <w:p w:rsidRDefault="00725960" w:rsidP="00BF61FF" w:rsidR="00725960" w:rsidRPr="00617498">
      <w:pPr>
        <w:ind w:firstLine="708"/>
        <w:jc w:val="both"/>
        <w:rPr>
          <w:b/>
          <w:bCs/>
        </w:rPr>
      </w:pPr>
      <w:r w:rsidRPr="00617498">
        <w:t>III</w:t>
      </w:r>
      <w:r w:rsidR="00BF61FF" w:rsidRPr="00617498">
        <w:t xml:space="preserve"> </w:t>
      </w:r>
      <w:r w:rsidR="00983BF8">
        <w:t xml:space="preserve">- </w:t>
      </w:r>
      <w:r w:rsidRPr="00617498">
        <w:rPr>
          <w:b/>
          <w:bCs/>
        </w:rPr>
        <w:t xml:space="preserve"> </w:t>
      </w:r>
      <w:r w:rsidRPr="005C7989">
        <w:rPr>
          <w:bCs/>
        </w:rPr>
        <w:t>Iz iznosa utrška dobivenih prodajom nekretnina:</w:t>
      </w:r>
      <w:r w:rsidRPr="00617498">
        <w:rPr>
          <w:b/>
          <w:bCs/>
        </w:rPr>
        <w:t xml:space="preserve"> </w:t>
      </w:r>
    </w:p>
    <w:p w:rsidRDefault="00725960" w:rsidP="00725960" w:rsidR="00725960" w:rsidRPr="00617498">
      <w:pPr>
        <w:jc w:val="both"/>
        <w:rPr>
          <w:b/>
          <w:bCs/>
        </w:rPr>
      </w:pPr>
      <w:r w:rsidRPr="00617498">
        <w:rPr>
          <w:b/>
          <w:bCs/>
        </w:rPr>
        <w:t xml:space="preserve">- k.č.br. 3403/2 Oranica Pirike, površine 141136 m2, upisane u z.k.ul. 2055 k.o. </w:t>
      </w:r>
      <w:proofErr w:type="spellStart"/>
      <w:r w:rsidRPr="00617498">
        <w:rPr>
          <w:b/>
          <w:bCs/>
        </w:rPr>
        <w:t>Slobodnica</w:t>
      </w:r>
      <w:proofErr w:type="spellEnd"/>
      <w:r w:rsidRPr="00617498">
        <w:rPr>
          <w:b/>
          <w:bCs/>
        </w:rPr>
        <w:t xml:space="preserve">. </w:t>
      </w:r>
    </w:p>
    <w:p w:rsidRDefault="00725960" w:rsidP="00725960" w:rsidR="00725960" w:rsidRPr="00617498">
      <w:pPr>
        <w:rPr>
          <w:rStyle w:val="Naglaeno"/>
        </w:rPr>
      </w:pPr>
      <w:r w:rsidRPr="00617498">
        <w:rPr>
          <w:color w:val="000000"/>
        </w:rPr>
        <w:t>Cijena za koju je nekretnina prodana iznosi</w:t>
      </w:r>
      <w:r w:rsidRPr="00617498">
        <w:rPr>
          <w:rStyle w:val="Naglaeno"/>
        </w:rPr>
        <w:t xml:space="preserve"> </w:t>
      </w:r>
      <w:r w:rsidRPr="00617498">
        <w:rPr>
          <w:b/>
          <w:bCs/>
        </w:rPr>
        <w:t> </w:t>
      </w:r>
      <w:r w:rsidR="00BF61FF" w:rsidRPr="00617498">
        <w:rPr>
          <w:b/>
          <w:bCs/>
        </w:rPr>
        <w:t xml:space="preserve">780.803,50 </w:t>
      </w:r>
      <w:r w:rsidRPr="00617498">
        <w:rPr>
          <w:b/>
          <w:bCs/>
        </w:rPr>
        <w:t>kn.</w:t>
      </w:r>
      <w:r w:rsidRPr="00617498">
        <w:rPr>
          <w:rStyle w:val="Naglaeno"/>
        </w:rPr>
        <w:t xml:space="preserve"> </w:t>
      </w:r>
    </w:p>
    <w:p w:rsidRDefault="00725960" w:rsidP="00725960" w:rsidR="00725960" w:rsidRPr="00617498">
      <w:pPr>
        <w:ind w:firstLine="708"/>
        <w:jc w:val="both"/>
      </w:pPr>
      <w:r w:rsidRPr="00617498">
        <w:t xml:space="preserve">n a m i r u j e   s e: </w:t>
      </w:r>
    </w:p>
    <w:p w:rsidRDefault="00725960" w:rsidP="00725960" w:rsidR="00725960" w:rsidRPr="00617498">
      <w:pPr>
        <w:pStyle w:val="Odlomakpopisa"/>
        <w:numPr>
          <w:ilvl w:val="0"/>
          <w:numId w:val="3"/>
        </w:numPr>
        <w:contextualSpacing/>
        <w:jc w:val="left"/>
        <w:rPr>
          <w:rFonts w:cs="Times New Roman" w:hAnsi="Times New Roman" w:ascii="Times New Roman"/>
          <w:sz w:val="24"/>
          <w:szCs w:val="24"/>
        </w:rPr>
      </w:pPr>
      <w:r w:rsidRPr="00617498">
        <w:rPr>
          <w:rFonts w:cs="Times New Roman" w:hAnsi="Times New Roman" w:ascii="Times New Roman"/>
          <w:sz w:val="24"/>
          <w:szCs w:val="24"/>
        </w:rPr>
        <w:t>Prvenstvo</w:t>
      </w:r>
    </w:p>
    <w:p w:rsidRDefault="00725960" w:rsidP="00725960" w:rsidR="00725960" w:rsidRPr="00617498">
      <w:pPr>
        <w:ind w:firstLine="708"/>
        <w:jc w:val="both"/>
      </w:pPr>
      <w:r w:rsidRPr="00617498">
        <w:t xml:space="preserve">-  Stečajna masa stečajnog dužnika temeljem troškova utvrđivanja i unovčenja tražbine po čl. 170. Stečajnog zakona NN 44/96 i dr.   u iznosu od  </w:t>
      </w:r>
      <w:r w:rsidR="00A418D3" w:rsidRPr="005C7989">
        <w:rPr>
          <w:b/>
        </w:rPr>
        <w:t>103.001,39</w:t>
      </w:r>
      <w:r w:rsidR="00A418D3" w:rsidRPr="00617498">
        <w:t xml:space="preserve"> </w:t>
      </w:r>
      <w:r w:rsidRPr="00617498">
        <w:rPr>
          <w:b/>
          <w:bCs/>
        </w:rPr>
        <w:t>kn</w:t>
      </w:r>
      <w:r w:rsidR="00EE0EED" w:rsidRPr="00617498">
        <w:rPr>
          <w:b/>
          <w:bCs/>
        </w:rPr>
        <w:t>.</w:t>
      </w:r>
    </w:p>
    <w:p w:rsidRDefault="00725960" w:rsidP="005C7989" w:rsidR="003F088E" w:rsidRPr="00617498">
      <w:pPr>
        <w:ind w:firstLine="708"/>
        <w:jc w:val="both"/>
      </w:pPr>
      <w:r w:rsidRPr="00617498">
        <w:t xml:space="preserve">      i to na račun stečajnog dužnika </w:t>
      </w:r>
      <w:r w:rsidR="005C7989">
        <w:t>HR3223400091190023686</w:t>
      </w:r>
      <w:r w:rsidR="005C7989" w:rsidRPr="00617498">
        <w:t>.</w:t>
      </w:r>
    </w:p>
    <w:p w:rsidRDefault="00725960" w:rsidP="00A418D3" w:rsidR="00725960" w:rsidRPr="00617498">
      <w:pPr>
        <w:jc w:val="both"/>
        <w:rPr>
          <w:b/>
          <w:bCs/>
        </w:rPr>
      </w:pPr>
      <w:r w:rsidRPr="00617498">
        <w:t>Ostale tražbine</w:t>
      </w:r>
    </w:p>
    <w:p w:rsidRDefault="00725960" w:rsidP="00725960" w:rsidR="00725960" w:rsidRPr="00617498">
      <w:pPr>
        <w:ind w:left="709"/>
        <w:contextualSpacing/>
        <w:rPr>
          <w:b/>
          <w:bCs/>
        </w:rPr>
      </w:pPr>
    </w:p>
    <w:p w:rsidRDefault="00725960" w:rsidP="00B7061D" w:rsidR="00725960" w:rsidRPr="00617498">
      <w:pPr>
        <w:jc w:val="both"/>
      </w:pPr>
      <w:r w:rsidRPr="00617498">
        <w:t>-     B</w:t>
      </w:r>
      <w:r w:rsidR="003F088E" w:rsidRPr="00617498">
        <w:t>)</w:t>
      </w:r>
      <w:r w:rsidRPr="00617498">
        <w:t xml:space="preserve"> dio tražbine s osnova  </w:t>
      </w:r>
      <w:proofErr w:type="spellStart"/>
      <w:r w:rsidRPr="00617498">
        <w:t>razlučnog</w:t>
      </w:r>
      <w:proofErr w:type="spellEnd"/>
      <w:r w:rsidRPr="00617498">
        <w:t xml:space="preserve"> prava: </w:t>
      </w:r>
      <w:r w:rsidRPr="00617498">
        <w:rPr>
          <w:b/>
          <w:bCs/>
        </w:rPr>
        <w:t xml:space="preserve">Borisa </w:t>
      </w:r>
      <w:proofErr w:type="spellStart"/>
      <w:r w:rsidRPr="00617498">
        <w:rPr>
          <w:b/>
          <w:bCs/>
        </w:rPr>
        <w:t>Hipp</w:t>
      </w:r>
      <w:proofErr w:type="spellEnd"/>
      <w:r w:rsidRPr="00617498">
        <w:rPr>
          <w:b/>
          <w:bCs/>
        </w:rPr>
        <w:t xml:space="preserve"> iz Našica, Bana Teodora Pejačevića 9, OIB: 42112609273</w:t>
      </w:r>
      <w:r w:rsidRPr="00617498">
        <w:t xml:space="preserve">   po Z-7827/09 od 24.09.2009. u iznosu od </w:t>
      </w:r>
      <w:r w:rsidR="00917C3B" w:rsidRPr="00617498">
        <w:t xml:space="preserve"> </w:t>
      </w:r>
      <w:r w:rsidR="00D1046C" w:rsidRPr="00617498">
        <w:t>677.802,11</w:t>
      </w:r>
      <w:r w:rsidR="00917C3B" w:rsidRPr="00617498">
        <w:t xml:space="preserve"> </w:t>
      </w:r>
      <w:r w:rsidRPr="00617498">
        <w:t xml:space="preserve">kn na račun </w:t>
      </w:r>
      <w:r w:rsidR="00B7061D">
        <w:t>IBAN HR7723600003239886381.</w:t>
      </w:r>
    </w:p>
    <w:p w:rsidRDefault="00725960" w:rsidP="00725960" w:rsidR="00725960" w:rsidRPr="00617498">
      <w:pPr>
        <w:ind w:firstLine="708"/>
        <w:jc w:val="both"/>
      </w:pPr>
      <w:r w:rsidRPr="00617498">
        <w:t>IV</w:t>
      </w:r>
      <w:r w:rsidR="00B7061D">
        <w:t xml:space="preserve"> </w:t>
      </w:r>
      <w:r w:rsidRPr="00617498">
        <w:t xml:space="preserve">– Nalaže se Fini izvršiti isplate na način da iznos od </w:t>
      </w:r>
      <w:r w:rsidR="003C1C4F" w:rsidRPr="00617498">
        <w:t xml:space="preserve">103.001,39 </w:t>
      </w:r>
      <w:r w:rsidRPr="00617498">
        <w:t xml:space="preserve">kn isplati na gore navedeni račun </w:t>
      </w:r>
      <w:proofErr w:type="spellStart"/>
      <w:r w:rsidRPr="00617498">
        <w:t>steč</w:t>
      </w:r>
      <w:proofErr w:type="spellEnd"/>
      <w:r w:rsidRPr="00617498">
        <w:t>. mase</w:t>
      </w:r>
      <w:r w:rsidR="00373BBA" w:rsidRPr="00617498">
        <w:t xml:space="preserve"> broj</w:t>
      </w:r>
      <w:r w:rsidR="00B7061D" w:rsidRPr="00B7061D">
        <w:t xml:space="preserve"> </w:t>
      </w:r>
      <w:r w:rsidR="00B7061D">
        <w:t>HR3223400091190023686</w:t>
      </w:r>
      <w:r w:rsidRPr="00617498">
        <w:t xml:space="preserve"> s računa Fine HR 332390011300028779,</w:t>
      </w:r>
      <w:r w:rsidR="00B7061D">
        <w:t xml:space="preserve"> </w:t>
      </w:r>
      <w:r w:rsidR="00373BBA" w:rsidRPr="00617498">
        <w:t>da iznos od 191.320,00 kn isplati s računa Fine HR 332390011300028779</w:t>
      </w:r>
      <w:r w:rsidRPr="00617498">
        <w:t xml:space="preserve"> </w:t>
      </w:r>
      <w:r w:rsidR="00373BBA" w:rsidRPr="00617498">
        <w:t xml:space="preserve"> na račun </w:t>
      </w:r>
      <w:proofErr w:type="spellStart"/>
      <w:r w:rsidR="00373BBA" w:rsidRPr="00617498">
        <w:t>razlučnog</w:t>
      </w:r>
      <w:proofErr w:type="spellEnd"/>
      <w:r w:rsidR="00373BBA" w:rsidRPr="00617498">
        <w:t xml:space="preserve"> vjerovnika Borisa </w:t>
      </w:r>
      <w:proofErr w:type="spellStart"/>
      <w:r w:rsidR="00373BBA" w:rsidRPr="00617498">
        <w:t>Hipp</w:t>
      </w:r>
      <w:proofErr w:type="spellEnd"/>
      <w:r w:rsidR="00B7061D">
        <w:t xml:space="preserve"> IBAN HR7723600003239886381, </w:t>
      </w:r>
      <w:r w:rsidRPr="00617498">
        <w:t xml:space="preserve">a iznos od </w:t>
      </w:r>
      <w:r w:rsidR="00373BBA" w:rsidRPr="00617498">
        <w:t>486.482,10</w:t>
      </w:r>
      <w:r w:rsidR="0077762E" w:rsidRPr="00617498">
        <w:t xml:space="preserve"> </w:t>
      </w:r>
      <w:r w:rsidRPr="00617498">
        <w:t xml:space="preserve">kn isplati s računa Fine HR 332390011300028779 na gore navedeni račun </w:t>
      </w:r>
      <w:r w:rsidR="00240D19" w:rsidRPr="00617498">
        <w:t xml:space="preserve"> Borisa </w:t>
      </w:r>
      <w:proofErr w:type="spellStart"/>
      <w:r w:rsidR="00240D19" w:rsidRPr="00617498">
        <w:t>H</w:t>
      </w:r>
      <w:r w:rsidR="00B7061D">
        <w:t>ipp</w:t>
      </w:r>
      <w:proofErr w:type="spellEnd"/>
      <w:r w:rsidR="00B7061D">
        <w:t xml:space="preserve"> IBAN HR7723600003239886381.</w:t>
      </w:r>
    </w:p>
    <w:p w:rsidRDefault="00725960" w:rsidP="00A2714E" w:rsidR="00725960" w:rsidRPr="00617498">
      <w:pPr>
        <w:ind w:firstLine="708"/>
        <w:jc w:val="both"/>
      </w:pPr>
    </w:p>
    <w:p w:rsidRDefault="00A2714E" w:rsidP="00A2714E" w:rsidR="00A2714E" w:rsidRPr="00617498">
      <w:pPr>
        <w:ind w:firstLine="708"/>
        <w:jc w:val="center"/>
        <w:rPr>
          <w:color w:val="222222"/>
        </w:rPr>
      </w:pPr>
      <w:r w:rsidRPr="00617498">
        <w:rPr>
          <w:color w:val="222222"/>
        </w:rPr>
        <w:t>Obrazloženje</w:t>
      </w:r>
    </w:p>
    <w:p w:rsidRDefault="00A2714E" w:rsidP="00A2714E" w:rsidR="00A2714E">
      <w:pPr>
        <w:ind w:firstLine="708"/>
        <w:jc w:val="both"/>
        <w:rPr>
          <w:color w:val="222222"/>
        </w:rPr>
      </w:pPr>
      <w:r w:rsidRPr="00617498">
        <w:rPr>
          <w:color w:val="222222"/>
        </w:rPr>
        <w:t xml:space="preserve"> U ovoj pravnoj stvari je zaključkom ovog suda zakazano ročište za diobu </w:t>
      </w:r>
      <w:proofErr w:type="spellStart"/>
      <w:r w:rsidRPr="00617498">
        <w:rPr>
          <w:color w:val="222222"/>
        </w:rPr>
        <w:t>kupovnine</w:t>
      </w:r>
      <w:proofErr w:type="spellEnd"/>
      <w:r w:rsidRPr="00617498">
        <w:rPr>
          <w:color w:val="222222"/>
        </w:rPr>
        <w:t xml:space="preserve"> za nekretnine označene u </w:t>
      </w:r>
      <w:proofErr w:type="spellStart"/>
      <w:r w:rsidRPr="00617498">
        <w:rPr>
          <w:color w:val="222222"/>
        </w:rPr>
        <w:t>toč</w:t>
      </w:r>
      <w:proofErr w:type="spellEnd"/>
      <w:r w:rsidRPr="00617498">
        <w:rPr>
          <w:color w:val="222222"/>
        </w:rPr>
        <w:t>. I.</w:t>
      </w:r>
      <w:r w:rsidR="00697D15" w:rsidRPr="00617498">
        <w:rPr>
          <w:color w:val="222222"/>
        </w:rPr>
        <w:t xml:space="preserve"> i III</w:t>
      </w:r>
      <w:r w:rsidR="009F1D07">
        <w:rPr>
          <w:color w:val="222222"/>
        </w:rPr>
        <w:t>.</w:t>
      </w:r>
      <w:r w:rsidRPr="00617498">
        <w:rPr>
          <w:color w:val="222222"/>
        </w:rPr>
        <w:t xml:space="preserve"> ovog rješenja, a za  koje ročište je </w:t>
      </w:r>
      <w:proofErr w:type="spellStart"/>
      <w:r w:rsidRPr="00617498">
        <w:rPr>
          <w:color w:val="222222"/>
        </w:rPr>
        <w:t>steč.upravitelj</w:t>
      </w:r>
      <w:proofErr w:type="spellEnd"/>
      <w:r w:rsidRPr="00617498">
        <w:rPr>
          <w:color w:val="222222"/>
        </w:rPr>
        <w:t xml:space="preserve"> dostavilo prijedlog raspodjele utrška koji je objavljen na e oglasnoj ploči.</w:t>
      </w:r>
    </w:p>
    <w:p w:rsidRDefault="009F1D07" w:rsidP="00A2714E" w:rsidR="009F1D07" w:rsidRPr="00617498">
      <w:pPr>
        <w:ind w:firstLine="708"/>
        <w:jc w:val="both"/>
        <w:rPr>
          <w:color w:val="222222"/>
        </w:rPr>
      </w:pPr>
      <w:r>
        <w:rPr>
          <w:color w:val="222222"/>
        </w:rPr>
        <w:lastRenderedPageBreak/>
        <w:t xml:space="preserve">Utvrđeno je da na nekretninama označenim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 xml:space="preserve">. I. ovog rješenja nema upisanih 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prava iz kojeg razloga je odlučeno o prijenosu cjelokupno uplaćenog iznosa kupoprodajne cijene na račun stečajne mase.</w:t>
      </w: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r w:rsidRPr="00617498">
        <w:rPr>
          <w:color w:val="222222"/>
        </w:rPr>
        <w:t xml:space="preserve">Prvi </w:t>
      </w:r>
      <w:proofErr w:type="spellStart"/>
      <w:r w:rsidRPr="00617498">
        <w:rPr>
          <w:color w:val="222222"/>
        </w:rPr>
        <w:t>razlučni</w:t>
      </w:r>
      <w:proofErr w:type="spellEnd"/>
      <w:r w:rsidRPr="00617498">
        <w:rPr>
          <w:color w:val="222222"/>
        </w:rPr>
        <w:t xml:space="preserve"> vjerovnik</w:t>
      </w:r>
      <w:r w:rsidR="00697D15" w:rsidRPr="00617498">
        <w:rPr>
          <w:color w:val="222222"/>
        </w:rPr>
        <w:t xml:space="preserve"> na nekretninama označenim u </w:t>
      </w:r>
      <w:proofErr w:type="spellStart"/>
      <w:r w:rsidR="00697D15" w:rsidRPr="00617498">
        <w:rPr>
          <w:color w:val="222222"/>
        </w:rPr>
        <w:t>toč</w:t>
      </w:r>
      <w:proofErr w:type="spellEnd"/>
      <w:r w:rsidR="009F1D07">
        <w:rPr>
          <w:color w:val="222222"/>
        </w:rPr>
        <w:t>.</w:t>
      </w:r>
      <w:r w:rsidR="00697D15" w:rsidRPr="00617498">
        <w:rPr>
          <w:color w:val="222222"/>
        </w:rPr>
        <w:t xml:space="preserve"> III</w:t>
      </w:r>
      <w:r w:rsidR="009F1D07">
        <w:rPr>
          <w:color w:val="222222"/>
        </w:rPr>
        <w:t>.</w:t>
      </w:r>
      <w:r w:rsidR="00697D15" w:rsidRPr="00617498">
        <w:rPr>
          <w:color w:val="222222"/>
        </w:rPr>
        <w:t xml:space="preserve"> rješenja </w:t>
      </w:r>
      <w:r w:rsidRPr="00617498">
        <w:rPr>
          <w:color w:val="222222"/>
        </w:rPr>
        <w:t xml:space="preserve"> </w:t>
      </w:r>
      <w:r w:rsidR="00697D15" w:rsidRPr="00617498">
        <w:rPr>
          <w:color w:val="222222"/>
        </w:rPr>
        <w:t xml:space="preserve"> Boris </w:t>
      </w:r>
      <w:proofErr w:type="spellStart"/>
      <w:r w:rsidR="00697D15" w:rsidRPr="00617498">
        <w:rPr>
          <w:color w:val="222222"/>
        </w:rPr>
        <w:t>Hipp</w:t>
      </w:r>
      <w:proofErr w:type="spellEnd"/>
      <w:r w:rsidR="00697D15" w:rsidRPr="00617498">
        <w:rPr>
          <w:color w:val="222222"/>
        </w:rPr>
        <w:t xml:space="preserve">  (koji je dostavio dokaz da je tražbinu preuzeo od ranijeg </w:t>
      </w:r>
      <w:proofErr w:type="spellStart"/>
      <w:r w:rsidR="00697D15" w:rsidRPr="00617498">
        <w:rPr>
          <w:color w:val="222222"/>
        </w:rPr>
        <w:t>razlučnog</w:t>
      </w:r>
      <w:proofErr w:type="spellEnd"/>
      <w:r w:rsidR="00697D15" w:rsidRPr="00617498">
        <w:rPr>
          <w:color w:val="222222"/>
        </w:rPr>
        <w:t xml:space="preserve"> vjerovnika B2 Kapital) nije dostavio obračun tražbine, a obračun tražbine je dostavio drugi </w:t>
      </w:r>
      <w:proofErr w:type="spellStart"/>
      <w:r w:rsidR="00697D15" w:rsidRPr="00617498">
        <w:rPr>
          <w:color w:val="222222"/>
        </w:rPr>
        <w:t>razlučni</w:t>
      </w:r>
      <w:proofErr w:type="spellEnd"/>
      <w:r w:rsidR="00697D15" w:rsidRPr="00617498">
        <w:rPr>
          <w:color w:val="222222"/>
        </w:rPr>
        <w:t xml:space="preserve"> vjerovnik HBOR, </w:t>
      </w:r>
      <w:r w:rsidRPr="00617498">
        <w:rPr>
          <w:color w:val="222222"/>
        </w:rPr>
        <w:t>je dostavio obračun tražbine, pa je činjenica postojanja tražbine i visine iste</w:t>
      </w:r>
      <w:r w:rsidR="00697D15" w:rsidRPr="00617498">
        <w:rPr>
          <w:color w:val="222222"/>
        </w:rPr>
        <w:t xml:space="preserve"> za prvog </w:t>
      </w:r>
      <w:proofErr w:type="spellStart"/>
      <w:r w:rsidR="00697D15" w:rsidRPr="00617498">
        <w:rPr>
          <w:color w:val="222222"/>
        </w:rPr>
        <w:t>razlučnog</w:t>
      </w:r>
      <w:proofErr w:type="spellEnd"/>
      <w:r w:rsidR="00697D15" w:rsidRPr="00617498">
        <w:rPr>
          <w:color w:val="222222"/>
        </w:rPr>
        <w:t xml:space="preserve"> vjerovnika </w:t>
      </w:r>
      <w:r w:rsidRPr="00617498">
        <w:rPr>
          <w:color w:val="222222"/>
        </w:rPr>
        <w:t xml:space="preserve"> utvrđena uvidom u zemljišne knjige i isti obračun. </w:t>
      </w: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r w:rsidRPr="00617498">
        <w:t>U tijeku dokaznog postupka Sud je izvršio uvid u spis i sve priložene isprave, te zemljišno knjižn</w:t>
      </w:r>
      <w:r w:rsidR="009F1D07">
        <w:t>e izvatke</w:t>
      </w:r>
      <w:r w:rsidRPr="00617498">
        <w:t xml:space="preserve"> za prodane nekretnine,  u rješenj</w:t>
      </w:r>
      <w:r w:rsidR="009F1D07">
        <w:t>a</w:t>
      </w:r>
      <w:r w:rsidRPr="00617498">
        <w:t xml:space="preserve"> o dosud</w:t>
      </w:r>
      <w:r w:rsidR="009F1D07">
        <w:t>ama,</w:t>
      </w:r>
      <w:r w:rsidRPr="00617498">
        <w:t xml:space="preserve"> </w:t>
      </w:r>
      <w:r w:rsidRPr="00617498">
        <w:rPr>
          <w:color w:val="222222"/>
        </w:rPr>
        <w:t>u obraču</w:t>
      </w:r>
      <w:r w:rsidR="009F1D07">
        <w:rPr>
          <w:color w:val="222222"/>
        </w:rPr>
        <w:t xml:space="preserve">n </w:t>
      </w:r>
      <w:proofErr w:type="spellStart"/>
      <w:r w:rsidR="009F1D07">
        <w:rPr>
          <w:color w:val="222222"/>
        </w:rPr>
        <w:t>steč</w:t>
      </w:r>
      <w:proofErr w:type="spellEnd"/>
      <w:r w:rsidR="009F1D07">
        <w:rPr>
          <w:color w:val="222222"/>
        </w:rPr>
        <w:t>. upravitelja, u obračun drugog</w:t>
      </w:r>
      <w:r w:rsidRPr="00617498">
        <w:rPr>
          <w:color w:val="222222"/>
        </w:rPr>
        <w:t xml:space="preserve"> </w:t>
      </w:r>
      <w:proofErr w:type="spellStart"/>
      <w:r w:rsidRPr="00617498">
        <w:rPr>
          <w:color w:val="222222"/>
        </w:rPr>
        <w:t>razlučnog</w:t>
      </w:r>
      <w:proofErr w:type="spellEnd"/>
      <w:r w:rsidRPr="00617498">
        <w:rPr>
          <w:color w:val="222222"/>
        </w:rPr>
        <w:t xml:space="preserve"> vjerovnika</w:t>
      </w:r>
      <w:r w:rsidR="009F1D07">
        <w:rPr>
          <w:color w:val="222222"/>
        </w:rPr>
        <w:t xml:space="preserve"> za nekretnine označene u </w:t>
      </w:r>
      <w:proofErr w:type="spellStart"/>
      <w:r w:rsidR="009F1D07">
        <w:rPr>
          <w:color w:val="222222"/>
        </w:rPr>
        <w:t>toč</w:t>
      </w:r>
      <w:proofErr w:type="spellEnd"/>
      <w:r w:rsidR="009F1D07">
        <w:rPr>
          <w:color w:val="222222"/>
        </w:rPr>
        <w:t>. III. ovog rješenja</w:t>
      </w:r>
      <w:r w:rsidR="0029393A" w:rsidRPr="00617498">
        <w:rPr>
          <w:color w:val="222222"/>
        </w:rPr>
        <w:t xml:space="preserve">, </w:t>
      </w:r>
      <w:r w:rsidRPr="00617498">
        <w:rPr>
          <w:color w:val="222222"/>
        </w:rPr>
        <w:t xml:space="preserve"> </w:t>
      </w:r>
      <w:r w:rsidR="009F1D07">
        <w:rPr>
          <w:color w:val="222222"/>
        </w:rPr>
        <w:t xml:space="preserve">dokaz o ustupu tražbine B2 Kapital d.o.o. Borisu </w:t>
      </w:r>
      <w:proofErr w:type="spellStart"/>
      <w:r w:rsidR="009F1D07">
        <w:rPr>
          <w:color w:val="222222"/>
        </w:rPr>
        <w:t>Hippu</w:t>
      </w:r>
      <w:proofErr w:type="spellEnd"/>
      <w:r w:rsidR="009F1D07">
        <w:rPr>
          <w:color w:val="222222"/>
        </w:rPr>
        <w:t>-Ugovor o ustupu tražbine od 18. lipnja 2018. na kojem su ovjereni potpisi kod javnog bilježnika</w:t>
      </w:r>
      <w:r w:rsidRPr="00617498">
        <w:rPr>
          <w:color w:val="222222"/>
        </w:rPr>
        <w:t>.</w:t>
      </w: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r w:rsidRPr="00617498">
        <w:rPr>
          <w:color w:val="222222"/>
        </w:rPr>
        <w:t xml:space="preserve">Utvrđeno je da je nagrada za rad </w:t>
      </w:r>
      <w:proofErr w:type="spellStart"/>
      <w:r w:rsidRPr="00617498">
        <w:rPr>
          <w:color w:val="222222"/>
        </w:rPr>
        <w:t>steč.upravitelja</w:t>
      </w:r>
      <w:proofErr w:type="spellEnd"/>
      <w:r w:rsidRPr="00617498">
        <w:rPr>
          <w:color w:val="222222"/>
        </w:rPr>
        <w:t xml:space="preserve">, ispravno obračunata sukladno Uredbi o kriterijima i načinu obračuna i plaćanja nagrada NN 105/15 koja se obračunava u bruto iznosu jer </w:t>
      </w:r>
      <w:r w:rsidR="009F1D07">
        <w:rPr>
          <w:color w:val="222222"/>
        </w:rPr>
        <w:t>su nekretnine</w:t>
      </w:r>
      <w:r w:rsidRPr="00617498">
        <w:rPr>
          <w:color w:val="222222"/>
        </w:rPr>
        <w:t xml:space="preserve"> prodan</w:t>
      </w:r>
      <w:r w:rsidR="009F1D07">
        <w:rPr>
          <w:color w:val="222222"/>
        </w:rPr>
        <w:t>e</w:t>
      </w:r>
      <w:r w:rsidRPr="00617498">
        <w:rPr>
          <w:color w:val="222222"/>
        </w:rPr>
        <w:t xml:space="preserve"> nakon što je stupio na snagu novi Stečajni zakon. </w:t>
      </w:r>
    </w:p>
    <w:p w:rsidRDefault="00A2714E" w:rsidP="00A2714E" w:rsidR="00A2714E" w:rsidRPr="00617498">
      <w:pPr>
        <w:ind w:firstLine="708"/>
        <w:jc w:val="both"/>
        <w:rPr>
          <w:lang w:val="en-US"/>
        </w:rPr>
      </w:pPr>
      <w:proofErr w:type="spellStart"/>
      <w:proofErr w:type="gramStart"/>
      <w:r w:rsidRPr="00617498">
        <w:rPr>
          <w:lang w:val="en-US"/>
        </w:rPr>
        <w:t>Temeljem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odredbe</w:t>
      </w:r>
      <w:proofErr w:type="spellEnd"/>
      <w:r w:rsidRPr="00617498">
        <w:rPr>
          <w:lang w:val="en-US"/>
        </w:rPr>
        <w:t xml:space="preserve"> čl.94 </w:t>
      </w:r>
      <w:proofErr w:type="spellStart"/>
      <w:r w:rsidRPr="00617498">
        <w:rPr>
          <w:lang w:val="en-US"/>
        </w:rPr>
        <w:t>Stečajnog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zakona</w:t>
      </w:r>
      <w:proofErr w:type="spellEnd"/>
      <w:r w:rsidRPr="00617498">
        <w:rPr>
          <w:lang w:val="en-US"/>
        </w:rPr>
        <w:t xml:space="preserve"> (NN br. 71/15) </w:t>
      </w:r>
      <w:proofErr w:type="spellStart"/>
      <w:r w:rsidRPr="00617498">
        <w:rPr>
          <w:lang w:val="en-US"/>
        </w:rPr>
        <w:t>i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odredbe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čl</w:t>
      </w:r>
      <w:proofErr w:type="spellEnd"/>
      <w:r w:rsidRPr="00617498">
        <w:rPr>
          <w:lang w:val="en-US"/>
        </w:rPr>
        <w:t>.</w:t>
      </w:r>
      <w:proofErr w:type="gramEnd"/>
      <w:r w:rsidRPr="00617498">
        <w:rPr>
          <w:lang w:val="en-US"/>
        </w:rPr>
        <w:t xml:space="preserve"> 7, 15 </w:t>
      </w:r>
      <w:proofErr w:type="spellStart"/>
      <w:r w:rsidRPr="00617498">
        <w:rPr>
          <w:lang w:val="en-US"/>
        </w:rPr>
        <w:t>i</w:t>
      </w:r>
      <w:proofErr w:type="spellEnd"/>
      <w:r w:rsidRPr="00617498">
        <w:rPr>
          <w:lang w:val="en-US"/>
        </w:rPr>
        <w:t xml:space="preserve"> 16 </w:t>
      </w:r>
      <w:proofErr w:type="spellStart"/>
      <w:r w:rsidRPr="00617498">
        <w:rPr>
          <w:lang w:val="en-US"/>
        </w:rPr>
        <w:t>Uredbe</w:t>
      </w:r>
      <w:proofErr w:type="spellEnd"/>
      <w:r w:rsidRPr="00617498">
        <w:rPr>
          <w:lang w:val="en-US"/>
        </w:rPr>
        <w:t xml:space="preserve"> (NN  105/15) </w:t>
      </w:r>
      <w:proofErr w:type="spellStart"/>
      <w:r w:rsidRPr="00617498">
        <w:rPr>
          <w:lang w:val="en-US"/>
        </w:rPr>
        <w:t>bruto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nagrada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za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poslove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stečajno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upraviteljske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službe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obavljene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nakon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stupanja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na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snagu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Uredbe</w:t>
      </w:r>
      <w:proofErr w:type="spellEnd"/>
      <w:r w:rsidRPr="00617498">
        <w:rPr>
          <w:lang w:val="en-US"/>
        </w:rPr>
        <w:t xml:space="preserve"> (NN 105/15) </w:t>
      </w:r>
      <w:proofErr w:type="spellStart"/>
      <w:r w:rsidRPr="00617498">
        <w:rPr>
          <w:lang w:val="en-US"/>
        </w:rPr>
        <w:t>prema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vrijednosti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stečajne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mase</w:t>
      </w:r>
      <w:proofErr w:type="spellEnd"/>
      <w:r w:rsidRPr="00617498">
        <w:rPr>
          <w:lang w:val="en-US"/>
        </w:rPr>
        <w:t xml:space="preserve"> od </w:t>
      </w:r>
      <w:r w:rsidR="006F2DCA" w:rsidRPr="00617498">
        <w:rPr>
          <w:lang w:val="en-US"/>
        </w:rPr>
        <w:t>2.514.203,50</w:t>
      </w:r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, </w:t>
      </w:r>
      <w:proofErr w:type="spellStart"/>
      <w:r w:rsidRPr="00617498">
        <w:rPr>
          <w:lang w:val="en-US"/>
        </w:rPr>
        <w:t>za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iznos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od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kako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slijedi</w:t>
      </w:r>
      <w:proofErr w:type="spellEnd"/>
      <w:r w:rsidRPr="00617498">
        <w:rPr>
          <w:lang w:val="en-US"/>
        </w:rPr>
        <w:t xml:space="preserve">: </w:t>
      </w:r>
    </w:p>
    <w:p w:rsidRDefault="00A2714E" w:rsidP="00A2714E" w:rsidR="00A2714E" w:rsidRPr="00617498">
      <w:pPr>
        <w:ind w:firstLine="708"/>
        <w:jc w:val="both"/>
        <w:rPr>
          <w:lang w:val="en-US"/>
        </w:rPr>
      </w:pPr>
    </w:p>
    <w:p w:rsidRDefault="00A2714E" w:rsidP="00A2714E" w:rsidR="00A2714E" w:rsidRPr="00617498">
      <w:pPr>
        <w:jc w:val="both"/>
        <w:rPr>
          <w:lang w:val="en-US"/>
        </w:rPr>
      </w:pPr>
      <w:proofErr w:type="spellStart"/>
      <w:proofErr w:type="gramStart"/>
      <w:r w:rsidRPr="00617498">
        <w:rPr>
          <w:lang w:val="en-US"/>
        </w:rPr>
        <w:t>vrijednost</w:t>
      </w:r>
      <w:proofErr w:type="spellEnd"/>
      <w:proofErr w:type="gram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unovčene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stečajne</w:t>
      </w:r>
      <w:proofErr w:type="spell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mase</w:t>
      </w:r>
      <w:proofErr w:type="spellEnd"/>
      <w:r w:rsidRPr="00617498">
        <w:rPr>
          <w:lang w:val="en-US"/>
        </w:rPr>
        <w:t xml:space="preserve">                </w:t>
      </w:r>
      <w:proofErr w:type="spellStart"/>
      <w:r w:rsidRPr="00617498">
        <w:rPr>
          <w:lang w:val="en-US"/>
        </w:rPr>
        <w:t>postotak</w:t>
      </w:r>
      <w:proofErr w:type="spellEnd"/>
      <w:r w:rsidRPr="00617498">
        <w:rPr>
          <w:lang w:val="en-US"/>
        </w:rPr>
        <w:t>                           </w:t>
      </w:r>
      <w:r w:rsidR="009F1D07">
        <w:rPr>
          <w:lang w:val="en-US"/>
        </w:rPr>
        <w:t xml:space="preserve">       </w:t>
      </w:r>
      <w:r w:rsidRPr="00617498">
        <w:rPr>
          <w:lang w:val="en-US"/>
        </w:rPr>
        <w:t xml:space="preserve">  </w:t>
      </w:r>
      <w:proofErr w:type="spellStart"/>
      <w:r w:rsidRPr="00617498">
        <w:rPr>
          <w:lang w:val="en-US"/>
        </w:rPr>
        <w:t>nagrada</w:t>
      </w:r>
      <w:proofErr w:type="spellEnd"/>
    </w:p>
    <w:p w:rsidRDefault="00A2714E" w:rsidP="00A2714E" w:rsidR="00A2714E" w:rsidRPr="00617498">
      <w:pPr>
        <w:jc w:val="both"/>
        <w:rPr>
          <w:lang w:val="en-US"/>
        </w:rPr>
      </w:pPr>
      <w:r w:rsidRPr="00617498">
        <w:rPr>
          <w:lang w:val="en-US"/>
        </w:rPr>
        <w:t xml:space="preserve">100.000,00 </w:t>
      </w:r>
      <w:proofErr w:type="spellStart"/>
      <w:proofErr w:type="gramStart"/>
      <w:r w:rsidRPr="00617498">
        <w:rPr>
          <w:lang w:val="en-US"/>
        </w:rPr>
        <w:t>kn</w:t>
      </w:r>
      <w:proofErr w:type="spellEnd"/>
      <w:proofErr w:type="gramEnd"/>
      <w:r w:rsidRPr="00617498">
        <w:rPr>
          <w:lang w:val="en-US"/>
        </w:rPr>
        <w:t>                                                16%                         </w:t>
      </w:r>
      <w:r w:rsidR="009F1D07">
        <w:rPr>
          <w:lang w:val="en-US"/>
        </w:rPr>
        <w:tab/>
        <w:t xml:space="preserve">     </w:t>
      </w:r>
      <w:r w:rsidRPr="00617498">
        <w:rPr>
          <w:lang w:val="en-US"/>
        </w:rPr>
        <w:t xml:space="preserve">    </w:t>
      </w:r>
      <w:r w:rsidR="009F1D07">
        <w:rPr>
          <w:lang w:val="en-US"/>
        </w:rPr>
        <w:t xml:space="preserve">   </w:t>
      </w:r>
      <w:r w:rsidRPr="00617498">
        <w:rPr>
          <w:lang w:val="en-US"/>
        </w:rPr>
        <w:t xml:space="preserve">16.000,00 </w:t>
      </w:r>
      <w:proofErr w:type="spellStart"/>
      <w:r w:rsidRPr="00617498">
        <w:rPr>
          <w:lang w:val="en-US"/>
        </w:rPr>
        <w:t>kn</w:t>
      </w:r>
      <w:proofErr w:type="spellEnd"/>
    </w:p>
    <w:p w:rsidRDefault="00A2714E" w:rsidP="00A2714E" w:rsidR="00A2714E" w:rsidRPr="00617498">
      <w:pPr>
        <w:jc w:val="both"/>
        <w:rPr>
          <w:lang w:val="en-US"/>
        </w:rPr>
      </w:pPr>
      <w:proofErr w:type="spellStart"/>
      <w:proofErr w:type="gramStart"/>
      <w:r w:rsidRPr="00617498">
        <w:rPr>
          <w:lang w:val="en-US"/>
        </w:rPr>
        <w:t>na</w:t>
      </w:r>
      <w:proofErr w:type="spellEnd"/>
      <w:proofErr w:type="gram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razliku</w:t>
      </w:r>
      <w:proofErr w:type="spellEnd"/>
      <w:r w:rsidRPr="00617498">
        <w:rPr>
          <w:lang w:val="en-US"/>
        </w:rPr>
        <w:t xml:space="preserve"> od 100.001,00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   do 300.000,00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  12%                             </w:t>
      </w:r>
      <w:r w:rsidR="009F1D07">
        <w:rPr>
          <w:lang w:val="en-US"/>
        </w:rPr>
        <w:t xml:space="preserve">     </w:t>
      </w:r>
      <w:r w:rsidRPr="00617498">
        <w:rPr>
          <w:lang w:val="en-US"/>
        </w:rPr>
        <w:t xml:space="preserve">24.000,00 </w:t>
      </w:r>
      <w:proofErr w:type="spellStart"/>
      <w:r w:rsidRPr="00617498">
        <w:rPr>
          <w:lang w:val="en-US"/>
        </w:rPr>
        <w:t>kn</w:t>
      </w:r>
      <w:proofErr w:type="spellEnd"/>
    </w:p>
    <w:p w:rsidRDefault="00A2714E" w:rsidP="00A2714E" w:rsidR="00A2714E" w:rsidRPr="00617498">
      <w:pPr>
        <w:jc w:val="both"/>
        <w:rPr>
          <w:lang w:val="en-US"/>
        </w:rPr>
      </w:pPr>
      <w:proofErr w:type="spellStart"/>
      <w:proofErr w:type="gramStart"/>
      <w:r w:rsidRPr="00617498">
        <w:rPr>
          <w:lang w:val="en-US"/>
        </w:rPr>
        <w:t>na</w:t>
      </w:r>
      <w:proofErr w:type="spellEnd"/>
      <w:proofErr w:type="gram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razliku</w:t>
      </w:r>
      <w:proofErr w:type="spellEnd"/>
      <w:r w:rsidRPr="00617498">
        <w:rPr>
          <w:lang w:val="en-US"/>
        </w:rPr>
        <w:t xml:space="preserve"> od 300.001,00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 do 500.000,00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    10%                                  20.000,00 </w:t>
      </w:r>
      <w:proofErr w:type="spellStart"/>
      <w:r w:rsidRPr="00617498">
        <w:rPr>
          <w:lang w:val="en-US"/>
        </w:rPr>
        <w:t>kn</w:t>
      </w:r>
      <w:proofErr w:type="spellEnd"/>
    </w:p>
    <w:p w:rsidRDefault="00A2714E" w:rsidP="00A2714E" w:rsidR="00A2714E" w:rsidRPr="00617498">
      <w:pPr>
        <w:jc w:val="both"/>
        <w:rPr>
          <w:b/>
          <w:bCs/>
        </w:rPr>
      </w:pPr>
      <w:proofErr w:type="spellStart"/>
      <w:proofErr w:type="gramStart"/>
      <w:r w:rsidRPr="00617498">
        <w:rPr>
          <w:lang w:val="en-US"/>
        </w:rPr>
        <w:t>na</w:t>
      </w:r>
      <w:proofErr w:type="spellEnd"/>
      <w:proofErr w:type="gram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razliku</w:t>
      </w:r>
      <w:proofErr w:type="spellEnd"/>
      <w:r w:rsidRPr="00617498">
        <w:rPr>
          <w:lang w:val="en-US"/>
        </w:rPr>
        <w:t xml:space="preserve"> od 500.001,00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 do </w:t>
      </w:r>
      <w:r w:rsidR="009F5CB7" w:rsidRPr="00617498">
        <w:rPr>
          <w:lang w:val="en-US"/>
        </w:rPr>
        <w:t xml:space="preserve">1.000.000,00 </w:t>
      </w:r>
      <w:r w:rsidRPr="00617498">
        <w:rPr>
          <w:b/>
          <w:bCs/>
        </w:rPr>
        <w:t>kn</w:t>
      </w:r>
      <w:r w:rsidR="003C4933" w:rsidRPr="00617498">
        <w:rPr>
          <w:b/>
          <w:bCs/>
        </w:rPr>
        <w:t>  </w:t>
      </w:r>
      <w:r w:rsidRPr="00617498">
        <w:rPr>
          <w:b/>
          <w:bCs/>
        </w:rPr>
        <w:t xml:space="preserve"> 8%                              </w:t>
      </w:r>
      <w:r w:rsidR="009F1D07">
        <w:rPr>
          <w:b/>
          <w:bCs/>
        </w:rPr>
        <w:t xml:space="preserve">    40.000,00 </w:t>
      </w:r>
      <w:r w:rsidRPr="00617498">
        <w:rPr>
          <w:b/>
          <w:bCs/>
        </w:rPr>
        <w:t>kn</w:t>
      </w:r>
    </w:p>
    <w:p w:rsidRDefault="009E5C8D" w:rsidP="009E5C8D" w:rsidR="009E5C8D" w:rsidRPr="00617498">
      <w:pPr>
        <w:jc w:val="both"/>
        <w:rPr>
          <w:b/>
          <w:bCs/>
          <w:lang w:val="en-US"/>
        </w:rPr>
      </w:pPr>
      <w:proofErr w:type="spellStart"/>
      <w:proofErr w:type="gramStart"/>
      <w:r w:rsidRPr="00617498">
        <w:rPr>
          <w:lang w:val="en-US"/>
        </w:rPr>
        <w:t>na</w:t>
      </w:r>
      <w:proofErr w:type="spellEnd"/>
      <w:proofErr w:type="gramEnd"/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razliku</w:t>
      </w:r>
      <w:proofErr w:type="spellEnd"/>
      <w:r w:rsidRPr="00617498">
        <w:rPr>
          <w:lang w:val="en-US"/>
        </w:rPr>
        <w:t xml:space="preserve"> od</w:t>
      </w:r>
      <w:r w:rsidR="00FE00C2" w:rsidRPr="00617498">
        <w:rPr>
          <w:lang w:val="en-US"/>
        </w:rPr>
        <w:t xml:space="preserve"> 1.000.000,01 </w:t>
      </w:r>
      <w:r w:rsidRPr="00617498">
        <w:rPr>
          <w:lang w:val="en-US"/>
        </w:rPr>
        <w:t xml:space="preserve"> </w:t>
      </w:r>
      <w:proofErr w:type="spellStart"/>
      <w:r w:rsidRPr="00617498">
        <w:rPr>
          <w:lang w:val="en-US"/>
        </w:rPr>
        <w:t>kn</w:t>
      </w:r>
      <w:proofErr w:type="spellEnd"/>
      <w:r w:rsidRPr="00617498">
        <w:rPr>
          <w:lang w:val="en-US"/>
        </w:rPr>
        <w:t xml:space="preserve"> do </w:t>
      </w:r>
      <w:r w:rsidR="00FE00C2" w:rsidRPr="00617498">
        <w:rPr>
          <w:lang w:val="en-US"/>
        </w:rPr>
        <w:t xml:space="preserve">2.514.203,50 </w:t>
      </w:r>
      <w:r w:rsidRPr="00617498">
        <w:rPr>
          <w:b/>
          <w:bCs/>
        </w:rPr>
        <w:t xml:space="preserve">kn         </w:t>
      </w:r>
      <w:r w:rsidR="003C4933" w:rsidRPr="00617498">
        <w:rPr>
          <w:b/>
          <w:bCs/>
        </w:rPr>
        <w:t xml:space="preserve">7 </w:t>
      </w:r>
      <w:r w:rsidRPr="00617498">
        <w:rPr>
          <w:b/>
          <w:bCs/>
        </w:rPr>
        <w:t>%</w:t>
      </w:r>
      <w:r w:rsidR="009F1D07">
        <w:rPr>
          <w:b/>
          <w:bCs/>
        </w:rPr>
        <w:t>                   </w:t>
      </w:r>
      <w:r w:rsidRPr="00617498">
        <w:rPr>
          <w:b/>
          <w:bCs/>
        </w:rPr>
        <w:t xml:space="preserve">  </w:t>
      </w:r>
      <w:r w:rsidR="00A246A7" w:rsidRPr="00617498">
        <w:rPr>
          <w:b/>
          <w:bCs/>
        </w:rPr>
        <w:t xml:space="preserve">105.994,24 </w:t>
      </w:r>
      <w:r w:rsidRPr="00617498">
        <w:rPr>
          <w:b/>
          <w:bCs/>
        </w:rPr>
        <w:t>kn</w:t>
      </w:r>
    </w:p>
    <w:p w:rsidRDefault="009E5C8D" w:rsidP="00A2714E" w:rsidR="009E5C8D" w:rsidRPr="00617498">
      <w:pPr>
        <w:jc w:val="both"/>
        <w:rPr>
          <w:b/>
          <w:bCs/>
          <w:lang w:val="en-US"/>
        </w:rPr>
      </w:pPr>
    </w:p>
    <w:p w:rsidRDefault="00A2714E" w:rsidP="00A2714E" w:rsidR="00A2714E" w:rsidRPr="00617498">
      <w:pPr>
        <w:jc w:val="both"/>
        <w:rPr>
          <w:u w:val="single"/>
          <w:lang w:val="en-US"/>
        </w:rPr>
      </w:pPr>
      <w:proofErr w:type="spellStart"/>
      <w:r w:rsidRPr="00617498">
        <w:rPr>
          <w:u w:val="single"/>
          <w:lang w:val="en-US"/>
        </w:rPr>
        <w:t>Ukupno</w:t>
      </w:r>
      <w:proofErr w:type="spellEnd"/>
      <w:r w:rsidRPr="00617498">
        <w:rPr>
          <w:u w:val="single"/>
          <w:lang w:val="en-US"/>
        </w:rPr>
        <w:t>       </w:t>
      </w:r>
      <w:r w:rsidR="00A961E9" w:rsidRPr="00617498">
        <w:rPr>
          <w:u w:val="single"/>
          <w:lang w:val="en-US"/>
        </w:rPr>
        <w:t xml:space="preserve">205.994,24 </w:t>
      </w:r>
      <w:proofErr w:type="spellStart"/>
      <w:r w:rsidR="00A961E9" w:rsidRPr="00617498">
        <w:rPr>
          <w:u w:val="single"/>
          <w:lang w:val="en-US"/>
        </w:rPr>
        <w:t>kn</w:t>
      </w:r>
      <w:proofErr w:type="spellEnd"/>
      <w:r w:rsidRPr="00617498">
        <w:rPr>
          <w:u w:val="single"/>
          <w:lang w:val="en-US"/>
        </w:rPr>
        <w:t xml:space="preserve">                                                                                       </w:t>
      </w:r>
      <w:proofErr w:type="spellStart"/>
      <w:r w:rsidRPr="00617498">
        <w:rPr>
          <w:u w:val="single"/>
          <w:lang w:val="en-US"/>
        </w:rPr>
        <w:t>bruto</w:t>
      </w:r>
      <w:proofErr w:type="spellEnd"/>
      <w:r w:rsidRPr="00617498">
        <w:rPr>
          <w:u w:val="single"/>
          <w:lang w:val="en-US"/>
        </w:rPr>
        <w:t xml:space="preserve"> 1 </w:t>
      </w:r>
      <w:proofErr w:type="spellStart"/>
      <w:r w:rsidRPr="00617498">
        <w:rPr>
          <w:u w:val="single"/>
          <w:lang w:val="en-US"/>
        </w:rPr>
        <w:t>koji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iznos</w:t>
      </w:r>
      <w:proofErr w:type="spellEnd"/>
      <w:r w:rsidRPr="00617498">
        <w:rPr>
          <w:u w:val="single"/>
          <w:lang w:val="en-US"/>
        </w:rPr>
        <w:t xml:space="preserve"> se </w:t>
      </w:r>
      <w:proofErr w:type="spellStart"/>
      <w:r w:rsidRPr="00617498">
        <w:rPr>
          <w:u w:val="single"/>
          <w:lang w:val="en-US"/>
        </w:rPr>
        <w:t>uvećava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za</w:t>
      </w:r>
      <w:proofErr w:type="spellEnd"/>
      <w:r w:rsidRPr="00617498">
        <w:rPr>
          <w:u w:val="single"/>
          <w:lang w:val="en-US"/>
        </w:rPr>
        <w:t xml:space="preserve"> 7</w:t>
      </w:r>
      <w:proofErr w:type="gramStart"/>
      <w:r w:rsidRPr="00617498">
        <w:rPr>
          <w:u w:val="single"/>
          <w:lang w:val="en-US"/>
        </w:rPr>
        <w:t>,5</w:t>
      </w:r>
      <w:proofErr w:type="gramEnd"/>
      <w:r w:rsidRPr="00617498">
        <w:rPr>
          <w:u w:val="single"/>
          <w:lang w:val="en-US"/>
        </w:rPr>
        <w:t xml:space="preserve">% </w:t>
      </w:r>
      <w:proofErr w:type="spellStart"/>
      <w:r w:rsidRPr="00617498">
        <w:rPr>
          <w:u w:val="single"/>
          <w:lang w:val="en-US"/>
        </w:rPr>
        <w:t>doprinosa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za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zdravstvo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koji</w:t>
      </w:r>
      <w:proofErr w:type="spellEnd"/>
      <w:r w:rsidRPr="00617498">
        <w:rPr>
          <w:u w:val="single"/>
          <w:lang w:val="en-US"/>
        </w:rPr>
        <w:t xml:space="preserve"> je u </w:t>
      </w:r>
      <w:proofErr w:type="spellStart"/>
      <w:r w:rsidRPr="00617498">
        <w:rPr>
          <w:u w:val="single"/>
          <w:lang w:val="en-US"/>
        </w:rPr>
        <w:t>obvezi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platiti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stečajni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upravitelj</w:t>
      </w:r>
      <w:proofErr w:type="spellEnd"/>
      <w:r w:rsidRPr="00617498">
        <w:rPr>
          <w:u w:val="single"/>
          <w:lang w:val="en-US"/>
        </w:rPr>
        <w:t xml:space="preserve"> – </w:t>
      </w:r>
    </w:p>
    <w:p w:rsidRDefault="00A2714E" w:rsidP="00A2714E" w:rsidR="00A2714E" w:rsidRPr="00617498">
      <w:pPr>
        <w:jc w:val="both"/>
        <w:rPr>
          <w:u w:val="single"/>
          <w:lang w:val="en-US"/>
        </w:rPr>
      </w:pP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proofErr w:type="spellStart"/>
      <w:r w:rsidRPr="00617498">
        <w:rPr>
          <w:u w:val="single"/>
          <w:lang w:val="en-US"/>
        </w:rPr>
        <w:t>Iz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čega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slijedi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zaključak</w:t>
      </w:r>
      <w:proofErr w:type="spellEnd"/>
      <w:r w:rsidRPr="00617498">
        <w:rPr>
          <w:u w:val="single"/>
          <w:lang w:val="en-US"/>
        </w:rPr>
        <w:t xml:space="preserve"> da je </w:t>
      </w:r>
      <w:proofErr w:type="spellStart"/>
      <w:r w:rsidRPr="00617498">
        <w:rPr>
          <w:u w:val="single"/>
          <w:lang w:val="en-US"/>
        </w:rPr>
        <w:t>obračun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stečajnog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upravitelja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točan</w:t>
      </w:r>
      <w:proofErr w:type="spellEnd"/>
      <w:r w:rsidRPr="00617498">
        <w:rPr>
          <w:u w:val="single"/>
          <w:lang w:val="en-US"/>
        </w:rPr>
        <w:t xml:space="preserve">, </w:t>
      </w:r>
      <w:proofErr w:type="spellStart"/>
      <w:r w:rsidRPr="00617498">
        <w:rPr>
          <w:u w:val="single"/>
          <w:lang w:val="en-US"/>
        </w:rPr>
        <w:t>jer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isti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traži</w:t>
      </w:r>
      <w:proofErr w:type="spellEnd"/>
      <w:r w:rsidRPr="00617498">
        <w:rPr>
          <w:u w:val="single"/>
          <w:lang w:val="en-US"/>
        </w:rPr>
        <w:t xml:space="preserve"> da se u </w:t>
      </w:r>
      <w:proofErr w:type="spellStart"/>
      <w:r w:rsidRPr="00617498">
        <w:rPr>
          <w:u w:val="single"/>
          <w:lang w:val="en-US"/>
        </w:rPr>
        <w:t>stečajnu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masu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radi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namirenja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nagrade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steč.upravitelja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izdvoji</w:t>
      </w:r>
      <w:proofErr w:type="spellEnd"/>
      <w:r w:rsidRPr="00617498">
        <w:rPr>
          <w:u w:val="single"/>
          <w:lang w:val="en-US"/>
        </w:rPr>
        <w:t xml:space="preserve"> </w:t>
      </w:r>
      <w:proofErr w:type="spellStart"/>
      <w:r w:rsidRPr="00617498">
        <w:rPr>
          <w:u w:val="single"/>
          <w:lang w:val="en-US"/>
        </w:rPr>
        <w:t>iznos</w:t>
      </w:r>
      <w:proofErr w:type="spellEnd"/>
      <w:r w:rsidRPr="00617498">
        <w:rPr>
          <w:u w:val="single"/>
          <w:lang w:val="en-US"/>
        </w:rPr>
        <w:t xml:space="preserve"> od</w:t>
      </w:r>
      <w:r w:rsidR="005C52B4" w:rsidRPr="00617498">
        <w:rPr>
          <w:u w:val="single"/>
          <w:lang w:val="en-US"/>
        </w:rPr>
        <w:t xml:space="preserve"> 205.994,24 </w:t>
      </w:r>
      <w:proofErr w:type="spellStart"/>
      <w:r w:rsidR="005C52B4" w:rsidRPr="00617498">
        <w:rPr>
          <w:u w:val="single"/>
          <w:lang w:val="en-US"/>
        </w:rPr>
        <w:t>kn</w:t>
      </w:r>
      <w:proofErr w:type="spellEnd"/>
      <w:r w:rsidR="005C52B4" w:rsidRPr="00617498">
        <w:rPr>
          <w:u w:val="single"/>
          <w:lang w:val="en-US"/>
        </w:rPr>
        <w:t> </w:t>
      </w:r>
      <w:r w:rsidR="003B3FE4" w:rsidRPr="00617498">
        <w:rPr>
          <w:u w:val="single"/>
          <w:lang w:val="en-US"/>
        </w:rPr>
        <w:t xml:space="preserve">,a </w:t>
      </w:r>
      <w:proofErr w:type="spellStart"/>
      <w:r w:rsidR="00365E83" w:rsidRPr="00617498">
        <w:rPr>
          <w:u w:val="single"/>
          <w:lang w:val="en-US"/>
        </w:rPr>
        <w:t>obzirom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na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razmjer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vrijed</w:t>
      </w:r>
      <w:r w:rsidR="00E35F22">
        <w:rPr>
          <w:u w:val="single"/>
          <w:lang w:val="en-US"/>
        </w:rPr>
        <w:t>nosti</w:t>
      </w:r>
      <w:proofErr w:type="spellEnd"/>
      <w:r w:rsidR="00E35F22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konkretne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imovin</w:t>
      </w:r>
      <w:r w:rsidR="00E35F22">
        <w:rPr>
          <w:u w:val="single"/>
          <w:lang w:val="en-US"/>
        </w:rPr>
        <w:t>e</w:t>
      </w:r>
      <w:proofErr w:type="spellEnd"/>
      <w:r w:rsidR="00E35F22">
        <w:rPr>
          <w:u w:val="single"/>
          <w:lang w:val="en-US"/>
        </w:rPr>
        <w:t xml:space="preserve"> </w:t>
      </w:r>
      <w:proofErr w:type="spellStart"/>
      <w:r w:rsidR="00E35F22">
        <w:rPr>
          <w:u w:val="single"/>
          <w:lang w:val="en-US"/>
        </w:rPr>
        <w:t>preme</w:t>
      </w:r>
      <w:proofErr w:type="spellEnd"/>
      <w:r w:rsidR="00E35F22">
        <w:rPr>
          <w:u w:val="single"/>
          <w:lang w:val="en-US"/>
        </w:rPr>
        <w:t xml:space="preserve"> </w:t>
      </w:r>
      <w:proofErr w:type="spellStart"/>
      <w:r w:rsidR="00E35F22">
        <w:rPr>
          <w:u w:val="single"/>
          <w:lang w:val="en-US"/>
        </w:rPr>
        <w:t>vrijednosti</w:t>
      </w:r>
      <w:proofErr w:type="spellEnd"/>
      <w:r w:rsidR="00E35F22">
        <w:rPr>
          <w:u w:val="single"/>
          <w:lang w:val="en-US"/>
        </w:rPr>
        <w:t xml:space="preserve"> </w:t>
      </w:r>
      <w:proofErr w:type="spellStart"/>
      <w:r w:rsidR="00E35F22">
        <w:rPr>
          <w:u w:val="single"/>
          <w:lang w:val="en-US"/>
        </w:rPr>
        <w:t>ukupne</w:t>
      </w:r>
      <w:proofErr w:type="spellEnd"/>
      <w:r w:rsidR="00E35F22">
        <w:rPr>
          <w:u w:val="single"/>
          <w:lang w:val="en-US"/>
        </w:rPr>
        <w:t xml:space="preserve"> </w:t>
      </w:r>
      <w:proofErr w:type="spellStart"/>
      <w:r w:rsidR="00E35F22">
        <w:rPr>
          <w:u w:val="single"/>
          <w:lang w:val="en-US"/>
        </w:rPr>
        <w:t>mase</w:t>
      </w:r>
      <w:proofErr w:type="spellEnd"/>
      <w:r w:rsidR="00365E83" w:rsidRPr="00617498">
        <w:rPr>
          <w:u w:val="single"/>
          <w:lang w:val="en-US"/>
        </w:rPr>
        <w:t xml:space="preserve">, </w:t>
      </w:r>
      <w:proofErr w:type="spellStart"/>
      <w:r w:rsidR="00365E83" w:rsidRPr="00617498">
        <w:rPr>
          <w:u w:val="single"/>
          <w:lang w:val="en-US"/>
        </w:rPr>
        <w:t>razmjerni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dio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nagrade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koji</w:t>
      </w:r>
      <w:proofErr w:type="spellEnd"/>
      <w:r w:rsidR="00365E83" w:rsidRPr="00617498">
        <w:rPr>
          <w:u w:val="single"/>
          <w:lang w:val="en-US"/>
        </w:rPr>
        <w:t xml:space="preserve"> se </w:t>
      </w:r>
      <w:proofErr w:type="spellStart"/>
      <w:r w:rsidR="00365E83" w:rsidRPr="00617498">
        <w:rPr>
          <w:u w:val="single"/>
          <w:lang w:val="en-US"/>
        </w:rPr>
        <w:t>odnosi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na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konkretnu</w:t>
      </w:r>
      <w:proofErr w:type="spellEnd"/>
      <w:r w:rsidR="00365E83" w:rsidRPr="00617498">
        <w:rPr>
          <w:u w:val="single"/>
          <w:lang w:val="en-US"/>
        </w:rPr>
        <w:t xml:space="preserve"> </w:t>
      </w:r>
      <w:proofErr w:type="spellStart"/>
      <w:r w:rsidR="00365E83" w:rsidRPr="00617498">
        <w:rPr>
          <w:u w:val="single"/>
          <w:lang w:val="en-US"/>
        </w:rPr>
        <w:t>nekretninu</w:t>
      </w:r>
      <w:proofErr w:type="spellEnd"/>
      <w:r w:rsidR="00365E83" w:rsidRPr="00617498">
        <w:rPr>
          <w:u w:val="single"/>
          <w:lang w:val="en-US"/>
        </w:rPr>
        <w:t xml:space="preserve"> je </w:t>
      </w:r>
      <w:r w:rsidR="00107415" w:rsidRPr="00617498">
        <w:rPr>
          <w:u w:val="single"/>
          <w:lang w:val="en-US"/>
        </w:rPr>
        <w:t>63.961,21 kn.</w:t>
      </w:r>
      <w:r w:rsidR="005C52B4" w:rsidRPr="00617498">
        <w:rPr>
          <w:u w:val="single"/>
          <w:lang w:val="en-US"/>
        </w:rPr>
        <w:t>  </w:t>
      </w:r>
    </w:p>
    <w:p w:rsidRDefault="00A2714E" w:rsidP="00A2714E" w:rsidR="00A2714E" w:rsidRPr="00617498">
      <w:pPr>
        <w:jc w:val="both"/>
        <w:rPr>
          <w:color w:val="222222"/>
        </w:rPr>
      </w:pPr>
    </w:p>
    <w:p w:rsidRDefault="00A2714E" w:rsidP="00A2714E" w:rsidR="00A2714E" w:rsidRPr="00617498">
      <w:pPr>
        <w:jc w:val="both"/>
        <w:rPr>
          <w:color w:val="222222"/>
        </w:rPr>
      </w:pPr>
      <w:r w:rsidRPr="00617498">
        <w:rPr>
          <w:color w:val="222222"/>
        </w:rPr>
        <w:lastRenderedPageBreak/>
        <w:t xml:space="preserve">           U odnosu na odlučivanje o pravu na nagradu stečajnog upravitelja i ostale troškove, primjenjuje se Stečajni zakon NN 71/15 i dr. jer je stečajni postupak pokrenut, u daljnjem tekstu: Stečajni zakon, a i radnje prodaje su započete zabilježbom rješenja o ovrsi prije stupanja na snagu novog Stečajnog zakona. </w:t>
      </w:r>
    </w:p>
    <w:p w:rsidRDefault="00A2714E" w:rsidP="00A2714E" w:rsidR="00854216" w:rsidRPr="00617498">
      <w:pPr>
        <w:jc w:val="both"/>
        <w:rPr>
          <w:color w:val="222222"/>
        </w:rPr>
      </w:pPr>
      <w:r w:rsidRPr="00617498">
        <w:rPr>
          <w:color w:val="222222"/>
        </w:rPr>
        <w:t xml:space="preserve">           Trošak nagrade stečajnog upravitelja nakon stupanja na snagu istog zakona je  trošak stečajnog postupka, u trošak unovčavanja tražbine, koji se određuje u iznosu od 5 % od utrška za nekretninu, obuhvaća i trošak nagrade stečajnom upravitelju, a koji trošak ima prednost pri naplati iz </w:t>
      </w:r>
      <w:proofErr w:type="spellStart"/>
      <w:r w:rsidRPr="00617498">
        <w:rPr>
          <w:color w:val="222222"/>
        </w:rPr>
        <w:t>kupovnine</w:t>
      </w:r>
      <w:proofErr w:type="spellEnd"/>
      <w:r w:rsidRPr="00617498">
        <w:rPr>
          <w:color w:val="222222"/>
        </w:rPr>
        <w:t xml:space="preserve"> u odnosu na tražbine  </w:t>
      </w:r>
      <w:proofErr w:type="spellStart"/>
      <w:r w:rsidRPr="00617498">
        <w:rPr>
          <w:color w:val="222222"/>
        </w:rPr>
        <w:t>razlučnih</w:t>
      </w:r>
      <w:proofErr w:type="spellEnd"/>
      <w:r w:rsidRPr="00617498">
        <w:rPr>
          <w:color w:val="222222"/>
        </w:rPr>
        <w:t xml:space="preserve"> vjerovnika, koje se namiruju nakon troškova stečajnog postupka.</w:t>
      </w:r>
    </w:p>
    <w:p w:rsidRDefault="00A2714E" w:rsidP="00A2714E" w:rsidR="00A2714E" w:rsidRPr="00617498">
      <w:pPr>
        <w:jc w:val="both"/>
        <w:rPr>
          <w:color w:val="222222"/>
        </w:rPr>
      </w:pPr>
      <w:r w:rsidRPr="00617498">
        <w:rPr>
          <w:color w:val="222222"/>
        </w:rPr>
        <w:t xml:space="preserve">             U konkretnom slučaju se primjenjuje isti Stečajni zakon,  jer je radnja prodaje nekretnina u  ovršnom postupku započela nakon stupanja na snagu Stečajnog zakona NN 71/15 dna 1. rujna 2015. </w:t>
      </w:r>
    </w:p>
    <w:p w:rsidRDefault="00A2714E" w:rsidP="00A2714E" w:rsidR="00A2714E" w:rsidRPr="00617498">
      <w:pPr>
        <w:jc w:val="both"/>
        <w:rPr>
          <w:color w:val="222222"/>
        </w:rPr>
      </w:pPr>
      <w:r w:rsidRPr="00617498">
        <w:rPr>
          <w:color w:val="222222"/>
        </w:rPr>
        <w:t>             O visini iznosa koji se treba izdvojiti u stečajnu masu s osnova troškova unovčenja tražbine,   odlučeno je nakon uvida u dokumentaciju kojom stečajni upravitelj dokazuje svoju tvrdnju da su stvarni troškovi unovčenja tražbine veći od paušalnog iznosa od 5% posto od ostvarene kupoprodajne cijene.</w:t>
      </w: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r w:rsidRPr="00617498">
        <w:rPr>
          <w:color w:val="222222"/>
        </w:rPr>
        <w:t>Iznos od  5% s osnova paušalnih troškova utvrđivanja  tražbine bi svakako trebalo priznati bez obzira na visinu stvarnih troškova.</w:t>
      </w:r>
    </w:p>
    <w:p w:rsidRDefault="00A2714E" w:rsidP="00A2714E" w:rsidR="00A2714E" w:rsidRPr="00617498">
      <w:pPr>
        <w:jc w:val="both"/>
        <w:rPr>
          <w:color w:val="222222"/>
        </w:rPr>
      </w:pPr>
      <w:r w:rsidRPr="00617498">
        <w:rPr>
          <w:color w:val="222222"/>
        </w:rPr>
        <w:t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</w:t>
      </w:r>
    </w:p>
    <w:p w:rsidRDefault="00A2714E" w:rsidP="00854216" w:rsidR="00A2714E" w:rsidRPr="00617498">
      <w:pPr>
        <w:ind w:firstLine="708"/>
        <w:jc w:val="both"/>
        <w:rPr>
          <w:color w:val="222222"/>
        </w:rPr>
      </w:pPr>
      <w:r w:rsidRPr="00617498">
        <w:t xml:space="preserve"> U konkretnom slučaju </w:t>
      </w:r>
      <w:proofErr w:type="spellStart"/>
      <w:r w:rsidRPr="00617498">
        <w:t>steč.upravitelj</w:t>
      </w:r>
      <w:proofErr w:type="spellEnd"/>
      <w:r w:rsidRPr="00617498">
        <w:t xml:space="preserve"> </w:t>
      </w:r>
      <w:r w:rsidR="00854216" w:rsidRPr="00617498">
        <w:t>ni</w:t>
      </w:r>
      <w:r w:rsidRPr="00617498">
        <w:t xml:space="preserve">je kao troškove unovčenja tražbine iskazao </w:t>
      </w:r>
      <w:r w:rsidR="00854216" w:rsidRPr="00617498">
        <w:t xml:space="preserve">ništa </w:t>
      </w:r>
      <w:r w:rsidRPr="00617498">
        <w:t xml:space="preserve"> osim troška nagrade </w:t>
      </w:r>
      <w:proofErr w:type="spellStart"/>
      <w:r w:rsidRPr="00617498">
        <w:t>steč.upravitelja</w:t>
      </w:r>
      <w:proofErr w:type="spellEnd"/>
      <w:r w:rsidRPr="00617498">
        <w:t xml:space="preserve"> </w:t>
      </w:r>
      <w:r w:rsidR="00854216" w:rsidRPr="00617498">
        <w:t xml:space="preserve"> u razmjernom iznosu </w:t>
      </w:r>
    </w:p>
    <w:p w:rsidRDefault="00A2714E" w:rsidP="00A2714E" w:rsidR="00A2714E">
      <w:pPr>
        <w:ind w:firstLine="708"/>
        <w:jc w:val="both"/>
      </w:pPr>
      <w:r w:rsidRPr="00617498">
        <w:rPr>
          <w:color w:val="222222"/>
        </w:rPr>
        <w:t xml:space="preserve">Proizlazi da prvenstveno treba namiriti: troškove stečajnog postupka i to tražbinu po čl. 254. Stečajnog zakona- trošak unovčenja tražbine, u  stvarnom iznosu  jer je dokazano da je  veći od paušalnog iznosa od 5% i jer se isti po Pravnom shvaćanju usvojenom na 5. sjednici sudaca i sudskih savjetnika svih sudskih odjela Visokog trgovačkog suda RH od 19. lipnja 2008., namiruju prije troškova utvrđivanja tražbine, pa trošak utvrđivanja tražbine </w:t>
      </w:r>
      <w:r w:rsidR="00854216" w:rsidRPr="00617498">
        <w:rPr>
          <w:color w:val="222222"/>
        </w:rPr>
        <w:t xml:space="preserve">– 39.040,18 kn , </w:t>
      </w:r>
      <w:r w:rsidRPr="00617498">
        <w:rPr>
          <w:color w:val="222222"/>
        </w:rPr>
        <w:t xml:space="preserve">ukupno u korist stečajne mase iznos od </w:t>
      </w:r>
      <w:r w:rsidR="00854216" w:rsidRPr="00617498">
        <w:rPr>
          <w:color w:val="222222"/>
        </w:rPr>
        <w:t xml:space="preserve">103.001,39, </w:t>
      </w:r>
      <w:r w:rsidRPr="00617498">
        <w:rPr>
          <w:color w:val="222222"/>
        </w:rPr>
        <w:t xml:space="preserve">kn, nakon čega se namiruje djelomično prvi </w:t>
      </w:r>
      <w:proofErr w:type="spellStart"/>
      <w:r w:rsidRPr="00617498">
        <w:rPr>
          <w:color w:val="222222"/>
        </w:rPr>
        <w:t>razlučni</w:t>
      </w:r>
      <w:proofErr w:type="spellEnd"/>
      <w:r w:rsidRPr="00617498">
        <w:rPr>
          <w:color w:val="222222"/>
        </w:rPr>
        <w:t xml:space="preserve"> vjerovnik čije </w:t>
      </w:r>
      <w:proofErr w:type="spellStart"/>
      <w:r w:rsidRPr="00617498">
        <w:rPr>
          <w:color w:val="222222"/>
        </w:rPr>
        <w:t>razlučno</w:t>
      </w:r>
      <w:proofErr w:type="spellEnd"/>
      <w:r w:rsidRPr="00617498">
        <w:rPr>
          <w:color w:val="222222"/>
        </w:rPr>
        <w:t xml:space="preserve"> pravo temeljem podataka u </w:t>
      </w:r>
      <w:proofErr w:type="spellStart"/>
      <w:r w:rsidRPr="00617498">
        <w:rPr>
          <w:color w:val="222222"/>
        </w:rPr>
        <w:t>zk</w:t>
      </w:r>
      <w:proofErr w:type="spellEnd"/>
      <w:r w:rsidRPr="00617498">
        <w:rPr>
          <w:color w:val="222222"/>
        </w:rPr>
        <w:t xml:space="preserve"> i obračuna istog vjerovnika za založno pravo upisano u </w:t>
      </w:r>
      <w:proofErr w:type="spellStart"/>
      <w:r w:rsidRPr="00617498">
        <w:rPr>
          <w:color w:val="222222"/>
        </w:rPr>
        <w:t>zk</w:t>
      </w:r>
      <w:proofErr w:type="spellEnd"/>
      <w:r w:rsidRPr="00617498">
        <w:rPr>
          <w:color w:val="222222"/>
        </w:rPr>
        <w:t xml:space="preserve"> knjigama pod </w:t>
      </w:r>
      <w:r w:rsidR="007228E1" w:rsidRPr="00617498">
        <w:t>po Z-7827/09 od 24.09.2009</w:t>
      </w:r>
      <w:r w:rsidR="00854216" w:rsidRPr="00617498">
        <w:rPr>
          <w:color w:val="222222"/>
        </w:rPr>
        <w:t xml:space="preserve">    </w:t>
      </w:r>
      <w:r w:rsidRPr="00617498">
        <w:rPr>
          <w:color w:val="222222"/>
        </w:rPr>
        <w:t xml:space="preserve"> se može namiriti samo djelomično za iznos od </w:t>
      </w:r>
      <w:r w:rsidR="00993917" w:rsidRPr="00617498">
        <w:t>677.802,11 kn.</w:t>
      </w:r>
    </w:p>
    <w:p w:rsidRDefault="00E35F22" w:rsidP="00A2714E" w:rsidR="00E35F22" w:rsidRPr="00617498">
      <w:pPr>
        <w:ind w:firstLine="708"/>
        <w:jc w:val="both"/>
        <w:rPr>
          <w:color w:val="222222"/>
        </w:rPr>
      </w:pPr>
      <w:r>
        <w:t xml:space="preserve">Za utvrđivanje iznosa s kojim se djelomično može namiriti prvi </w:t>
      </w:r>
      <w:proofErr w:type="spellStart"/>
      <w:r>
        <w:t>razlučni</w:t>
      </w:r>
      <w:proofErr w:type="spellEnd"/>
      <w:r>
        <w:t xml:space="preserve"> vjerovnik iz kupoprodajne cijene nekretnina označenih u </w:t>
      </w:r>
      <w:proofErr w:type="spellStart"/>
      <w:r>
        <w:t>toč</w:t>
      </w:r>
      <w:proofErr w:type="spellEnd"/>
      <w:r>
        <w:t xml:space="preserve">. III. ovog rješenja nije bio potreban obračun tražbine istog jer iz </w:t>
      </w:r>
      <w:proofErr w:type="spellStart"/>
      <w:r>
        <w:t>zk</w:t>
      </w:r>
      <w:proofErr w:type="spellEnd"/>
      <w:r>
        <w:t xml:space="preserve"> izvatka proizlazi da je glavnica predmetne tražbine 250.000,00 eura, a upisano je pravo zaloga za kamate, pa proizlazi da se taj vjerovnik ne može namiriti u cijelosti niti za iznos glavnice.</w:t>
      </w: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r w:rsidRPr="00617498">
        <w:rPr>
          <w:color w:val="222222"/>
        </w:rPr>
        <w:t xml:space="preserve">Proizlazi da se neće moći namiriti niti djelomično drugi </w:t>
      </w:r>
      <w:proofErr w:type="spellStart"/>
      <w:r w:rsidRPr="00617498">
        <w:rPr>
          <w:color w:val="222222"/>
        </w:rPr>
        <w:t>razlučni</w:t>
      </w:r>
      <w:proofErr w:type="spellEnd"/>
      <w:r w:rsidRPr="00617498">
        <w:rPr>
          <w:color w:val="222222"/>
        </w:rPr>
        <w:t xml:space="preserve"> </w:t>
      </w:r>
      <w:r w:rsidR="00301207">
        <w:rPr>
          <w:color w:val="222222"/>
        </w:rPr>
        <w:t xml:space="preserve"> HBOR</w:t>
      </w:r>
      <w:r w:rsidR="00C40A1D" w:rsidRPr="00617498">
        <w:rPr>
          <w:color w:val="222222"/>
        </w:rPr>
        <w:t xml:space="preserve"> </w:t>
      </w:r>
      <w:r w:rsidRPr="00617498">
        <w:rPr>
          <w:color w:val="222222"/>
        </w:rPr>
        <w:t xml:space="preserve">po </w:t>
      </w:r>
      <w:proofErr w:type="spellStart"/>
      <w:r w:rsidRPr="00617498">
        <w:rPr>
          <w:color w:val="222222"/>
        </w:rPr>
        <w:t>razlučnom</w:t>
      </w:r>
      <w:proofErr w:type="spellEnd"/>
      <w:r w:rsidRPr="00617498">
        <w:rPr>
          <w:color w:val="222222"/>
        </w:rPr>
        <w:t xml:space="preserve"> pravu upisanom u </w:t>
      </w:r>
      <w:proofErr w:type="spellStart"/>
      <w:r w:rsidRPr="00617498">
        <w:rPr>
          <w:b/>
          <w:color w:val="222222"/>
        </w:rPr>
        <w:t>zk</w:t>
      </w:r>
      <w:proofErr w:type="spellEnd"/>
      <w:r w:rsidRPr="00617498">
        <w:rPr>
          <w:b/>
          <w:color w:val="222222"/>
        </w:rPr>
        <w:t xml:space="preserve"> po Z-</w:t>
      </w:r>
      <w:r w:rsidR="00301207">
        <w:rPr>
          <w:b/>
          <w:color w:val="222222"/>
        </w:rPr>
        <w:t>2367/12</w:t>
      </w:r>
      <w:r w:rsidRPr="00617498">
        <w:rPr>
          <w:b/>
          <w:color w:val="222222"/>
        </w:rPr>
        <w:t xml:space="preserve"> od </w:t>
      </w:r>
      <w:r w:rsidR="00301207">
        <w:rPr>
          <w:b/>
          <w:color w:val="222222"/>
        </w:rPr>
        <w:t>29.3.2012</w:t>
      </w:r>
      <w:r w:rsidRPr="00617498">
        <w:rPr>
          <w:color w:val="222222"/>
        </w:rPr>
        <w:t>.</w:t>
      </w:r>
      <w:r w:rsidR="00301207">
        <w:rPr>
          <w:color w:val="222222"/>
        </w:rPr>
        <w:t>,</w:t>
      </w:r>
      <w:r w:rsidRPr="00617498">
        <w:rPr>
          <w:color w:val="222222"/>
        </w:rPr>
        <w:t xml:space="preserve"> niti RH za tražbinu Ministarstva financija po </w:t>
      </w:r>
      <w:r w:rsidRPr="00617498">
        <w:rPr>
          <w:b/>
          <w:color w:val="222222"/>
        </w:rPr>
        <w:t>Z-</w:t>
      </w:r>
      <w:r w:rsidR="00301207">
        <w:rPr>
          <w:b/>
          <w:color w:val="222222"/>
        </w:rPr>
        <w:t>7721/12</w:t>
      </w:r>
      <w:r w:rsidRPr="00617498">
        <w:rPr>
          <w:b/>
          <w:color w:val="222222"/>
        </w:rPr>
        <w:t xml:space="preserve"> od </w:t>
      </w:r>
      <w:r w:rsidR="00301207">
        <w:rPr>
          <w:b/>
          <w:color w:val="222222"/>
        </w:rPr>
        <w:t>12.11.2012.</w:t>
      </w:r>
      <w:r w:rsidR="005B075C" w:rsidRPr="00617498">
        <w:rPr>
          <w:color w:val="222222"/>
        </w:rPr>
        <w:t xml:space="preserve">, niti Termo- Montaža d.o.o. Slavonski Brod po </w:t>
      </w:r>
      <w:proofErr w:type="spellStart"/>
      <w:r w:rsidR="005B075C" w:rsidRPr="00617498">
        <w:rPr>
          <w:color w:val="222222"/>
        </w:rPr>
        <w:t>razlučnom</w:t>
      </w:r>
      <w:proofErr w:type="spellEnd"/>
      <w:r w:rsidR="005B075C" w:rsidRPr="00617498">
        <w:rPr>
          <w:color w:val="222222"/>
        </w:rPr>
        <w:t xml:space="preserve"> </w:t>
      </w:r>
      <w:r w:rsidR="00301207">
        <w:rPr>
          <w:color w:val="222222"/>
        </w:rPr>
        <w:lastRenderedPageBreak/>
        <w:t>pravu po Z-4625/13 od 6.6.</w:t>
      </w:r>
      <w:r w:rsidR="005B075C" w:rsidRPr="00617498">
        <w:rPr>
          <w:color w:val="222222"/>
        </w:rPr>
        <w:t>2013</w:t>
      </w:r>
      <w:r w:rsidR="00301207">
        <w:rPr>
          <w:color w:val="222222"/>
        </w:rPr>
        <w:t>.</w:t>
      </w:r>
      <w:r w:rsidR="005B075C" w:rsidRPr="00617498">
        <w:rPr>
          <w:color w:val="222222"/>
        </w:rPr>
        <w:t xml:space="preserve">, niti BGS ELEKTRIKA d. o. o. Slavonski Brod po </w:t>
      </w:r>
      <w:proofErr w:type="spellStart"/>
      <w:r w:rsidR="005B075C" w:rsidRPr="00617498">
        <w:rPr>
          <w:color w:val="222222"/>
        </w:rPr>
        <w:t>razlučnom</w:t>
      </w:r>
      <w:proofErr w:type="spellEnd"/>
      <w:r w:rsidR="005B075C" w:rsidRPr="00617498">
        <w:rPr>
          <w:color w:val="222222"/>
        </w:rPr>
        <w:t xml:space="preserve"> pravu upisanom po Z-8103/13 od 29. 10. 2013. </w:t>
      </w:r>
      <w:r w:rsidRPr="00617498">
        <w:rPr>
          <w:color w:val="222222"/>
        </w:rPr>
        <w:t>             </w:t>
      </w:r>
    </w:p>
    <w:p w:rsidRDefault="00A2714E" w:rsidP="00A2714E" w:rsidR="00A2714E" w:rsidRPr="00617498">
      <w:pPr>
        <w:ind w:firstLine="708"/>
        <w:jc w:val="both"/>
        <w:rPr>
          <w:color w:val="222222"/>
        </w:rPr>
      </w:pPr>
      <w:r w:rsidRPr="00617498">
        <w:rPr>
          <w:color w:val="222222"/>
        </w:rPr>
        <w:t xml:space="preserve">Stoga je odlučeno </w:t>
      </w:r>
      <w:r w:rsidR="00301207">
        <w:rPr>
          <w:color w:val="222222"/>
        </w:rPr>
        <w:t>kao u izreci</w:t>
      </w:r>
      <w:r w:rsidRPr="00617498">
        <w:rPr>
          <w:color w:val="222222"/>
        </w:rPr>
        <w:t xml:space="preserve"> rješenja.       </w:t>
      </w:r>
    </w:p>
    <w:p w:rsidRDefault="00A2714E" w:rsidP="00301207" w:rsidR="00A2714E" w:rsidRPr="00617498">
      <w:pPr>
        <w:ind w:firstLine="708"/>
        <w:jc w:val="both"/>
      </w:pPr>
      <w:r w:rsidRPr="00617498">
        <w:rPr>
          <w:color w:val="222222"/>
        </w:rPr>
        <w:t xml:space="preserve"> </w:t>
      </w:r>
      <w:r w:rsidRPr="00617498">
        <w:t>Slijedom izloženog odlučeno je kao u izreci rješenja na temelju čl. 248. Stečajnog zakona NN 71/15 i dr., a uz primjenu čl. 107. i 118. OZ-a.</w:t>
      </w:r>
    </w:p>
    <w:p w:rsidRDefault="00A2714E" w:rsidP="00A2714E" w:rsidR="00A2714E" w:rsidRPr="00617498">
      <w:pPr>
        <w:ind w:firstLine="708"/>
        <w:jc w:val="both"/>
      </w:pPr>
    </w:p>
    <w:p w:rsidRDefault="00A2714E" w:rsidP="00A2714E" w:rsidR="00A2714E" w:rsidRPr="00617498">
      <w:pPr>
        <w:ind w:firstLine="708"/>
      </w:pPr>
      <w:r w:rsidRPr="00617498">
        <w:t>U Slavonskom Brodu</w:t>
      </w:r>
      <w:r w:rsidR="00301207">
        <w:t xml:space="preserve"> 2</w:t>
      </w:r>
      <w:r w:rsidR="0092167A">
        <w:t>4</w:t>
      </w:r>
      <w:r w:rsidR="00BC3B9B" w:rsidRPr="00617498">
        <w:t>.</w:t>
      </w:r>
      <w:r w:rsidR="00A2140B" w:rsidRPr="00617498">
        <w:t xml:space="preserve"> rujna </w:t>
      </w:r>
      <w:r w:rsidRPr="00617498">
        <w:t>2018.</w:t>
      </w:r>
    </w:p>
    <w:p w:rsidRDefault="00A2714E" w:rsidP="00A2714E" w:rsidR="00A2714E" w:rsidRPr="00617498">
      <w:r w:rsidRPr="00617498">
        <w:t>                                                                                                                   STEČAJNI SUDAC:</w:t>
      </w:r>
    </w:p>
    <w:p w:rsidRDefault="00A2714E" w:rsidP="00A2714E" w:rsidR="00A2714E" w:rsidRPr="00617498">
      <w:r w:rsidRPr="00617498">
        <w:t xml:space="preserve">                                                                                                               Daniela Martini Maoduš </w:t>
      </w:r>
    </w:p>
    <w:p w:rsidRDefault="00A2714E" w:rsidP="00A2714E" w:rsidR="00A2714E" w:rsidRPr="00617498"/>
    <w:p w:rsidRDefault="00A2714E" w:rsidP="00A2714E" w:rsidR="00A2714E" w:rsidRPr="00617498"/>
    <w:p w:rsidRDefault="00A2714E" w:rsidP="00A2714E" w:rsidR="00A2714E" w:rsidRPr="00617498"/>
    <w:p w:rsidRDefault="00A2714E" w:rsidP="00A2714E" w:rsidR="00A2714E" w:rsidRPr="00617498"/>
    <w:p w:rsidRDefault="00A2714E" w:rsidP="00A2714E" w:rsidR="00A2714E" w:rsidRPr="00617498">
      <w:pPr>
        <w:jc w:val="both"/>
      </w:pPr>
      <w:r w:rsidRPr="00617498">
        <w:t>NAPUTAK O PRAVNOM LIJEKU:</w:t>
      </w:r>
    </w:p>
    <w:p w:rsidRDefault="00A2714E" w:rsidP="00A2714E" w:rsidR="00A2714E" w:rsidRPr="00617498">
      <w:pPr>
        <w:jc w:val="both"/>
      </w:pPr>
      <w:r w:rsidRPr="00617498">
        <w:t xml:space="preserve">Protiv ovog rješenja imaju pravo žalbe stranke i sve osobe koje su polagale pravo na namirenje iz </w:t>
      </w:r>
      <w:proofErr w:type="spellStart"/>
      <w:r w:rsidRPr="00617498">
        <w:t>kupovnine</w:t>
      </w:r>
      <w:proofErr w:type="spellEnd"/>
      <w:r w:rsidRPr="00617498">
        <w:t xml:space="preserve">. </w:t>
      </w:r>
    </w:p>
    <w:p w:rsidRDefault="00A2714E" w:rsidP="00A2714E" w:rsidR="00A2714E" w:rsidRPr="00617498">
      <w:pPr>
        <w:jc w:val="both"/>
      </w:pPr>
      <w:r w:rsidRPr="00617498">
        <w:t>Žalba se ulaže u roku od 8 dana od dana primitka ovog rješenja.  Smatra se da je rješenje primljeno 8. dana</w:t>
      </w:r>
    </w:p>
    <w:p w:rsidRDefault="00A2714E" w:rsidP="00A2714E" w:rsidR="00A2714E" w:rsidRPr="00617498">
      <w:pPr>
        <w:jc w:val="both"/>
      </w:pPr>
      <w:r w:rsidRPr="00617498">
        <w:t>od objave ovog rješenja na e oglasnoj ploči O žalbi odlučuje Visoki trgovački sud.</w:t>
      </w:r>
    </w:p>
    <w:p w:rsidRDefault="00A2714E" w:rsidP="00A2714E" w:rsidR="00A2714E" w:rsidRPr="00617498">
      <w:pPr>
        <w:jc w:val="both"/>
      </w:pPr>
    </w:p>
    <w:p w:rsidRDefault="00A2714E" w:rsidP="00A2714E" w:rsidR="00A2714E" w:rsidRPr="00617498">
      <w:proofErr w:type="spellStart"/>
      <w:r w:rsidRPr="00617498">
        <w:t>Rj</w:t>
      </w:r>
      <w:proofErr w:type="spellEnd"/>
    </w:p>
    <w:p w:rsidRDefault="00A2714E" w:rsidP="00A2714E" w:rsidR="00A2714E" w:rsidRPr="00617498">
      <w:r w:rsidRPr="00617498">
        <w:t xml:space="preserve">objaviti na </w:t>
      </w:r>
      <w:proofErr w:type="spellStart"/>
      <w:r w:rsidRPr="00617498">
        <w:t>eOglasnoj</w:t>
      </w:r>
      <w:proofErr w:type="spellEnd"/>
      <w:r w:rsidRPr="00617498">
        <w:t xml:space="preserve"> ploči suda za </w:t>
      </w:r>
      <w:proofErr w:type="spellStart"/>
      <w:r w:rsidRPr="00617498">
        <w:t>steč.upravitelja</w:t>
      </w:r>
      <w:proofErr w:type="spellEnd"/>
      <w:r w:rsidRPr="00617498">
        <w:t xml:space="preserve"> i </w:t>
      </w:r>
      <w:proofErr w:type="spellStart"/>
      <w:r w:rsidRPr="00617498">
        <w:t>razlučne</w:t>
      </w:r>
      <w:proofErr w:type="spellEnd"/>
      <w:r w:rsidRPr="00617498">
        <w:t xml:space="preserve"> vjerovnike </w:t>
      </w:r>
    </w:p>
    <w:p w:rsidRDefault="00A2714E" w:rsidP="00A2714E" w:rsidR="00A2714E" w:rsidRPr="00617498">
      <w:r w:rsidRPr="00617498">
        <w:t>Dostaviti: računovodstvu po pravomoćnosti</w:t>
      </w:r>
    </w:p>
    <w:p w:rsidRDefault="00A2714E" w:rsidP="00A2714E" w:rsidR="00A2714E" w:rsidRPr="00617498"/>
    <w:p w:rsidRDefault="00A2714E" w:rsidP="00A2714E" w:rsidR="00A2714E" w:rsidRPr="00617498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p w:rsidRDefault="00A2714E" w:rsidP="00A2714E" w:rsidR="00A2714E" w:rsidRPr="00617498"/>
    <w:p w:rsidRDefault="005E15FD" w:rsidP="00A2714E" w:rsidR="005E15FD" w:rsidRPr="00617498"/>
    <w:sectPr w:rsidR="005E15FD" w:rsidRPr="006174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20AE1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14E"/>
    <w:rsid w:val="00053D2B"/>
    <w:rsid w:val="00107415"/>
    <w:rsid w:val="00117768"/>
    <w:rsid w:val="00134BD1"/>
    <w:rsid w:val="00184ED4"/>
    <w:rsid w:val="00240D19"/>
    <w:rsid w:val="0029393A"/>
    <w:rsid w:val="002D4C40"/>
    <w:rsid w:val="00301207"/>
    <w:rsid w:val="00365E83"/>
    <w:rsid w:val="00373BBA"/>
    <w:rsid w:val="003B3FE4"/>
    <w:rsid w:val="003C1C4F"/>
    <w:rsid w:val="003C4933"/>
    <w:rsid w:val="003F088E"/>
    <w:rsid w:val="004B11B8"/>
    <w:rsid w:val="00506A2D"/>
    <w:rsid w:val="0051732C"/>
    <w:rsid w:val="00583142"/>
    <w:rsid w:val="005B075C"/>
    <w:rsid w:val="005C52B4"/>
    <w:rsid w:val="005C7989"/>
    <w:rsid w:val="005E12B2"/>
    <w:rsid w:val="005E15FD"/>
    <w:rsid w:val="00617498"/>
    <w:rsid w:val="0065488E"/>
    <w:rsid w:val="00676377"/>
    <w:rsid w:val="00697D15"/>
    <w:rsid w:val="006F2DCA"/>
    <w:rsid w:val="007228E1"/>
    <w:rsid w:val="00725960"/>
    <w:rsid w:val="0077762E"/>
    <w:rsid w:val="008349E3"/>
    <w:rsid w:val="00854216"/>
    <w:rsid w:val="00917C3B"/>
    <w:rsid w:val="0092167A"/>
    <w:rsid w:val="00983BF8"/>
    <w:rsid w:val="00993917"/>
    <w:rsid w:val="009E5C8D"/>
    <w:rsid w:val="009F1D07"/>
    <w:rsid w:val="009F5CB7"/>
    <w:rsid w:val="00A2140B"/>
    <w:rsid w:val="00A246A7"/>
    <w:rsid w:val="00A25A32"/>
    <w:rsid w:val="00A2714E"/>
    <w:rsid w:val="00A418D3"/>
    <w:rsid w:val="00A733AD"/>
    <w:rsid w:val="00A961E9"/>
    <w:rsid w:val="00B01BCB"/>
    <w:rsid w:val="00B7061D"/>
    <w:rsid w:val="00BC3B9B"/>
    <w:rsid w:val="00BF61FF"/>
    <w:rsid w:val="00C40A1D"/>
    <w:rsid w:val="00D1046C"/>
    <w:rsid w:val="00DD2D90"/>
    <w:rsid w:val="00DE37CB"/>
    <w:rsid w:val="00E35F22"/>
    <w:rsid w:val="00EE0EED"/>
    <w:rsid w:val="00FB1C84"/>
    <w:rsid w:val="00F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14E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2714E"/>
  </w:style>
  <w:style w:styleId="Odlomakpopisa" w:type="paragraph">
    <w:name w:val="List Paragraph"/>
    <w:basedOn w:val="Normal"/>
    <w:link w:val="OdlomakpopisaChar"/>
    <w:uiPriority w:val="34"/>
    <w:qFormat/>
    <w:rsid w:val="00A2714E"/>
    <w:pPr>
      <w:ind w:firstLine="567"/>
      <w:jc w:val="both"/>
    </w:pPr>
    <w:rPr>
      <w:rFonts w:cstheme="minorBidi" w:hAnsiTheme="minorHAnsi" w:asciiTheme="minorHAnsi"/>
      <w:sz w:val="22"/>
      <w:szCs w:val="22"/>
    </w:rPr>
  </w:style>
  <w:style w:customStyle="true" w:styleId="NormaleSPISChar" w:type="character">
    <w:name w:val="Normal_eSPIS Char"/>
    <w:basedOn w:val="Zadanifontodlomka"/>
    <w:link w:val="NormaleSPIS"/>
    <w:locked/>
    <w:rsid w:val="00A2714E"/>
  </w:style>
  <w:style w:customStyle="true" w:styleId="NormaleSPIS" w:type="paragraph">
    <w:name w:val="Normal_eSPIS"/>
    <w:basedOn w:val="Normal"/>
    <w:link w:val="NormaleSPISChar"/>
    <w:rsid w:val="00A2714E"/>
    <w:pPr>
      <w:ind w:firstLine="567"/>
      <w:jc w:val="both"/>
    </w:pPr>
    <w:rPr>
      <w:rFonts w:cstheme="minorBidi" w:hAnsiTheme="minorHAnsi" w:asciiTheme="minorHAnsi"/>
      <w:sz w:val="22"/>
      <w:szCs w:val="22"/>
    </w:rPr>
  </w:style>
  <w:style w:styleId="Naglaeno" w:type="character">
    <w:name w:val="Strong"/>
    <w:basedOn w:val="Zadanifontodlomka"/>
    <w:uiPriority w:val="22"/>
    <w:qFormat/>
    <w:rsid w:val="00A2714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14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1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14E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2714E"/>
  </w:style>
  <w:style w:styleId="Odlomakpopisa" w:type="paragraph">
    <w:name w:val="List Paragraph"/>
    <w:basedOn w:val="Normal"/>
    <w:link w:val="OdlomakpopisaChar"/>
    <w:uiPriority w:val="34"/>
    <w:qFormat/>
    <w:rsid w:val="00A2714E"/>
    <w:pPr>
      <w:ind w:firstLine="567"/>
      <w:jc w:val="both"/>
    </w:pPr>
    <w:rPr>
      <w:rFonts w:asciiTheme="minorHAnsi" w:cstheme="minorBidi" w:hAnsiTheme="minorHAnsi"/>
      <w:sz w:val="22"/>
      <w:szCs w:val="22"/>
    </w:rPr>
  </w:style>
  <w:style w:customStyle="1" w:styleId="NormaleSPISChar" w:type="character">
    <w:name w:val="Normal_eSPIS Char"/>
    <w:basedOn w:val="Zadanifontodlomka"/>
    <w:link w:val="NormaleSPIS"/>
    <w:locked/>
    <w:rsid w:val="00A2714E"/>
  </w:style>
  <w:style w:customStyle="1" w:styleId="NormaleSPIS" w:type="paragraph">
    <w:name w:val="Normal_eSPIS"/>
    <w:basedOn w:val="Normal"/>
    <w:link w:val="NormaleSPISChar"/>
    <w:rsid w:val="00A2714E"/>
    <w:pPr>
      <w:ind w:firstLine="567"/>
      <w:jc w:val="both"/>
    </w:pPr>
    <w:rPr>
      <w:rFonts w:asciiTheme="minorHAnsi" w:cstheme="minorBidi" w:hAnsiTheme="minorHAnsi"/>
      <w:sz w:val="22"/>
      <w:szCs w:val="22"/>
    </w:rPr>
  </w:style>
  <w:style w:styleId="Naglaeno" w:type="character">
    <w:name w:val="Strong"/>
    <w:basedOn w:val="Zadanifontodlomka"/>
    <w:uiPriority w:val="22"/>
    <w:qFormat/>
    <w:rsid w:val="00A2714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14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1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5025.49306F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, IV, V</izvorni_sadrzaj>
    <derivirana_varijabla naziv="DomainObject.Predmet.PrimjedbaSuca_1">I,II,  kod Dubi, III , IV, V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1450</properties:Words>
  <properties:Characters>7794</properties:Characters>
  <properties:Lines>164</properties:Lines>
  <properties:Paragraphs>65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2018-09-24T06:27:00Z</dcterms:created>
  <dc:creator>wsadmin</dc:creator>
  <cp:lastModifiedBy>wsadmin</cp:lastModifiedBy>
  <cp:lastPrinted>2018-09-24T06:28:00Z</cp:lastPrinted>
  <dcterms:modified xmlns:xsi="http://www.w3.org/2001/XMLSchema-instance" xsi:type="dcterms:W3CDTF">2018-09-24T06:30:00Z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NAMIRENJE-CENTAR ZA STOČARSTVO.docx)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