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a11e" w14:paraId="ed3a11e" w:rsidRDefault="00AE649C" w:rsidP="000B35B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B5490" w:rsidP="000B35B2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B35B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B35B2">
        <w:t xml:space="preserve">     Poslovni broj: 4 St-224/16-6</w:t>
      </w:r>
      <w:r w:rsidR="00EA1C6D">
        <w:tab/>
      </w:r>
    </w:p>
    <w:p w:rsidRDefault="000B35B2" w:rsidP="000B35B2" w:rsidR="000B35B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B35B2" w:rsidP="000B35B2" w:rsidR="000B35B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B35B2" w:rsidP="000B35B2" w:rsidR="000B35B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B35B2" w:rsidP="000B35B2" w:rsidR="000B35B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B35B2" w:rsidP="000B35B2" w:rsidR="000B35B2">
      <w:pPr>
        <w:spacing w:after="0"/>
        <w:rPr>
          <w:lang w:eastAsia="hr-HR"/>
        </w:rPr>
      </w:pP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jc w:val="center"/>
      </w:pPr>
      <w:r>
        <w:t>U  I M E  R E P U B L I K E  H R V A T S K E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jc w:val="center"/>
      </w:pPr>
      <w:r>
        <w:t>R J E Š E NJ E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HAIR GLAM j.d.o.o. iz Varaždina, Ivana Kukuljevića 28, OIB: 70449942921, dana 19. svibnja 2016. </w:t>
      </w:r>
    </w:p>
    <w:p w:rsidRDefault="000B35B2" w:rsidP="000B35B2" w:rsidR="000B35B2">
      <w:pPr>
        <w:spacing w:after="0"/>
        <w:jc w:val="both"/>
      </w:pPr>
    </w:p>
    <w:p w:rsidRDefault="000B35B2" w:rsidP="000B35B2" w:rsidR="000B35B2">
      <w:pPr>
        <w:spacing w:after="0"/>
        <w:jc w:val="center"/>
      </w:pPr>
      <w:r>
        <w:t>r i j e š i o  j e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jc w:val="both"/>
      </w:pPr>
      <w:r>
        <w:tab/>
        <w:t xml:space="preserve">I Otvara se stečajni postupak nad stečajnim dužnikom HAIR GLAM j.d.o.o. iz Varaždina, Ivana Kukuljevića 28, OIB: 70449942921, s danom 19. svibnja 2016. u </w:t>
      </w:r>
      <w:r>
        <w:rPr>
          <w:color w:val="FF0000"/>
        </w:rPr>
        <w:t xml:space="preserve">10,00 </w:t>
      </w:r>
      <w:r>
        <w:t>sati.</w:t>
      </w:r>
    </w:p>
    <w:p w:rsidRDefault="000B35B2" w:rsidP="000B35B2" w:rsidR="000B35B2">
      <w:pPr>
        <w:spacing w:after="0"/>
        <w:jc w:val="both"/>
      </w:pPr>
    </w:p>
    <w:p w:rsidRDefault="000B35B2" w:rsidP="000B35B2" w:rsidR="000B35B2">
      <w:pPr>
        <w:spacing w:after="0"/>
        <w:jc w:val="both"/>
        <w:rPr>
          <w:szCs w:val="20"/>
        </w:rPr>
      </w:pPr>
      <w:r>
        <w:tab/>
        <w:t>II Zaključuje se stečajni postupak nad stečajnim dužnikom HAIR GLAM j.d.o.o. iz Varaždina, Ivana Kukuljevića 28, OIB: 70449942921.</w:t>
      </w:r>
    </w:p>
    <w:p w:rsidRDefault="000B35B2" w:rsidP="000B35B2" w:rsidR="000B35B2">
      <w:pPr>
        <w:spacing w:after="0"/>
        <w:jc w:val="both"/>
      </w:pPr>
    </w:p>
    <w:p w:rsidRDefault="000B35B2" w:rsidP="000B35B2" w:rsidR="000B35B2">
      <w:pPr>
        <w:spacing w:after="0"/>
        <w:jc w:val="both"/>
      </w:pPr>
      <w:r>
        <w:tab/>
        <w:t>III Za stečajnog upravitelja imenuje se Anđelko Stankus, Braće Radić 20, Jalkovec, Varaždin, OIB: 11168088853.</w:t>
      </w:r>
    </w:p>
    <w:p w:rsidRDefault="000B35B2" w:rsidP="000B35B2" w:rsidR="000B35B2">
      <w:pPr>
        <w:spacing w:after="0"/>
        <w:jc w:val="both"/>
        <w:rPr>
          <w:color w:val="FF0000"/>
        </w:rPr>
      </w:pPr>
    </w:p>
    <w:p w:rsidRDefault="000B35B2" w:rsidP="000B35B2" w:rsidR="000B35B2">
      <w:pPr>
        <w:spacing w:after="0"/>
        <w:jc w:val="both"/>
      </w:pPr>
      <w:r>
        <w:tab/>
        <w:t>IV Ovo rješenje objavit će se na e-oglasnoj ploči suda.</w:t>
      </w:r>
    </w:p>
    <w:p w:rsidRDefault="000B35B2" w:rsidP="000B35B2" w:rsidR="000B35B2">
      <w:pPr>
        <w:spacing w:after="0"/>
        <w:jc w:val="both"/>
      </w:pPr>
    </w:p>
    <w:p w:rsidRDefault="000B35B2" w:rsidP="000B35B2" w:rsidR="000B35B2">
      <w:pPr>
        <w:spacing w:after="0"/>
        <w:jc w:val="both"/>
        <w:rPr>
          <w:szCs w:val="20"/>
        </w:rPr>
      </w:pPr>
      <w:r>
        <w:tab/>
        <w:t>V Po pravomoćnosti ovoga rješenja stečajni dužnik HAIR GLAM j.d.o.o. iz Varaždina, Ivana Kukuljevića 28, OIB: 70449942921, bit će brisan iz sudskog registra.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jc w:val="center"/>
      </w:pPr>
      <w:r>
        <w:t>Obrazloženje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jc w:val="both"/>
      </w:pPr>
      <w:r>
        <w:tab/>
        <w:t>Predlagatelj je dana 12.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B35B2" w:rsidP="000B35B2" w:rsidR="000B35B2">
      <w:pPr>
        <w:spacing w:after="0"/>
        <w:jc w:val="center"/>
      </w:pPr>
    </w:p>
    <w:p w:rsidRDefault="000B35B2" w:rsidP="000B35B2" w:rsidR="000B35B2">
      <w:pPr>
        <w:spacing w:after="0"/>
        <w:jc w:val="center"/>
      </w:pPr>
      <w:r>
        <w:t>U Varaždinu, 19. svibnja 2016.</w:t>
      </w:r>
    </w:p>
    <w:p w:rsidRDefault="000B35B2" w:rsidP="000B35B2" w:rsidR="000B35B2">
      <w:pPr>
        <w:spacing w:after="0"/>
      </w:pPr>
      <w:r>
        <w:t xml:space="preserve">                                                                                                  </w:t>
      </w:r>
    </w:p>
    <w:p w:rsidRDefault="000B35B2" w:rsidP="000B35B2" w:rsidR="000B35B2">
      <w:pPr>
        <w:spacing w:after="0"/>
      </w:pPr>
      <w:r>
        <w:t xml:space="preserve">  </w:t>
      </w:r>
    </w:p>
    <w:p w:rsidRDefault="000B35B2" w:rsidP="000B35B2" w:rsidR="000B35B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ind w:left="4956"/>
      </w:pPr>
      <w:r>
        <w:t xml:space="preserve">  Za točnost otpravka-ovlašteni službenik: </w:t>
      </w:r>
    </w:p>
    <w:p w:rsidRDefault="000B35B2" w:rsidP="000B35B2" w:rsidR="000B35B2">
      <w:pPr>
        <w:spacing w:after="0"/>
      </w:pPr>
      <w:r>
        <w:t xml:space="preserve">                              </w:t>
      </w:r>
    </w:p>
    <w:p w:rsidRDefault="000B35B2" w:rsidP="000B35B2" w:rsidR="000B35B2">
      <w:pPr>
        <w:spacing w:after="0"/>
      </w:pPr>
      <w:r>
        <w:tab/>
      </w:r>
    </w:p>
    <w:p w:rsidRDefault="000B35B2" w:rsidP="000B35B2" w:rsidR="000B35B2">
      <w:pPr>
        <w:spacing w:after="0"/>
      </w:pPr>
      <w:r>
        <w:t xml:space="preserve">            Uputa o pravnom lijeku:</w:t>
      </w:r>
    </w:p>
    <w:p w:rsidRDefault="000B35B2" w:rsidP="000B35B2" w:rsidR="000B35B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B35B2" w:rsidP="000B35B2" w:rsidR="000B35B2">
      <w:pPr>
        <w:spacing w:after="0"/>
        <w:jc w:val="both"/>
      </w:pPr>
      <w: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</w:pPr>
      <w:r>
        <w:t>DNA:</w:t>
      </w:r>
    </w:p>
    <w:p w:rsidRDefault="000B35B2" w:rsidP="000B35B2" w:rsidR="000B35B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0B35B2" w:rsidP="000B35B2" w:rsidR="000B35B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B35B2" w:rsidP="000B35B2" w:rsidR="000B35B2">
      <w:pPr>
        <w:numPr>
          <w:ilvl w:val="0"/>
          <w:numId w:val="47"/>
        </w:numPr>
        <w:spacing w:after="0"/>
      </w:pPr>
      <w:r>
        <w:t>Dužnik HAIR GLAM j.d.o.o. iz Varaždina, Ivana Kukuljevića 28</w:t>
      </w:r>
    </w:p>
    <w:p w:rsidRDefault="000B35B2" w:rsidP="000B35B2" w:rsidR="000B35B2">
      <w:pPr>
        <w:numPr>
          <w:ilvl w:val="0"/>
          <w:numId w:val="47"/>
        </w:numPr>
        <w:spacing w:after="0"/>
      </w:pPr>
      <w:r>
        <w:t>Direktor dužnika Daliborka Dreven, Beretinec, Rudolfa Šanjeka 23</w:t>
      </w:r>
    </w:p>
    <w:p w:rsidRDefault="000B35B2" w:rsidP="000B35B2" w:rsidR="000B35B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B35B2" w:rsidP="000B35B2" w:rsidR="000B35B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Varaždin, Graberje 1, 42000 Varaždin</w:t>
      </w:r>
    </w:p>
    <w:p w:rsidRDefault="000B35B2" w:rsidP="000B35B2" w:rsidR="000B35B2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Anđelko Stankus, Braće Radić 20, Jalkovec, 42000 Varaždin</w:t>
      </w:r>
    </w:p>
    <w:p w:rsidRDefault="000B35B2" w:rsidP="000B35B2" w:rsidR="000B35B2">
      <w:pPr>
        <w:numPr>
          <w:ilvl w:val="0"/>
          <w:numId w:val="47"/>
        </w:numPr>
        <w:spacing w:after="0"/>
      </w:pPr>
      <w:r>
        <w:t>e-oglasna ploča suda</w:t>
      </w: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</w:pPr>
    </w:p>
    <w:p w:rsidRDefault="000B35B2" w:rsidP="000B35B2" w:rsidR="000B35B2">
      <w:pPr>
        <w:spacing w:after="0"/>
        <w:rPr>
          <w:szCs w:val="20"/>
        </w:rPr>
      </w:pPr>
    </w:p>
    <w:p w:rsidRDefault="00CB0EA4" w:rsidP="000B35B2" w:rsidR="00CB0EA4">
      <w:pPr>
        <w:pStyle w:val="Naslovdokumenta"/>
        <w:spacing w:after="0"/>
      </w:pPr>
    </w:p>
    <w:p w:rsidRDefault="0071688E" w:rsidP="000B35B2" w:rsidR="0071688E">
      <w:pPr>
        <w:pStyle w:val="Poetniodjeljak"/>
        <w:spacing w:after="0"/>
      </w:pPr>
    </w:p>
    <w:p w:rsidRDefault="00A21F0D" w:rsidP="000B35B2" w:rsidR="00A21F0D">
      <w:pPr>
        <w:pStyle w:val="NormaleSPIS"/>
        <w:spacing w:after="0"/>
        <w:rPr>
          <w:noProof/>
        </w:rPr>
      </w:pPr>
    </w:p>
    <w:p w:rsidRDefault="00DA0242" w:rsidP="000B35B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5B2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490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29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St-224/2016-6</izvorni_sadrzaj>
    <derivirana_varijabla naziv="DomainObject.Oznaka_1">St-224/2016-6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HAIR GLAM jednostavno društvo s ograničenom odgovornošću za frizerske usluge i trgovinu</izvorni_sadrzaj>
    <derivirana_varijabla naziv="DomainObject.Predmet.ProtustrankaFormated_1">  HAIR GLAM jednostavno društvo s ograničenom odgovornošću za frizerske usluge i trgovinu</derivirana_varijabla>
  </DomainObject.Predmet.ProtustrankaFormated>
  <DomainObject.Predmet.ProtustrankaFormatedOIB>
    <izvorni_sadrzaj>  HAIR GLAM jednostavno društvo s ograničenom odgovornošću za frizerske usluge i trgovinu, OIB 70449942921</izvorni_sadrzaj>
    <derivirana_varijabla naziv="DomainObject.Predmet.ProtustrankaFormatedOIB_1">  HAIR GLAM jednostavno društvo s ograničenom odgovornošću za frizerske usluge i trgovinu, OIB 70449942921</derivirana_varijabla>
  </DomainObject.Predmet.ProtustrankaFormatedOIB>
  <DomainObject.Predmet.ProtustrankaFormatedWithAdress>
    <izvorni_sadrzaj> HAIR GLAM jednostavno društvo s ograničenom odgovornošću za frizerske usluge i trgovinu, Ivana Kukuljevića 28, 42000 Varaždin</izvorni_sadrzaj>
    <derivirana_varijabla naziv="DomainObject.Predmet.ProtustrankaFormatedWithAdress_1"> HAIR GLAM jednostavno društvo s ograničenom odgovornošću za frizerske usluge i trgovinu, Ivana Kukuljevića 28, 42000 Varaždin</derivirana_varijabla>
  </DomainObject.Predmet.ProtustrankaFormatedWithAdress>
  <DomainObject.Predmet.ProtustrankaFormatedWithAdressOIB>
    <izvorni_sadrzaj> HAIR GLAM jednostavno društvo s ograničenom odgovornošću za frizerske usluge i trgovinu, OIB 70449942921, Ivana Kukuljevića 28, 42000 Varaždin</izvorni_sadrzaj>
    <derivirana_varijabla naziv="DomainObject.Predmet.ProtustrankaFormatedWithAdressOIB_1"> HAIR GLAM jednostavno društvo s ograničenom odgovornošću za frizerske usluge i trgovinu, OIB 70449942921, Ivana Kukuljevića 28, 42000 Varaždin</derivirana_varijabla>
  </DomainObject.Predmet.ProtustrankaFormatedWithAdressOIB>
  <DomainObject.Predmet.ProtustrankaWithAdress>
    <izvorni_sadrzaj>HAIR GLAM jednostavno društvo s ograničenom odgovornošću za frizerske usluge i trgovinu Ivana Kukuljevića 28, 42000 Varaždin</izvorni_sadrzaj>
    <derivirana_varijabla naziv="DomainObject.Predmet.ProtustrankaWithAdress_1">HAIR GLAM jednostavno društvo s ograničenom odgovornošću za frizerske usluge i trgovinu Ivana Kukuljevića 28, 42000 Varaždin</derivirana_varijabla>
  </DomainObject.Predmet.ProtustrankaWithAdress>
  <DomainObject.Predmet.ProtustrankaWithAdressOIB>
    <izvorni_sadrzaj>HAIR GLAM jednostavno društvo s ograničenom odgovornošću za frizerske usluge i trgovinu, OIB 70449942921, Ivana Kukuljevića 28, 42000 Varaždin</izvorni_sadrzaj>
    <derivirana_varijabla naziv="DomainObject.Predmet.ProtustrankaWithAdressOIB_1">HAIR GLAM jednostavno društvo s ograničenom odgovornošću za frizerske usluge i trgovinu, OIB 70449942921, Ivana Kukuljevića 28, 42000 Varaždin</derivirana_varijabla>
  </DomainObject.Predmet.ProtustrankaWithAdressOIB>
  <DomainObject.Predmet.ProtustrankaNazivFormated>
    <izvorni_sadrzaj>HAIR GLAM jednostavno društvo s ograničenom odgovornošću za frizerske usluge i trgovinu</izvorni_sadrzaj>
    <derivirana_varijabla naziv="DomainObject.Predmet.ProtustrankaNazivFormated_1">HAIR GLAM jednostavno društvo s ograničenom odgovornošću za frizerske usluge i trgovinu</derivirana_varijabla>
  </DomainObject.Predmet.ProtustrankaNazivFormated>
  <DomainObject.Predmet.ProtustrankaNazivFormatedOIB>
    <izvorni_sadrzaj>HAIR GLAM jednostavno društvo s ograničenom odgovornošću za frizerske usluge i trgovinu, OIB 70449942921</izvorni_sadrzaj>
    <derivirana_varijabla naziv="DomainObject.Predmet.ProtustrankaNazivFormatedOIB_1">HAIR GLAM jednostavno društvo s ograničenom odgovornošću za frizerske usluge i trgovinu, OIB 70449942921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21151.00</izvorni_sadrzaj>
    <derivirana_varijabla naziv="DomainObject.Predmet.TrenutnaVrijednost_1">21151.00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HAIR GLAM jednostavno društvo s ograničenom odgovornošću za frizerske usluge i trgovinu</item>
    </izvorni_sadrzaj>
    <derivirana_varijabla naziv="DomainObject.Predmet.ProtuStrankaListFormated_1">
      <item>HAIR GLAM jednostavno društvo s ograničenom odgovornošću za frizerske usluge i trgovinu</item>
    </derivirana_varijabla>
  </DomainObject.Predmet.ProtuStrankaListFormated>
  <DomainObject.Predmet.ProtuStrankaListFormatedOIB>
    <izvorni_sadrzaj>
      <item>HAIR GLAM jednostavno društvo s ograničenom odgovornošću za frizerske usluge i trgovinu, OIB 70449942921</item>
    </izvorni_sadrzaj>
    <derivirana_varijabla naziv="DomainObject.Predmet.ProtuStrankaListFormatedOIB_1">
      <item>HAIR GLAM jednostavno društvo s ograničenom odgovornošću za frizerske usluge i trgovinu, OIB 70449942921</item>
    </derivirana_varijabla>
  </DomainObject.Predmet.ProtuStrankaListFormatedOIB>
  <DomainObject.Predmet.ProtuStrankaListFormatedWithAdress>
    <izvorni_sadrzaj>
      <item>HAIR GLAM jednostavno društvo s ograničenom odgovornošću za frizerske usluge i trgovinu, Ivana Kukuljevića 28, 42000 Varaždin</item>
    </izvorni_sadrzaj>
    <derivirana_varijabla naziv="DomainObject.Predmet.ProtuStrankaListFormatedWithAdress_1">
      <item>HAIR GLAM jednostavno društvo s ograničenom odgovornošću za frizerske usluge i trgovinu, Ivana Kukuljevića 28, 42000 Varaždin</item>
    </derivirana_varijabla>
  </DomainObject.Predmet.ProtuStrankaListFormatedWithAdress>
  <DomainObject.Predmet.ProtuStrankaListFormatedWithAdressOIB>
    <izvorni_sadrzaj>
      <item>HAIR GLAM jednostavno društvo s ograničenom odgovornošću za frizerske usluge i trgovinu, OIB 70449942921, Ivana Kukuljevića 28, 42000 Varaždin</item>
    </izvorni_sadrzaj>
    <derivirana_varijabla naziv="DomainObject.Predmet.ProtuStrankaListFormatedWithAdressOIB_1">
      <item>HAIR GLAM jednostavno društvo s ograničenom odgovornošću za frizerske usluge i trgovinu, OIB 70449942921, Ivana Kukuljevića 28, 42000 Varaždin</item>
    </derivirana_varijabla>
  </DomainObject.Predmet.ProtuStrankaListFormatedWithAdressOIB>
  <DomainObject.Predmet.ProtuStrankaListNazivFormated>
    <izvorni_sadrzaj>
      <item>HAIR GLAM jednostavno društvo s ograničenom odgovornošću za frizerske usluge i trgovinu</item>
    </izvorni_sadrzaj>
    <derivirana_varijabla naziv="DomainObject.Predmet.ProtuStrankaListNazivFormated_1">
      <item>HAIR GLAM jednostavno društvo s ograničenom odgovornošću za frizerske usluge i trgovinu</item>
    </derivirana_varijabla>
  </DomainObject.Predmet.ProtuStrankaListNazivFormated>
  <DomainObject.Predmet.ProtuStrankaListNazivFormatedOIB>
    <izvorni_sadrzaj>
      <item>HAIR GLAM jednostavno društvo s ograničenom odgovornošću za frizerske usluge i trgovinu, OIB 70449942921</item>
    </izvorni_sadrzaj>
    <derivirana_varijabla naziv="DomainObject.Predmet.ProtuStrankaListNazivFormatedOIB_1">
      <item>HAIR GLAM jednostavno društvo s ograničenom odgovornošću za frizerske usluge i trgovinu, OIB 70449942921</item>
    </derivirana_varijabla>
  </DomainObject.Predmet.ProtuStrankaListNazivFormatedOIB>
  <DomainObject.Predmet.OstaliListFormated>
    <izvorni_sadrzaj>
      <item>Sudski registar</item>
      <item>Daliborka Dreven</item>
    </izvorni_sadrzaj>
    <derivirana_varijabla naziv="DomainObject.Predmet.OstaliListFormated_1">
      <item>Sudski registar</item>
      <item>Daliborka Dreven</item>
    </derivirana_varijabla>
  </DomainObject.Predmet.OstaliListFormated>
  <DomainObject.Predmet.OstaliListFormatedOIB>
    <izvorni_sadrzaj>
      <item>Sudski registar</item>
      <item>Daliborka Dreven, OIB 77063951846</item>
    </izvorni_sadrzaj>
    <derivirana_varijabla naziv="DomainObject.Predmet.OstaliListFormatedOIB_1">
      <item>Sudski registar</item>
      <item>Daliborka Dreven, OIB 77063951846</item>
    </derivirana_varijabla>
  </DomainObject.Predmet.OstaliListFormatedOIB>
  <DomainObject.Predmet.OstaliListFormatedWithAdress>
    <izvorni_sadrzaj>
      <item>Sudski registar</item>
      <item>Daliborka Dreven, Ulica Rudolfa Šanjeka 23, 42204 Beretinec</item>
    </izvorni_sadrzaj>
    <derivirana_varijabla naziv="DomainObject.Predmet.OstaliListFormatedWithAdress_1">
      <item>Sudski registar</item>
      <item>Daliborka Dreven, Ulica Rudolfa Šanjeka 23, 42204 Beretinec</item>
    </derivirana_varijabla>
  </DomainObject.Predmet.OstaliListFormatedWithAdress>
  <DomainObject.Predmet.OstaliListFormatedWithAdressOIB>
    <izvorni_sadrzaj>
      <item>Sudski registar</item>
      <item>Daliborka Dreven, OIB 77063951846, Ulica Rudolfa Šanjeka 23, 42204 Beretinec</item>
    </izvorni_sadrzaj>
    <derivirana_varijabla naziv="DomainObject.Predmet.OstaliListFormatedWithAdressOIB_1">
      <item>Sudski registar</item>
      <item>Daliborka Dreven, OIB 77063951846, Ulica Rudolfa Šanjeka 23, 42204 Beretinec</item>
    </derivirana_varijabla>
  </DomainObject.Predmet.OstaliListFormatedWithAdressOIB>
  <DomainObject.Predmet.OstaliListNazivFormated>
    <izvorni_sadrzaj>
      <item>Sudski registar</item>
      <item>Daliborka Dreven</item>
    </izvorni_sadrzaj>
    <derivirana_varijabla naziv="DomainObject.Predmet.OstaliListNazivFormated_1">
      <item>Sudski registar</item>
      <item>Daliborka Dreven</item>
    </derivirana_varijabla>
  </DomainObject.Predmet.OstaliListNazivFormated>
  <DomainObject.Predmet.OstaliListNazivFormatedOIB>
    <izvorni_sadrzaj>
      <item>Sudski registar</item>
      <item>Daliborka Dreven, OIB 77063951846</item>
    </izvorni_sadrzaj>
    <derivirana_varijabla naziv="DomainObject.Predmet.OstaliListNazivFormatedOIB_1">
      <item>Sudski registar</item>
      <item>Daliborka Dreven, OIB 77063951846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St-224/2016-6</izvorni_sadrzaj>
    <derivirana_varijabla naziv="DomainObject.PoslovniBrojDokumenta_1">St-224/2016-6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HAIR GLAM jednostavno društvo s ograničenom odgovornošću za frizerske usluge i trgovinu</izvorni_sadrzaj>
    <derivirana_varijabla naziv="DomainObject.Predmet.ProtustrankaIDrugi_1">HAIR GLAM jednostavno društvo s ograničenom odgovornošću za frizerske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HAIR GLAM jednostavno društvo s ograničenom odgovornošću za frizerske usluge i trgovinu, OIB 70449942921, Ivana Kukuljevića 28, 42000 Varaždin</izvorni_sadrzaj>
    <derivirana_varijabla naziv="DomainObject.Predmet.ProtustrankaIDrugiAdressOIB_1">HAIR GLAM jednostavno društvo s ograničenom odgovornošću za frizerske usluge i trgovinu, OIB 70449942921, Ivana Kukuljevića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HAIR GLAM jednostavno društvo s ograničenom odgovornošću za frizerske usluge i trgovinu</item>
      <item>Sudski registar</item>
      <item>Daliborka Dreven</item>
    </izvorni_sadrzaj>
    <derivirana_varijabla naziv="DomainObject.Predmet.SudioniciListNaziv_1">
      <item>Financijska agencija</item>
      <item>HAIR GLAM jednostavno društvo s ograničenom odgovornošću za frizerske usluge i trgovinu</item>
      <item>Sudski registar</item>
      <item>Daliborka Dreven</item>
    </derivirana_varijabla>
  </DomainObject.Predmet.SudioniciListNaziv>
  <DomainObject.Predmet.SudioniciListAdressOIB>
    <izvorni_sadrzaj>
      <item>Financijska agencija, OIB 85821130368, A. Cesarca 2,42000 Varaždin</item>
      <item>HAIR GLAM jednostavno društvo s ograničenom odgovornošću za frizerske usluge i trgovinu, OIB 70449942921, Ivana Kukuljevića 28,42000 Varaždin</item>
      <item>Sudski registar</item>
      <item>Daliborka Dreven, OIB 77063951846, Ulica Rudolfa Šanjeka 23,42204 Beretinec</item>
    </izvorni_sadrzaj>
    <derivirana_varijabla naziv="DomainObject.Predmet.SudioniciListAdressOIB_1">
      <item>Financijska agencija, OIB 85821130368, A. Cesarca 2,42000 Varaždin</item>
      <item>HAIR GLAM jednostavno društvo s ograničenom odgovornošću za frizerske usluge i trgovinu, OIB 70449942921, Ivana Kukuljevića 28,42000 Varaždin</item>
      <item>Sudski registar</item>
      <item>Daliborka Dreven, OIB 77063951846, Ulica Rudolfa Šanjeka 23,42204 Beretinec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5013E-B3CE-4EA9-8D46-E0C178D1E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2827</properties:Characters>
  <properties:Lines>89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2016-05-19T06:31:00Z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St-224/2016-6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