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100780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5E1EA8">
              <w:rPr>
                <w:noProof/>
              </w:rPr>
              <w:t>498/2013</w:t>
            </w:r>
            <w:r w:rsidR="00F00F0D">
              <w:rPr>
                <w:noProof/>
              </w:rPr>
              <w:t>-12</w:t>
            </w:r>
            <w:r w:rsidR="00100780">
              <w:rPr>
                <w:noProof/>
              </w:rPr>
              <w:t>6</w:t>
            </w:r>
          </w:p>
        </w:tc>
      </w:tr>
    </w:tbl>
    <w:p w14:textId="0274aa0" w14:paraId="0274aa0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5E1EA8" w:rsidRPr="005E1EA8">
        <w:t>MALA VALA d.o.o. u stečaju, OIB: 30541904537, Split, Frana Supila 30</w:t>
      </w:r>
      <w:r w:rsidR="00747D04">
        <w:t xml:space="preserve">, </w:t>
      </w:r>
      <w:r w:rsidR="00100780">
        <w:rPr>
          <w:bCs/>
        </w:rPr>
        <w:t>7. ožujka 2019</w:t>
      </w:r>
      <w:r w:rsidR="00FA0F09">
        <w:t>.</w:t>
      </w:r>
    </w:p>
    <w:p w:rsidRDefault="006951FE" w:rsidP="00100780" w:rsidR="006951FE" w:rsidRPr="00037EED">
      <w:pPr>
        <w:spacing w:after="200" w:before="1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 xml:space="preserve">za </w:t>
      </w:r>
      <w:r w:rsidR="00747D04">
        <w:t xml:space="preserve">dan </w:t>
      </w:r>
      <w:r w:rsidR="00100780">
        <w:t>4. travnja 2019</w:t>
      </w:r>
      <w:r w:rsidR="00FA0F09">
        <w:t>.</w:t>
      </w:r>
      <w:r w:rsidR="00256C42" w:rsidRPr="00973DE1">
        <w:rPr>
          <w:bCs/>
        </w:rPr>
        <w:t xml:space="preserve"> u </w:t>
      </w:r>
      <w:r w:rsidR="005E1EA8">
        <w:rPr>
          <w:bCs/>
        </w:rPr>
        <w:t>09</w:t>
      </w:r>
      <w:r w:rsidR="007A5E0A">
        <w:rPr>
          <w:bCs/>
        </w:rPr>
        <w:t>:</w:t>
      </w:r>
      <w:r w:rsidR="005E1EA8">
        <w:rPr>
          <w:bCs/>
        </w:rPr>
        <w:t>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747D04" w:rsidR="00F7384A">
      <w:pPr>
        <w:pStyle w:val="Tijeloteksta2"/>
        <w:spacing w:after="200" w:before="200"/>
        <w:jc w:val="center"/>
      </w:pPr>
      <w:r>
        <w:t>Dnevnim redom:</w:t>
      </w:r>
    </w:p>
    <w:p w:rsidRDefault="005E1EA8" w:rsidP="00100780" w:rsidR="00690BD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 xml:space="preserve">Donošenje odluke o </w:t>
      </w:r>
      <w:r w:rsidR="00100780">
        <w:t>unovčenju imovine stečajnog dužnika i to:</w:t>
      </w:r>
    </w:p>
    <w:p w:rsidRDefault="00100780" w:rsidP="00100780" w:rsidR="00100780">
      <w:pPr>
        <w:pStyle w:val="Odlomakpopisa"/>
        <w:spacing w:before="100"/>
        <w:ind w:left="1060"/>
        <w:contextualSpacing w:val="false"/>
        <w:jc w:val="both"/>
      </w:pPr>
      <w:r>
        <w:t xml:space="preserve">a) nekretnine označene kao kat. čest. zem. 20796/198 K.O. </w:t>
      </w:r>
      <w:proofErr w:type="spellStart"/>
      <w:r>
        <w:t>Vinišće</w:t>
      </w:r>
      <w:proofErr w:type="spellEnd"/>
    </w:p>
    <w:p w:rsidRDefault="00100780" w:rsidP="00100780" w:rsidR="00100780">
      <w:pPr>
        <w:pStyle w:val="Odlomakpopisa"/>
        <w:spacing w:before="100"/>
        <w:ind w:left="1060"/>
        <w:contextualSpacing w:val="false"/>
        <w:jc w:val="both"/>
      </w:pPr>
      <w:r>
        <w:t>b) potraživanje od prodavatelja zemljišta za pretplatu po ugovorima za kupnju zemljišta iznad ugovorene kapare.</w:t>
      </w:r>
    </w:p>
    <w:p w:rsidRDefault="00B92914" w:rsidP="00747D04" w:rsidR="00166B6B">
      <w:pPr>
        <w:spacing w:before="160"/>
        <w:ind w:firstLine="703"/>
        <w:jc w:val="both"/>
      </w:pPr>
      <w:r>
        <w:t xml:space="preserve">II. Na skupštinu se pozivaju </w:t>
      </w:r>
      <w:r w:rsidR="007A5E0A">
        <w:t>stečajn</w:t>
      </w:r>
      <w:r w:rsidR="005E1EA8">
        <w:t>a</w:t>
      </w:r>
      <w:r w:rsidR="00FB7F6A">
        <w:t xml:space="preserve"> upravitelj</w:t>
      </w:r>
      <w:r w:rsidR="005E1EA8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747D04" w:rsidR="00FA40C6">
      <w:pPr>
        <w:spacing w:after="120" w:before="240"/>
        <w:jc w:val="center"/>
      </w:pPr>
      <w:r>
        <w:t>Obrazloženje</w:t>
      </w:r>
    </w:p>
    <w:p w:rsidRDefault="00FA40C6" w:rsidP="00747D04" w:rsidR="001D7C00">
      <w:pPr>
        <w:jc w:val="both"/>
      </w:pPr>
      <w:r>
        <w:tab/>
      </w:r>
      <w:r w:rsidR="005E1EA8">
        <w:t xml:space="preserve">U stečajnom postupku koji se kod ovoga suda vodi </w:t>
      </w:r>
      <w:r w:rsidR="005E1EA8" w:rsidRPr="00B12AE6">
        <w:t xml:space="preserve">nad dužnikom </w:t>
      </w:r>
      <w:r w:rsidR="005E1EA8" w:rsidRPr="00A3631D">
        <w:t>MALA VALA d.o.o. u stečaju</w:t>
      </w:r>
      <w:r w:rsidR="005E1EA8">
        <w:t>,</w:t>
      </w:r>
      <w:r w:rsidR="005E1EA8" w:rsidRPr="00A3631D">
        <w:t xml:space="preserve"> OIB: 30541904537</w:t>
      </w:r>
      <w:r w:rsidR="005E1EA8" w:rsidRPr="00C15292">
        <w:t>,</w:t>
      </w:r>
      <w:r w:rsidR="005E1EA8">
        <w:t xml:space="preserve"> </w:t>
      </w:r>
      <w:r w:rsidR="005E1EA8" w:rsidRPr="00A3631D">
        <w:t xml:space="preserve">Split, Frana Supila 30, </w:t>
      </w:r>
      <w:r w:rsidR="005E1EA8">
        <w:t xml:space="preserve">podneskom od </w:t>
      </w:r>
      <w:r w:rsidR="00100780">
        <w:t>4. ožujka 2019</w:t>
      </w:r>
      <w:r w:rsidR="005E1EA8">
        <w:t xml:space="preserve">. stečajna upraviteljica Mira </w:t>
      </w:r>
      <w:proofErr w:type="spellStart"/>
      <w:r w:rsidR="005E1EA8">
        <w:t>Hajdić</w:t>
      </w:r>
      <w:proofErr w:type="spellEnd"/>
      <w:r w:rsidR="005E1EA8">
        <w:t xml:space="preserve"> predložila je sudu sazivanje skupštine vjerovnika sa dnevnim redom navedenim pod točkom I. izreke ovog rješenja</w:t>
      </w:r>
      <w:r w:rsidR="0067050D">
        <w:t>.</w:t>
      </w:r>
      <w:r w:rsidR="005E1EA8">
        <w:t xml:space="preserve"> </w:t>
      </w:r>
    </w:p>
    <w:p w:rsidRDefault="00FA40C6" w:rsidP="00747D04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100780">
        <w:t>7. ožujka 2019</w:t>
      </w:r>
      <w:r w:rsidR="00FA0F09" w:rsidRPr="00FA0F09">
        <w:t>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0D157F">
        <w:t xml:space="preserve">      </w:t>
      </w:r>
      <w:r w:rsidR="00FA0F09">
        <w:t>Sutkinja</w:t>
      </w:r>
    </w:p>
    <w:p w:rsidRDefault="00FA0F09" w:rsidP="0094096C" w:rsidR="000D157F">
      <w:pPr>
        <w:ind w:left="6372"/>
        <w:jc w:val="center"/>
      </w:pPr>
      <w:r>
        <w:t>Ana Golub Gruić</w:t>
      </w:r>
      <w:r w:rsidR="000D157F">
        <w:t>, v.r.</w:t>
      </w:r>
    </w:p>
    <w:p w:rsidRDefault="000D157F" w:rsidP="008832A6" w:rsidR="000D157F">
      <w:pPr>
        <w:jc w:val="right"/>
      </w:pPr>
      <w:r>
        <w:t>za točnost otpravka – ovlašteni službenik</w:t>
      </w:r>
    </w:p>
    <w:p w:rsidRDefault="000D157F" w:rsidP="008832A6" w:rsidR="000D157F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007AF7" w:rsidP="001B7F9A" w:rsidR="00007AF7">
      <w:pPr>
        <w:jc w:val="right"/>
      </w:pPr>
    </w:p>
    <w:p w:rsidRDefault="00007AF7" w:rsidP="00007AF7" w:rsidR="00007AF7"/>
    <w:p w:rsidRDefault="00FA0F09" w:rsidP="005E1EA8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</w:t>
      </w:r>
      <w:r w:rsidR="005E1EA8">
        <w:t xml:space="preserve"> ZPP u vezi sa člankom 6. SZ-a).</w:t>
      </w:r>
      <w:r w:rsidR="00007AF7">
        <w:tab/>
      </w:r>
    </w:p>
    <w:p w:rsidRDefault="00DF42C5" w:rsidP="00007AF7" w:rsidR="00DF42C5"/>
    <w:sectPr w:rsidSect="003100FD" w:rsidR="00DF42C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57F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747D04">
      <w:t>2041/2016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D157F"/>
    <w:rsid w:val="000F7897"/>
    <w:rsid w:val="00100780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E1EA8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3512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00F0D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u stečaju zastupanog po punomoćniku Ivica Vulić</izvorni_sadrzaj>
    <derivirana_varijabla naziv="DomainObject.Predmet.ProtustrankaFormated_1">  MALA VALA d.o.o. za promet nekretninama u stečaju zastupanog po punomoćniku Ivica Vulić</derivirana_varijabla>
  </DomainObject.Predmet.ProtustrankaFormated>
  <DomainObject.Predmet.ProtustrankaFormatedOIB>
    <izvorni_sadrzaj>  MALA VALA d.o.o. za promet nekretninama u stečaju, OIB 30541904537 zastupanog po punomoćniku Ivica Vulić</izvorni_sadrzaj>
    <derivirana_varijabla naziv="DomainObject.Predmet.ProtustrankaFormatedOIB_1">  MALA VALA d.o.o. za promet nekretninama u stečaju, OIB 30541904537 zastupanog po punomoćniku Ivica Vulić</derivirana_varijabla>
  </DomainObject.Predmet.ProtustrankaFormatedOIB>
  <DomainObject.Predmet.ProtustrankaFormatedWithAdress>
    <izvorni_sadrzaj> MALA VALA d.o.o. za promet nekretninama u stečaju, Frana Supila 30, 21000 Split zastupanog po punomoćniku Ivica Vulić</izvorni_sadrzaj>
    <derivirana_varijabla naziv="DomainObject.Predmet.ProtustrankaFormatedWithAdress_1"> MALA VALA d.o.o. za promet nekretninama u stečaju, Frana Supila 30, 21000 Split zastupanog po punomoćniku Ivica Vulić</derivirana_varijabla>
  </DomainObject.Predmet.ProtustrankaFormatedWithAdress>
  <DomainObject.Predmet.ProtustrankaFormatedWithAdressOIB>
    <izvorni_sadrzaj> MALA VALA d.o.o. za promet nekretninama u stečaju, OIB 30541904537, Frana Supila 30, 21000 Split zastupanog po punomoćniku Ivica Vulić</izvorni_sadrzaj>
    <derivirana_varijabla naziv="DomainObject.Predmet.ProtustrankaFormatedWithAdressOIB_1"> MALA VALA d.o.o. za promet nekretninama u stečaju, OIB 30541904537, Frana Supila 30, 21000 Split zastupanog po punomoćniku Ivica Vulić</derivirana_varijabla>
  </DomainObject.Predmet.ProtustrankaFormatedWithAdressOIB>
  <DomainObject.Predmet.ProtustrankaWithAdress>
    <izvorni_sadrzaj>MALA VALA d.o.o. za promet nekretninama u stečaju Frana Supila 30, 21000 Split</izvorni_sadrzaj>
    <derivirana_varijabla naziv="DomainObject.Predmet.ProtustrankaWithAdress_1">MALA VALA d.o.o. za promet nekretninama u stečaju Frana Supila 30, 21000 Split</derivirana_varijabla>
  </DomainObject.Predmet.ProtustrankaWithAdress>
  <DomainObject.Predmet.ProtustrankaWithAdressOIB>
    <izvorni_sadrzaj>MALA VALA d.o.o. za promet nekretninama u stečaju, OIB 30541904537, Frana Supila 30, 21000 Split</izvorni_sadrzaj>
    <derivirana_varijabla naziv="DomainObject.Predmet.ProtustrankaWithAdressOIB_1">MALA VALA d.o.o. za promet nekretninama u stečaju, OIB 30541904537, Frana Supila 30, 21000 Split</derivirana_varijabla>
  </DomainObject.Predmet.ProtustrankaWithAdressOIB>
  <DomainObject.Predmet.ProtustrankaNazivFormated>
    <izvorni_sadrzaj>MALA VALA d.o.o. za promet nekretninama u stečaju</izvorni_sadrzaj>
    <derivirana_varijabla naziv="DomainObject.Predmet.ProtustrankaNazivFormated_1">MALA VALA d.o.o. za promet nekretninama u stečaju</derivirana_varijabla>
  </DomainObject.Predmet.ProtustrankaNazivFormated>
  <DomainObject.Predmet.ProtustrankaNazivFormatedOIB>
    <izvorni_sadrzaj>MALA VALA d.o.o. za promet nekretninama u stečaju, OIB 30541904537</izvorni_sadrzaj>
    <derivirana_varijabla naziv="DomainObject.Predmet.ProtustrankaNazivFormatedOIB_1">MALA VALA d.o.o. za promet nekretninama u stečaju,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u stečaju zastupanog po punomoćniku Ivica Vulić</item>
    </izvorni_sadrzaj>
    <derivirana_varijabla naziv="DomainObject.Predmet.ProtuStrankaListFormated_1">
      <item>MALA VALA d.o.o. za promet nekretninama u stečaju zastupanog po punomoćniku Ivica Vulić</item>
    </derivirana_varijabla>
  </DomainObject.Predmet.ProtuStrankaListFormated>
  <DomainObject.Predmet.ProtuStrankaListFormatedOIB>
    <izvorni_sadrzaj>
      <item>MALA VALA d.o.o. za promet nekretninama u stečaju, OIB 30541904537 zastupanog po punomoćniku Ivica Vulić</item>
    </izvorni_sadrzaj>
    <derivirana_varijabla naziv="DomainObject.Predmet.ProtuStrankaListFormatedOIB_1">
      <item>MALA VALA d.o.o. za promet nekretninama u stečaju,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 u stečaju, Frana Supila 30, 21000 Split zastupanog po punomoćniku Ivica Vulić</item>
    </izvorni_sadrzaj>
    <derivirana_varijabla naziv="DomainObject.Predmet.ProtuStrankaListFormatedWithAdress_1">
      <item>MALA VALA d.o.o. za promet nekretninama u stečaju, Frana Supila 30, 21000 Split zastupanog po punomoćniku Ivica Vulić</item>
    </derivirana_varijabla>
  </DomainObject.Predmet.ProtuStrankaListFormatedWithAdress>
  <DomainObject.Predmet.ProtuStrankaListFormatedWithAdressOIB>
    <izvorni_sadrzaj>
      <item>MALA VALA d.o.o. za promet nekretninama u stečaju, OIB 30541904537, Frana Supila 30, 21000 Split zastupanog po punomoćniku Ivica Vulić</item>
    </izvorni_sadrzaj>
    <derivirana_varijabla naziv="DomainObject.Predmet.ProtuStrankaListFormatedWithAdressOIB_1">
      <item>MALA VALA d.o.o. za promet nekretninama u stečaju, OIB 30541904537, Frana Supila 30, 21000 Split zastupanog po punomoćniku Ivica Vulić</item>
    </derivirana_varijabla>
  </DomainObject.Predmet.ProtuStrankaListFormatedWithAdressOIB>
  <DomainObject.Predmet.ProtuStrankaListNazivFormated>
    <izvorni_sadrzaj>
      <item>MALA VALA d.o.o. za promet nekretninama u stečaju</item>
    </izvorni_sadrzaj>
    <derivirana_varijabla naziv="DomainObject.Predmet.ProtuStrankaListNazivFormated_1">
      <item>MALA VALA d.o.o. za promet nekretninama u stečaju</item>
    </derivirana_varijabla>
  </DomainObject.Predmet.ProtuStrankaListNazivFormated>
  <DomainObject.Predmet.ProtuStrankaListNazivFormatedOIB>
    <izvorni_sadrzaj>
      <item>MALA VALA d.o.o. za promet nekretninama u stečaju, OIB 30541904537</item>
    </izvorni_sadrzaj>
    <derivirana_varijabla naziv="DomainObject.Predmet.ProtuStrankaListNazivFormatedOIB_1">
      <item>MALA VALA d.o.o. za promet nekretninama u stečaju, OIB 30541904537</item>
    </derivirana_varijabla>
  </DomainObject.Predmet.ProtuStrankaListNazivFormatedOIB>
  <DomainObject.Predmet.OstaliListFormated>
    <izvorni_sadrzaj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 u stečaju</izvorni_sadrzaj>
    <derivirana_varijabla naziv="DomainObject.Predmet.ProtustrankaIDrugi_1">MALA VALA d.o.o. za promet nekretninama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 u stečaju, OIB 30541904537, Frana Supila 30, 21000 Split</izvorni_sadrzaj>
    <derivirana_varijabla naziv="DomainObject.Predmet.ProtustrankaIDrugiAdressOIB_1">MALA VALA d.o.o. za promet nekretninama u stečaju, OIB 30541904537, Frana Supila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58A2B5-71E5-4FA1-A896-467187F52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279</properties:Words>
  <properties:Characters>1394</properties:Characters>
  <properties:Lines>43</properties:Lines>
  <properties:Paragraphs>23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2019-03-07T11:13:00Z</cp:lastPrinted>
  <dcterms:modified xmlns:xsi="http://www.w3.org/2001/XMLSchema-instance" xsi:type="dcterms:W3CDTF">2019-03-07T11:13:00Z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(ST-498-2013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