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cf0b" w14:paraId="154cf0b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>Zagreb, Amruševa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A91E4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6679FC">
        <w:rPr>
          <w:color w:themeColor="text1" w:val="000000"/>
        </w:rPr>
        <w:t>20</w:t>
      </w:r>
      <w:r w:rsidR="002F6C31">
        <w:rPr>
          <w:color w:themeColor="text1" w:val="000000"/>
        </w:rPr>
        <w:t>57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A91E4A">
        <w:t xml:space="preserve">(N.N. br. </w:t>
      </w:r>
      <w:r w:rsidR="00AC4528" w:rsidRPr="00A91E4A">
        <w:t>71/15.</w:t>
      </w:r>
      <w:r w:rsidRPr="00A91E4A">
        <w:t>)</w:t>
      </w:r>
      <w:r w:rsidR="008155EE" w:rsidRPr="00A91E4A">
        <w:t>,</w:t>
      </w:r>
      <w:r w:rsidRPr="00A91E4A">
        <w:t xml:space="preserve"> dana </w:t>
      </w:r>
      <w:r w:rsidR="00A91E4A" w:rsidRPr="00A91E4A">
        <w:t>19. listopada 2017. godine</w:t>
      </w:r>
      <w:r w:rsidRPr="00A91E4A">
        <w:t>,</w:t>
      </w:r>
      <w:r w:rsidR="00F034D3" w:rsidRPr="00A91E4A">
        <w:t xml:space="preserve"> </w:t>
      </w:r>
      <w:r w:rsidRPr="00A91E4A">
        <w:t>objavljuje</w:t>
      </w:r>
      <w:r w:rsidR="008155EE" w:rsidRPr="00A91E4A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2F6C31">
        <w:rPr>
          <w:b/>
        </w:rPr>
        <w:t>NOVAK SUSTAVI d.o.o</w:t>
      </w:r>
      <w:r w:rsidR="002F6C31">
        <w:t>., Ljubljanica 29B, Zagreb, OIB: 30991940146</w:t>
      </w:r>
      <w:r w:rsidR="00A20BD7">
        <w:t>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2F6C31">
        <w:rPr>
          <w:color w:themeColor="text1" w:val="000000"/>
        </w:rPr>
        <w:t>285.34992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2211" w:rsidP="004D2211" w:rsidR="001346EE" w:rsidRPr="0029662A">
      <w:pPr>
        <w:pStyle w:val="Odlomakpopisa"/>
        <w:tabs>
          <w:tab w:pos="7377" w:val="left"/>
        </w:tabs>
        <w:ind w:left="709"/>
        <w:jc w:val="both"/>
      </w:pPr>
      <w:r>
        <w:tab/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A91E4A">
      <w:pPr>
        <w:jc w:val="center"/>
      </w:pPr>
      <w:r w:rsidRPr="00A91E4A">
        <w:t xml:space="preserve">Zagreb, </w:t>
      </w:r>
      <w:r w:rsidR="00A91E4A" w:rsidRPr="00A91E4A">
        <w:t>19. listopada 2017. godine</w:t>
      </w:r>
      <w:r w:rsidRPr="00A91E4A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E5395B" w:rsidP="00E5395B" w:rsidR="00E5395B">
      <w:pPr>
        <w:pStyle w:val="Odlomakpopisa"/>
        <w:numPr>
          <w:ilvl w:val="0"/>
          <w:numId w:val="10"/>
        </w:numPr>
        <w:jc w:val="both"/>
      </w:pPr>
      <w:r>
        <w:t>E-oglasna ploča suda (55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6679FC">
      <w:rPr>
        <w:b/>
        <w:color w:themeColor="text1" w:val="000000"/>
      </w:rPr>
      <w:t>20</w:t>
    </w:r>
    <w:r w:rsidR="002F6C31">
      <w:rPr>
        <w:b/>
        <w:color w:themeColor="text1" w:val="000000"/>
      </w:rPr>
      <w:t>57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346EE"/>
    <w:rsid w:val="0015739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F6C31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B337A"/>
    <w:rsid w:val="004D2211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679FC"/>
    <w:rsid w:val="006D3A83"/>
    <w:rsid w:val="006F39B9"/>
    <w:rsid w:val="007608A0"/>
    <w:rsid w:val="0076556F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A07009"/>
    <w:rsid w:val="00A147E6"/>
    <w:rsid w:val="00A17061"/>
    <w:rsid w:val="00A20BD7"/>
    <w:rsid w:val="00A46C69"/>
    <w:rsid w:val="00A6055A"/>
    <w:rsid w:val="00A677F5"/>
    <w:rsid w:val="00A71431"/>
    <w:rsid w:val="00A91E4A"/>
    <w:rsid w:val="00AA2D5C"/>
    <w:rsid w:val="00AC165C"/>
    <w:rsid w:val="00AC4528"/>
    <w:rsid w:val="00AD027A"/>
    <w:rsid w:val="00AD063F"/>
    <w:rsid w:val="00AD5598"/>
    <w:rsid w:val="00B150C0"/>
    <w:rsid w:val="00B45F34"/>
    <w:rsid w:val="00B71A7F"/>
    <w:rsid w:val="00B82F18"/>
    <w:rsid w:val="00B93C7C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395B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63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63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63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63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63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63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63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63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3515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St-2057/2017</izvorni_sadrzaj>
    <derivirana_varijabla naziv="DomainObject.Predmet.OznakaBroj_1">St-2057/2017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NOVAK SUSTAVI d.o.o. zastupanog po punomoćniku Mirko Šlogar; Martina Zadravec</izvorni_sadrzaj>
    <derivirana_varijabla naziv="DomainObject.Predmet.ProtustrankaFormated_1">  NOVAK SUSTAVI d.o.o. zastupanog po punomoćniku Mirko Šlogar; Martina Zadravec</derivirana_varijabla>
  </DomainObject.Predmet.ProtustrankaFormated>
  <DomainObject.Predmet.ProtustrankaFormatedOIB>
    <izvorni_sadrzaj>  NOVAK SUSTAVI d.o.o., OIB 30991940146 zastupanog po punomoćniku Mirko Šlogar; Martina Zadravec</izvorni_sadrzaj>
    <derivirana_varijabla naziv="DomainObject.Predmet.ProtustrankaFormatedOIB_1">  NOVAK SUSTAVI d.o.o., OIB 30991940146 zastupanog po punomoćniku Mirko Šlogar; Martina Zadravec</derivirana_varijabla>
  </DomainObject.Predmet.ProtustrankaFormatedOIB>
  <DomainObject.Predmet.ProtustrankaFormatedWithAdress>
    <izvorni_sadrzaj> NOVAK SUSTAVI d.o.o., Ljubljanica 29/B, 10000 Zagreb zastupanog po punomoćniku Mirko Šlogar; Martina Zadravec</izvorni_sadrzaj>
    <derivirana_varijabla naziv="DomainObject.Predmet.ProtustrankaFormatedWithAdress_1"> NOVAK SUSTAVI d.o.o., Ljubljanica 29/B, 10000 Zagreb zastupanog po punomoćniku Mirko Šlogar; Martina Zadravec</derivirana_varijabla>
  </DomainObject.Predmet.ProtustrankaFormatedWithAdress>
  <DomainObject.Predmet.ProtustrankaFormatedWithAdressOIB>
    <izvorni_sadrzaj> NOVAK SUSTAVI d.o.o., OIB 30991940146, Ljubljanica 29/B, 10000 Zagreb zastupanog po punomoćniku Mirko Šlogar; Martina Zadravec</izvorni_sadrzaj>
    <derivirana_varijabla naziv="DomainObject.Predmet.ProtustrankaFormatedWithAdressOIB_1"> NOVAK SUSTAVI d.o.o., OIB 30991940146, Ljubljanica 29/B, 10000 Zagreb zastupanog po punomoćniku Mirko Šlogar; Martina Zadravec</derivirana_varijabla>
  </DomainObject.Predmet.ProtustrankaFormatedWithAdressOIB>
  <DomainObject.Predmet.ProtustrankaWithAdress>
    <izvorni_sadrzaj>NOVAK SUSTAVI d.o.o. Ljubljanica 29/B, 10000 Zagreb</izvorni_sadrzaj>
    <derivirana_varijabla naziv="DomainObject.Predmet.ProtustrankaWithAdress_1">NOVAK SUSTAVI d.o.o. Ljubljanica 29/B, 10000 Zagreb</derivirana_varijabla>
  </DomainObject.Predmet.ProtustrankaWithAdress>
  <DomainObject.Predmet.ProtustrankaWithAdressOIB>
    <izvorni_sadrzaj>NOVAK SUSTAVI d.o.o., OIB 30991940146, Ljubljanica 29/B, 10000 Zagreb</izvorni_sadrzaj>
    <derivirana_varijabla naziv="DomainObject.Predmet.ProtustrankaWithAdressOIB_1">NOVAK SUSTAVI d.o.o., OIB 30991940146, Ljubljanica 29/B, 10000 Zagreb</derivirana_varijabla>
  </DomainObject.Predmet.ProtustrankaWithAdressOIB>
  <DomainObject.Predmet.ProtustrankaNazivFormated>
    <izvorni_sadrzaj>NOVAK SUSTAVI d.o.o.</izvorni_sadrzaj>
    <derivirana_varijabla naziv="DomainObject.Predmet.ProtustrankaNazivFormated_1">NOVAK SUSTAVI d.o.o.</derivirana_varijabla>
  </DomainObject.Predmet.ProtustrankaNazivFormated>
  <DomainObject.Predmet.ProtustrankaNazivFormatedOIB>
    <izvorni_sadrzaj>NOVAK SUSTAVI d.o.o., OIB 30991940146</izvorni_sadrzaj>
    <derivirana_varijabla naziv="DomainObject.Predmet.ProtustrankaNazivFormatedOIB_1">NOVAK SUSTAVI d.o.o., OIB 30991940146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NOVAK SUSTAVI d.o.o. zastupanog po punomoćniku Mirko Šlogar; Martina Zadravec</item>
    </izvorni_sadrzaj>
    <derivirana_varijabla naziv="DomainObject.Predmet.ProtuStrankaListFormated_1">
      <item>NOVAK SUSTAVI d.o.o. zastupanog po punomoćniku Mirko Šlogar; Martina Zadravec</item>
    </derivirana_varijabla>
  </DomainObject.Predmet.ProtuStrankaListFormated>
  <DomainObject.Predmet.ProtuStrankaListFormatedOIB>
    <izvorni_sadrzaj>
      <item>NOVAK SUSTAVI d.o.o., OIB 30991940146 zastupanog po punomoćniku Mirko Šlogar; Martina Zadravec</item>
    </izvorni_sadrzaj>
    <derivirana_varijabla naziv="DomainObject.Predmet.ProtuStrankaListFormatedOIB_1">
      <item>NOVAK SUSTAVI d.o.o., OIB 30991940146 zastupanog po punomoćniku Mirko Šlogar; Martina Zadravec</item>
    </derivirana_varijabla>
  </DomainObject.Predmet.ProtuStrankaListFormatedOIB>
  <DomainObject.Predmet.ProtuStrankaListFormatedWithAdress>
    <izvorni_sadrzaj>
      <item>NOVAK SUSTAVI d.o.o., Ljubljanica 29/B, 10000 Zagreb zastupanog po punomoćniku Mirko Šlogar; Martina Zadravec</item>
    </izvorni_sadrzaj>
    <derivirana_varijabla naziv="DomainObject.Predmet.ProtuStrankaListFormatedWithAdress_1">
      <item>NOVAK SUSTAVI d.o.o., Ljubljanica 29/B, 10000 Zagreb zastupanog po punomoćniku Mirko Šlogar; Martina Zadravec</item>
    </derivirana_varijabla>
  </DomainObject.Predmet.ProtuStrankaListFormatedWithAdress>
  <DomainObject.Predmet.ProtuStrankaListFormatedWithAdressOIB>
    <izvorni_sadrzaj>
      <item>NOVAK SUSTAVI d.o.o., OIB 30991940146, Ljubljanica 29/B, 10000 Zagreb zastupanog po punomoćniku Mirko Šlogar; Martina Zadravec</item>
    </izvorni_sadrzaj>
    <derivirana_varijabla naziv="DomainObject.Predmet.ProtuStrankaListFormatedWithAdressOIB_1">
      <item>NOVAK SUSTAVI d.o.o., OIB 30991940146, Ljubljanica 29/B, 10000 Zagreb zastupanog po punomoćniku Mirko Šlogar; Martina Zadravec</item>
    </derivirana_varijabla>
  </DomainObject.Predmet.ProtuStrankaListFormatedWithAdressOIB>
  <DomainObject.Predmet.ProtuStrankaListNazivFormated>
    <izvorni_sadrzaj>
      <item>NOVAK SUSTAVI d.o.o.</item>
    </izvorni_sadrzaj>
    <derivirana_varijabla naziv="DomainObject.Predmet.ProtuStrankaListNazivFormated_1">
      <item>NOVAK SUSTAVI d.o.o.</item>
    </derivirana_varijabla>
  </DomainObject.Predmet.ProtuStrankaListNazivFormated>
  <DomainObject.Predmet.ProtuStrankaListNazivFormatedOIB>
    <izvorni_sadrzaj>
      <item>NOVAK SUSTAVI d.o.o., OIB 30991940146</item>
    </izvorni_sadrzaj>
    <derivirana_varijabla naziv="DomainObject.Predmet.ProtuStrankaListNazivFormatedOIB_1">
      <item>NOVAK SUSTAVI d.o.o., OIB 30991940146</item>
    </derivirana_varijabla>
  </DomainObject.Predmet.ProtuStrankaListNazivFormatedOIB>
  <DomainObject.Predmet.OstaliListFormated>
    <izvorni_sadrzaj>
      <item>Mirko Šlogar punomoćnik sudionika u postupku NOVAK SUSTAVI d.o.o.</item>
      <item>Martina Zadravec punomoćnik sudionika u postupku NOVAK SUSTAVI d.o.o.</item>
    </izvorni_sadrzaj>
    <derivirana_varijabla naziv="DomainObject.Predmet.OstaliListFormated_1">
      <item>Mirko Šlogar punomoćnik sudionika u postupku NOVAK SUSTAVI d.o.o.</item>
      <item>Martina Zadravec punomoćnik sudionika u postupku NOVAK SUSTAVI d.o.o.</item>
    </derivirana_varijabla>
  </DomainObject.Predmet.OstaliListFormated>
  <DomainObject.Predmet.OstaliListFormatedOIB>
    <izvorni_sadrzaj>
      <item>Mirko Šlogar, OIB 23791112879 punomoćnik sudionika u postupku NOVAK SUSTAVI d.o.o.</item>
      <item>Martina Zadravec, OIB 91534890563 punomoćnik sudionika u postupku NOVAK SUSTAVI d.o.o.</item>
    </izvorni_sadrzaj>
    <derivirana_varijabla naziv="DomainObject.Predmet.OstaliListFormatedOIB_1">
      <item>Mirko Šlogar, OIB 23791112879 punomoćnik sudionika u postupku NOVAK SUSTAVI d.o.o.</item>
      <item>Martina Zadravec, OIB 91534890563 punomoćnik sudionika u postupku NOVAK SUSTAVI d.o.o.</item>
    </derivirana_varijabla>
  </DomainObject.Predmet.OstaliListFormatedOIB>
  <DomainObject.Predmet.OstaliListFormatedWithAdress>
    <izvorni_sadrzaj>
      <item>Mirko Šlogar, Ivana Kukuljevića 7, 10000 Zagreb punomoćnik sudionika u postupku NOVAK SUSTAVI d.o.o.</item>
      <item>Martina Zadravec, Kraljevec 14, 10000 Zagreb punomoćnik sudionika u postupku NOVAK SUSTAVI d.o.o.</item>
    </izvorni_sadrzaj>
    <derivirana_varijabla naziv="DomainObject.Predmet.OstaliListFormatedWithAdress_1">
      <item>Mirko Šlogar, Ivana Kukuljevića 7, 10000 Zagreb punomoćnik sudionika u postupku NOVAK SUSTAVI d.o.o.</item>
      <item>Martina Zadravec, Kraljevec 14, 10000 Zagreb punomoćnik sudionika u postupku NOVAK SUSTAVI d.o.o.</item>
    </derivirana_varijabla>
  </DomainObject.Predmet.OstaliListFormatedWithAdress>
  <DomainObject.Predmet.OstaliListFormatedWithAdressOIB>
    <izvorni_sadrzaj>
      <item>Mirko Šlogar, OIB 23791112879, Ivana Kukuljevića 7, 10000 Zagreb punomoćnik sudionika u postupku NOVAK SUSTAVI d.o.o.</item>
      <item>Martina Zadravec, OIB 91534890563, Kraljevec 14, 10000 Zagreb punomoćnik sudionika u postupku NOVAK SUSTAVI d.o.o.</item>
    </izvorni_sadrzaj>
    <derivirana_varijabla naziv="DomainObject.Predmet.OstaliListFormatedWithAdressOIB_1">
      <item>Mirko Šlogar, OIB 23791112879, Ivana Kukuljevića 7, 10000 Zagreb punomoćnik sudionika u postupku NOVAK SUSTAVI d.o.o.</item>
      <item>Martina Zadravec, OIB 91534890563, Kraljevec 14, 10000 Zagreb punomoćnik sudionika u postupku NOVAK SUSTAVI d.o.o.</item>
    </derivirana_varijabla>
  </DomainObject.Predmet.OstaliListFormatedWithAdressOIB>
  <DomainObject.Predmet.OstaliListNazivFormated>
    <izvorni_sadrzaj>
      <item>Mirko Šlogar</item>
      <item>Martina Zadravec</item>
    </izvorni_sadrzaj>
    <derivirana_varijabla naziv="DomainObject.Predmet.OstaliListNazivFormated_1">
      <item>Mirko Šlogar</item>
      <item>Martina Zadravec</item>
    </derivirana_varijabla>
  </DomainObject.Predmet.OstaliListNazivFormated>
  <DomainObject.Predmet.OstaliListNazivFormatedOIB>
    <izvorni_sadrzaj>
      <item>Mirko Šlogar, OIB 23791112879</item>
      <item>Martina Zadravec, OIB 91534890563</item>
    </izvorni_sadrzaj>
    <derivirana_varijabla naziv="DomainObject.Predmet.OstaliListNazivFormatedOIB_1">
      <item>Mirko Šlogar, OIB 23791112879</item>
      <item>Martina Zadravec, OIB 91534890563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NOVAK SUSTAVI d.o.o.</izvorni_sadrzaj>
    <derivirana_varijabla naziv="DomainObject.Predmet.ProtustrankaIDrugi_1">NOVAK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NOVAK SUSTAVI d.o.o., OIB 30991940146, Ljubljanica 29/B, 10000 Zagreb</izvorni_sadrzaj>
    <derivirana_varijabla naziv="DomainObject.Predmet.ProtustrankaIDrugiAdressOIB_1">NOVAK SUSTAVI d.o.o., OIB 30991940146, Ljubljanica 29/B,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NOVAK SUSTAVI d.o.o.</item>
      <item>Mirko Šlogar</item>
      <item>Martina Zadravec</item>
    </izvorni_sadrzaj>
    <derivirana_varijabla naziv="DomainObject.Predmet.SudioniciListNaziv_1">
      <item>FINA Regionalni centar Zagreb</item>
      <item>NOVAK SUSTAVI d.o.o.</item>
      <item>Mirko Šlogar</item>
      <item>Martina Zadravec</item>
    </derivirana_varijabla>
  </DomainObject.Predmet.SudioniciListNaziv>
  <DomainObject.Predmet.SudioniciListAdressOIB>
    <izvorni_sadrzaj>
      <item>FINA Regionalni centar Zagreb, OIB 85821130368, Trg svibanjskih žrtava 1995. 1,10000 Zagreb</item>
      <item>NOVAK SUSTAVI d.o.o., OIB 30991940146, Ljubljanica 29/B,10000 Zagreb</item>
      <item>Mirko Šlogar, OIB 23791112879, Ivana Kukuljevića 7,10000 Zagreb</item>
      <item>Martina Zadravec, OIB 91534890563, Kraljevec 14,10000 Zagreb</item>
    </izvorni_sadrzaj>
    <derivirana_varijabla naziv="DomainObject.Predmet.SudioniciListAdressOIB_1">
      <item>FINA Regionalni centar Zagreb, OIB 85821130368, Trg svibanjskih žrtava 1995. 1,10000 Zagreb</item>
      <item>NOVAK SUSTAVI d.o.o., OIB 30991940146, Ljubljanica 29/B,10000 Zagreb</item>
      <item>Mirko Šlogar, OIB 23791112879, Ivana Kukuljevića 7,10000 Zagreb</item>
      <item>Martina Zadravec, OIB 91534890563, Kraljevec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30991940146</item>
      <item>, OIB 23791112879</item>
      <item>, OIB 91534890563</item>
    </izvorni_sadrzaj>
    <derivirana_varijabla naziv="DomainObject.Predmet.SudioniciListNazivOIB_1">
      <item>, OIB 85821130368</item>
      <item>, OIB 30991940146</item>
      <item>, OIB 23791112879</item>
      <item>, OIB 91534890563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1345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2017-10-05T11:02:00Z</dcterms:created>
  <dc:creator>ilukac</dc:creator>
  <cp:lastModifiedBy>Irena Benko</cp:lastModifiedBy>
  <cp:lastPrinted>2016-04-18T06:46:00Z</cp:lastPrinted>
  <dcterms:modified xmlns:xsi="http://www.w3.org/2001/XMLSchema-instance" xsi:type="dcterms:W3CDTF">2017-10-19T11:15:00Z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