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c9c9" w14:paraId="64ac9c9" w:rsidRDefault="0022285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1731645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2852" w:rsidP="00222852" w:rsidR="00AE649C">
      <w:pPr>
        <w:pStyle w:val="NormaleSPIS"/>
        <w:spacing w:after="0"/>
      </w:pPr>
      <w:r>
        <w:t xml:space="preserve">       Republika Hrvatska</w:t>
      </w:r>
    </w:p>
    <w:p w:rsidRDefault="00222852" w:rsidP="00222852" w:rsidR="00222852">
      <w:pPr>
        <w:pStyle w:val="NormaleSPIS"/>
        <w:spacing w:after="0"/>
      </w:pPr>
      <w:r>
        <w:t xml:space="preserve">    Trgovački sud u Bjelovaru</w:t>
      </w:r>
    </w:p>
    <w:p w:rsidRDefault="00222852" w:rsidP="00222852" w:rsidR="00222852">
      <w:pPr>
        <w:pStyle w:val="NormaleSPIS"/>
        <w:spacing w:after="0"/>
      </w:pPr>
      <w:r>
        <w:t>Bjelovar, Šetalište dr.I.Lebovića 42.</w:t>
      </w:r>
    </w:p>
    <w:p w:rsidRDefault="00222852" w:rsidP="00222852" w:rsidR="00222852">
      <w:pPr>
        <w:pStyle w:val="NormaleSPIS"/>
        <w:jc w:val="right"/>
        <w:rPr>
          <w:b/>
          <w:noProof/>
        </w:rPr>
      </w:pPr>
      <w:r>
        <w:rPr>
          <w:noProof/>
        </w:rPr>
        <w:t xml:space="preserve"> Poslovni broj: 7 St-763/2018-9</w:t>
      </w:r>
    </w:p>
    <w:p w:rsidRDefault="00222852" w:rsidP="00222852" w:rsidR="00222852">
      <w:pPr>
        <w:jc w:val="center"/>
        <w:rPr>
          <w:noProof/>
        </w:rPr>
      </w:pPr>
    </w:p>
    <w:p w:rsidRDefault="00222852" w:rsidP="00222852" w:rsidR="00222852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222852" w:rsidP="00222852" w:rsidR="00222852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222852" w:rsidP="00222852" w:rsidR="00222852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222852" w:rsidP="00222852" w:rsidR="00222852">
      <w:pPr>
        <w:spacing w:after="0"/>
        <w:jc w:val="center"/>
        <w:outlineLvl w:val="0"/>
        <w:rPr>
          <w:b/>
          <w:noProof/>
        </w:rPr>
      </w:pPr>
      <w:r>
        <w:rPr>
          <w:noProof/>
        </w:rPr>
        <w:t>Z A K L J U Č A K</w:t>
      </w:r>
    </w:p>
    <w:p w:rsidRDefault="00222852" w:rsidP="00222852" w:rsidR="00222852">
      <w:pPr>
        <w:outlineLvl w:val="0"/>
        <w:rPr>
          <w:noProof/>
        </w:rPr>
      </w:pPr>
    </w:p>
    <w:p w:rsidRDefault="00222852" w:rsidP="00222852" w:rsidR="00222852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</w:t>
      </w:r>
      <w:r>
        <w:rPr>
          <w:lang w:eastAsia="hr-HR"/>
        </w:rPr>
        <w:t xml:space="preserve"> OKI j.d.o.o. za trgovinu, proizvodnju, prijevoz i usluge iz Virovitice, Osječka 109, MBS 010094842, OIB 89953348668, 8</w:t>
      </w:r>
      <w:r>
        <w:t>. veljače</w:t>
      </w:r>
      <w:r>
        <w:rPr>
          <w:noProof/>
        </w:rPr>
        <w:t xml:space="preserve"> 2019.</w:t>
      </w:r>
    </w:p>
    <w:p w:rsidRDefault="00222852" w:rsidP="00222852" w:rsidR="00222852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222852" w:rsidP="00222852" w:rsidR="0022285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>Pokreće se prethodni postupak radi utvrđivanja uvjeta za otvaranje stečajnog postupka nad dužnikom OKI j.d.o.o. za trgovinu, proizvodnju, prijevoz i usluge iz Virovitice, Osječka 109, MBS 010094842, OIB 89953348668.</w:t>
      </w:r>
    </w:p>
    <w:p w:rsidRDefault="00222852" w:rsidP="00222852" w:rsidR="0022285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lang w:eastAsia="en-US"/>
        </w:rPr>
      </w:pPr>
    </w:p>
    <w:p w:rsidRDefault="00222852" w:rsidP="00222852" w:rsidR="0022285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                                              </w:t>
      </w:r>
      <w:r>
        <w:t>z a k l j u č i o  j e</w:t>
      </w:r>
    </w:p>
    <w:p w:rsidRDefault="00222852" w:rsidP="00222852" w:rsidR="0022285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222852" w:rsidP="00222852" w:rsidR="0022285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Draženu </w:t>
      </w:r>
      <w:proofErr w:type="spellStart"/>
      <w:r>
        <w:t>Ožvatić</w:t>
      </w:r>
      <w:proofErr w:type="spellEnd"/>
      <w:r>
        <w:t xml:space="preserve"> iz Virovitice, Osječka 109, OIB 34563128839,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222852" w:rsidP="00222852" w:rsidR="0022285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222852" w:rsidP="00222852" w:rsidR="0022285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222852" w:rsidP="00222852" w:rsidR="0022285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222852" w:rsidP="00222852" w:rsidR="00222852">
      <w:pPr>
        <w:pStyle w:val="ListaeSPIS"/>
        <w:numPr>
          <w:ilvl w:val="0"/>
          <w:numId w:val="0"/>
        </w:numPr>
        <w:ind w:left="624"/>
        <w:jc w:val="right"/>
      </w:pPr>
      <w:r>
        <w:t>Poslovni broj:7 St-763/2018-9</w:t>
      </w:r>
    </w:p>
    <w:p w:rsidRDefault="00222852" w:rsidP="00222852" w:rsidR="0022285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222852" w:rsidP="00222852" w:rsidR="0022285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222852" w:rsidP="00222852" w:rsidR="0022285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27. ožujka 2019. godine u 09,45 sati, u ovome sudu u Bjelovaru, Šetalište dr. Ivše Lebovića 42, sudnica br. 2, na koje se pozivaju dostavom ovoga rješenja:</w:t>
      </w:r>
    </w:p>
    <w:p w:rsidRDefault="00222852" w:rsidP="00222852" w:rsidR="00222852">
      <w:pPr>
        <w:spacing w:after="0"/>
        <w:ind w:firstLine="851"/>
        <w:jc w:val="both"/>
        <w:rPr>
          <w:noProof/>
        </w:rPr>
      </w:pPr>
    </w:p>
    <w:p w:rsidRDefault="00222852" w:rsidP="00222852" w:rsidR="00222852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222852" w:rsidP="00222852" w:rsidR="0022285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noProof/>
        </w:rPr>
        <w:t>-dužnik</w:t>
      </w:r>
      <w:r>
        <w:t xml:space="preserve"> OKI j.d.o.o. za trgovinu, proizvodnju, prijevoz i usluge iz Virovitice, Osječka 109, </w:t>
      </w:r>
    </w:p>
    <w:p w:rsidRDefault="00222852" w:rsidP="00222852" w:rsidR="0022285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222852" w:rsidP="00222852" w:rsidR="00222852">
      <w:pPr>
        <w:ind w:left="851"/>
        <w:jc w:val="both"/>
        <w:rPr>
          <w:lang w:eastAsia="hr-HR"/>
        </w:rPr>
      </w:pPr>
      <w:r>
        <w:rPr>
          <w:noProof/>
        </w:rPr>
        <w:t>-zakonski zastupnik dužnika</w:t>
      </w:r>
      <w:r>
        <w:rPr>
          <w:lang w:eastAsia="hr-HR"/>
        </w:rPr>
        <w:t xml:space="preserve"> Dražen </w:t>
      </w:r>
      <w:proofErr w:type="spellStart"/>
      <w:r>
        <w:rPr>
          <w:lang w:eastAsia="hr-HR"/>
        </w:rPr>
        <w:t>Ožvatić</w:t>
      </w:r>
      <w:proofErr w:type="spellEnd"/>
      <w:r>
        <w:rPr>
          <w:lang w:eastAsia="hr-HR"/>
        </w:rPr>
        <w:t xml:space="preserve"> iz Virovitice, Osječka 109.</w:t>
      </w:r>
    </w:p>
    <w:p w:rsidRDefault="00222852" w:rsidP="00222852" w:rsidR="00222852">
      <w:pPr>
        <w:ind w:left="851"/>
        <w:jc w:val="both"/>
        <w:rPr>
          <w:noProof/>
        </w:rPr>
      </w:pPr>
      <w:r>
        <w:rPr>
          <w:noProof/>
        </w:rPr>
        <w:t xml:space="preserve"> </w:t>
      </w:r>
      <w:r>
        <w:rPr>
          <w:lang w:eastAsia="hr-HR"/>
        </w:rPr>
        <w:t>Pozvane se osobe mogu o prijedlogu i pismeno očitovati.</w:t>
      </w:r>
    </w:p>
    <w:p w:rsidRDefault="00222852" w:rsidP="00222852" w:rsidR="00222852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</w:p>
    <w:p w:rsidRDefault="00222852" w:rsidP="00222852" w:rsidR="00222852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222852" w:rsidP="00222852" w:rsidR="00222852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31. listopada 2018. godine ima u Očevidniku redoslijeda osnova za plaćanje evidentirane neizvršene osnove za plaćanje u neprekinutom razdoblju od 120 dana u ukupnom iznosu od 9.127,25 kuna, te da ima jednog zaposlenog radnika. </w:t>
      </w:r>
    </w:p>
    <w:p w:rsidRDefault="00222852" w:rsidP="00222852" w:rsidR="00222852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222852" w:rsidP="00222852" w:rsidR="00222852">
      <w:pPr>
        <w:jc w:val="both"/>
        <w:outlineLvl w:val="0"/>
        <w:rPr>
          <w:noProof/>
          <w:lang w:val="en-GB"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222852" w:rsidP="00222852" w:rsidR="00222852">
      <w:pPr>
        <w:jc w:val="center"/>
        <w:outlineLvl w:val="0"/>
        <w:rPr>
          <w:noProof/>
        </w:rPr>
      </w:pPr>
      <w:r>
        <w:rPr>
          <w:noProof/>
        </w:rPr>
        <w:t xml:space="preserve">Bjelovar 8. veljače 2019. </w:t>
      </w:r>
    </w:p>
    <w:p w:rsidRDefault="00222852" w:rsidP="00222852" w:rsidR="00222852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</w:t>
      </w:r>
      <w:r>
        <w:rPr>
          <w:noProof/>
        </w:rPr>
        <w:t xml:space="preserve">     </w:t>
      </w:r>
      <w:r>
        <w:rPr>
          <w:noProof/>
        </w:rPr>
        <w:t>S u d a c</w:t>
      </w:r>
    </w:p>
    <w:p w:rsidRDefault="00222852" w:rsidP="00222852" w:rsidR="00222852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</w:t>
      </w:r>
      <w:r>
        <w:rPr>
          <w:noProof/>
        </w:rPr>
        <w:t xml:space="preserve">   </w:t>
      </w:r>
      <w:r>
        <w:rPr>
          <w:noProof/>
        </w:rPr>
        <w:t xml:space="preserve">  Tomislav Mrazović,v.r.</w:t>
      </w:r>
    </w:p>
    <w:p w:rsidRDefault="00222852" w:rsidP="00222852" w:rsidR="00222852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</w:t>
      </w:r>
      <w:r>
        <w:rPr>
          <w:noProof/>
        </w:rPr>
        <w:t xml:space="preserve">        </w:t>
      </w:r>
      <w:r>
        <w:rPr>
          <w:noProof/>
        </w:rPr>
        <w:t xml:space="preserve">     Za točnost otpravka-ovlašteni službenik</w:t>
      </w:r>
    </w:p>
    <w:p w:rsidRDefault="00222852" w:rsidP="00222852" w:rsidR="00222852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</w:t>
      </w:r>
      <w:r>
        <w:rPr>
          <w:noProof/>
        </w:rPr>
        <w:t xml:space="preserve">        </w:t>
      </w:r>
      <w:r>
        <w:rPr>
          <w:noProof/>
        </w:rPr>
        <w:t xml:space="preserve">  Jasmina Tubić</w:t>
      </w:r>
    </w:p>
    <w:p w:rsidRDefault="00222852" w:rsidP="00222852" w:rsidR="00222852">
      <w:pPr>
        <w:jc w:val="both"/>
        <w:rPr>
          <w:noProof/>
        </w:rPr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  <w:bookmarkStart w:name="_GoBack" w:id="0"/>
      <w:bookmarkEnd w:id="0"/>
    </w:p>
    <w:sectPr w:rsidSect="0032366B" w:rsidR="0022285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852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St-763/2018-9</izvorni_sadrzaj>
    <derivirana_varijabla naziv="DomainObject.Oznaka_1">St-763/2018-9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St-763/2018</izvorni_sadrzaj>
    <derivirana_varijabla naziv="DomainObject.Predmet.OznakaBroj_1">St-763/2018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OKI jednostavno društvo s ograničenom odgovornošću za trgovinu, proizvodnju, prijevoz i usluge zastupanog po punomoćniku Dražen Ožvatić</izvorni_sadrzaj>
    <derivirana_varijabla naziv="DomainObject.Predmet.ProtustrankaFormated_1">  OKI jednostavno društvo s ograničenom odgovornošću za trgovinu, proizvodnju, prijevoz i usluge zastupanog po punomoćniku Dražen Ožvatić</derivirana_varijabla>
  </DomainObject.Predmet.ProtustrankaFormated>
  <DomainObject.Predmet.ProtustrankaFormatedOIB>
    <izvorni_sadrzaj>  OKI jednostavno društvo s ograničenom odgovornošću za trgovinu, proizvodnju, prijevoz i usluge, OIB 89953348668 zastupanog po punomoćniku Dražen Ožvatić</izvorni_sadrzaj>
    <derivirana_varijabla naziv="DomainObject.Predmet.ProtustrankaFormatedOIB_1">  OKI jednostavno društvo s ograničenom odgovornošću za trgovinu, proizvodnju, prijevoz i usluge, OIB 89953348668 zastupanog po punomoćniku Dražen Ožvatić</derivirana_varijabla>
  </DomainObject.Predmet.ProtustrankaFormatedOIB>
  <DomainObject.Predmet.ProtustrankaFormatedWithAdress>
    <izvorni_sadrzaj> OKI jednostavno društvo s ograničenom odgovornošću za trgovinu, proizvodnju, prijevoz i usluge, Osječka 109, 33000 Virovitica zastupanog po punomoćniku Dražen Ožvatić</izvorni_sadrzaj>
    <derivirana_varijabla naziv="DomainObject.Predmet.ProtustrankaFormatedWithAdress_1"> OKI jednostavno društvo s ograničenom odgovornošću za trgovinu, proizvodnju, prijevoz i usluge, Osječka 109, 33000 Virovitica zastupanog po punomoćniku Dražen Ožvatić</derivirana_varijabla>
  </DomainObject.Predmet.ProtustrankaFormatedWithAdress>
  <DomainObject.Predmet.ProtustrankaFormatedWithAdressOIB>
    <izvorni_sadrzaj> OKI jednostavno društvo s ograničenom odgovornošću za trgovinu, proizvodnju, prijevoz i usluge, OIB 89953348668, Osječka 109, 33000 Virovitica zastupanog po punomoćniku Dražen Ožvatić</izvorni_sadrzaj>
    <derivirana_varijabla naziv="DomainObject.Predmet.ProtustrankaFormatedWithAdressOIB_1"> OKI jednostavno društvo s ograničenom odgovornošću za trgovinu, proizvodnju, prijevoz i usluge, OIB 89953348668, Osječka 109, 33000 Virovitica zastupanog po punomoćniku Dražen Ožvatić</derivirana_varijabla>
  </DomainObject.Predmet.ProtustrankaFormatedWithAdressOIB>
  <DomainObject.Predmet.ProtustrankaWithAdress>
    <izvorni_sadrzaj>OKI jednostavno društvo s ograničenom odgovornošću za trgovinu, proizvodnju, prijevoz i usluge Osječka 109, 33000 Virovitica</izvorni_sadrzaj>
    <derivirana_varijabla naziv="DomainObject.Predmet.ProtustrankaWithAdress_1">OKI jednostavno društvo s ograničenom odgovornošću za trgovinu, proizvodnju, prijevoz i usluge Osječka 109, 33000 Virovitica</derivirana_varijabla>
  </DomainObject.Predmet.ProtustrankaWithAdress>
  <DomainObject.Predmet.ProtustrankaWithAdressOIB>
    <izvorni_sadrzaj>OKI jednostavno društvo s ograničenom odgovornošću za trgovinu, proizvodnju, prijevoz i usluge, OIB 89953348668, Osječka 109, 33000 Virovitica</izvorni_sadrzaj>
    <derivirana_varijabla naziv="DomainObject.Predmet.ProtustrankaWithAdressOIB_1">OKI jednostavno društvo s ograničenom odgovornošću za trgovinu, proizvodnju, prijevoz i usluge, OIB 89953348668, Osječka 109, 33000 Virovitica</derivirana_varijabla>
  </DomainObject.Predmet.ProtustrankaWithAdressOIB>
  <DomainObject.Predmet.ProtustrankaNazivFormated>
    <izvorni_sadrzaj>OKI jednostavno društvo s ograničenom odgovornošću za trgovinu, proizvodnju, prijevoz i usluge</izvorni_sadrzaj>
    <derivirana_varijabla naziv="DomainObject.Predmet.ProtustrankaNazivFormated_1">OKI jednostavno društvo s ograničenom odgovornošću za trgovinu, proizvodnju, prijevoz i usluge</derivirana_varijabla>
  </DomainObject.Predmet.ProtustrankaNazivFormated>
  <DomainObject.Predmet.ProtustrankaNazivFormatedOIB>
    <izvorni_sadrzaj>OKI jednostavno društvo s ograničenom odgovornošću za trgovinu, proizvodnju, prijevoz i usluge, OIB 89953348668</izvorni_sadrzaj>
    <derivirana_varijabla naziv="DomainObject.Predmet.ProtustrankaNazivFormatedOIB_1">OKI jednostavno društvo s ograničenom odgovornošću za trgovinu, proizvodnju, prijevoz i usluge, OIB 89953348668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OKI jednostavno društvo s ograničenom odgovornošću za trgovinu, proizvodnju, prijevoz i usluge zastupanog po punomoćniku Dražen Ožvatić</item>
    </izvorni_sadrzaj>
    <derivirana_varijabla naziv="DomainObject.Predmet.ProtuStrankaListFormated_1">
      <item>OKI jednostavno društvo s ograničenom odgovornošću za trgovinu, proizvodnju, prijevoz i usluge zastupanog po punomoćniku Dražen Ožvatić</item>
    </derivirana_varijabla>
  </DomainObject.Predmet.ProtuStrankaListFormated>
  <DomainObject.Predmet.ProtuStrankaListFormatedOIB>
    <izvorni_sadrzaj>
      <item>OKI jednostavno društvo s ograničenom odgovornošću za trgovinu, proizvodnju, prijevoz i usluge, OIB 89953348668 zastupanog po punomoćniku Dražen Ožvatić</item>
    </izvorni_sadrzaj>
    <derivirana_varijabla naziv="DomainObject.Predmet.ProtuStrankaListFormatedOIB_1">
      <item>OKI jednostavno društvo s ograničenom odgovornošću za trgovinu, proizvodnju, prijevoz i usluge, OIB 89953348668 zastupanog po punomoćniku Dražen Ožvatić</item>
    </derivirana_varijabla>
  </DomainObject.Predmet.ProtuStrankaListFormatedOIB>
  <DomainObject.Predmet.ProtuStrankaListFormatedWithAdress>
    <izvorni_sadrzaj>
      <item>OKI jednostavno društvo s ograničenom odgovornošću za trgovinu, proizvodnju, prijevoz i usluge, Osječka 109, 33000 Virovitica zastupanog po punomoćniku Dražen Ožvatić</item>
    </izvorni_sadrzaj>
    <derivirana_varijabla naziv="DomainObject.Predmet.ProtuStrankaListFormatedWithAdress_1">
      <item>OKI jednostavno društvo s ograničenom odgovornošću za trgovinu, proizvodnju, prijevoz i usluge, Osječka 109, 33000 Virovitica zastupanog po punomoćniku Dražen Ožvatić</item>
    </derivirana_varijabla>
  </DomainObject.Predmet.ProtuStrankaListFormatedWithAdress>
  <DomainObject.Predmet.ProtuStrankaListFormatedWithAdressOIB>
    <izvorni_sadrzaj>
      <item>OKI jednostavno društvo s ograničenom odgovornošću za trgovinu, proizvodnju, prijevoz i usluge, OIB 89953348668, Osječka 109, 33000 Virovitica zastupanog po punomoćniku Dražen Ožvatić</item>
    </izvorni_sadrzaj>
    <derivirana_varijabla naziv="DomainObject.Predmet.ProtuStrankaListFormatedWithAdressOIB_1">
      <item>OKI jednostavno društvo s ograničenom odgovornošću za trgovinu, proizvodnju, prijevoz i usluge, OIB 89953348668, Osječka 109, 33000 Virovitica zastupanog po punomoćniku Dražen Ožvatić</item>
    </derivirana_varijabla>
  </DomainObject.Predmet.ProtuStrankaListFormatedWithAdressOIB>
  <DomainObject.Predmet.ProtuStrankaListNazivFormated>
    <izvorni_sadrzaj>
      <item>OKI jednostavno društvo s ograničenom odgovornošću za trgovinu, proizvodnju, prijevoz i usluge</item>
    </izvorni_sadrzaj>
    <derivirana_varijabla naziv="DomainObject.Predmet.ProtuStrankaListNazivFormated_1">
      <item>OKI jednostavno društvo s ograničenom odgovornošću za trgovinu, proizvodnju, prijevoz i usluge</item>
    </derivirana_varijabla>
  </DomainObject.Predmet.ProtuStrankaListNazivFormated>
  <DomainObject.Predmet.ProtuStrankaListNazivFormatedOIB>
    <izvorni_sadrzaj>
      <item>OKI jednostavno društvo s ograničenom odgovornošću za trgovinu, proizvodnju, prijevoz i usluge, OIB 89953348668</item>
    </izvorni_sadrzaj>
    <derivirana_varijabla naziv="DomainObject.Predmet.ProtuStrankaListNazivFormatedOIB_1">
      <item>OKI jednostavno društvo s ograničenom odgovornošću za trgovinu, proizvodnju, prijevoz i usluge, OIB 89953348668</item>
    </derivirana_varijabla>
  </DomainObject.Predmet.ProtuStrankaListNazivFormatedOIB>
  <DomainObject.Predmet.OstaliListFormated>
    <izvorni_sadrzaj>
      <item>Dražen Ožvatić punomoćnik sudionika u postupku OKI jednostavno društvo s ograničenom odgovornošću za trgovinu, proizvodnju, prijevoz i usluge</item>
    </izvorni_sadrzaj>
    <derivirana_varijabla naziv="DomainObject.Predmet.OstaliListFormated_1">
      <item>Dražen Ožvatić punomoćnik sudionika u postupku OKI jednostavno društvo s ograničenom odgovornošću za trgovinu, proizvodnju, prijevoz i usluge</item>
    </derivirana_varijabla>
  </DomainObject.Predmet.OstaliListFormated>
  <DomainObject.Predmet.OstaliListFormatedOIB>
    <izvorni_sadrzaj>
      <item>Dražen Ožvatić, OIB 34563128839 punomoćnik sudionika u postupku OKI jednostavno društvo s ograničenom odgovornošću za trgovinu, proizvodnju, prijevoz i usluge</item>
    </izvorni_sadrzaj>
    <derivirana_varijabla naziv="DomainObject.Predmet.OstaliListFormatedOIB_1">
      <item>Dražen Ožvatić, OIB 34563128839 punomoćnik sudionika u postupku OKI jednostavno društvo s ograničenom odgovornošću za trgovinu, proizvodnju, prijevoz i usluge</item>
    </derivirana_varijabla>
  </DomainObject.Predmet.OstaliListFormatedOIB>
  <DomainObject.Predmet.OstaliListFormatedWithAdress>
    <izvorni_sadrzaj>
      <item>Dražen Ožvatić, Osječka 109, 33000 Virovitica punomoćnik sudionika u postupku OKI jednostavno društvo s ograničenom odgovornošću za trgovinu, proizvodnju, prijevoz i usluge</item>
    </izvorni_sadrzaj>
    <derivirana_varijabla naziv="DomainObject.Predmet.OstaliListFormatedWithAdress_1">
      <item>Dražen Ožvatić, Osječka 109, 33000 Virovitica punomoćnik sudionika u postupku OKI jednostavno društvo s ograničenom odgovornošću za trgovinu, proizvodnju, prijevoz i usluge</item>
    </derivirana_varijabla>
  </DomainObject.Predmet.OstaliListFormatedWithAdress>
  <DomainObject.Predmet.OstaliListFormatedWithAdressOIB>
    <izvorni_sadrzaj>
      <item>Dražen Ožvatić, OIB 34563128839, Osječka 109, 33000 Virovitica punomoćnik sudionika u postupku OKI jednostavno društvo s ograničenom odgovornošću za trgovinu, proizvodnju, prijevoz i usluge</item>
    </izvorni_sadrzaj>
    <derivirana_varijabla naziv="DomainObject.Predmet.OstaliListFormatedWithAdressOIB_1">
      <item>Dražen Ožvatić, OIB 34563128839, Osječka 109, 33000 Virovitica punomoćnik sudionika u postupku OKI jednostavno društvo s ograničenom odgovornošću za trgovinu, proizvodnju, prijevoz i usluge</item>
    </derivirana_varijabla>
  </DomainObject.Predmet.OstaliListFormatedWithAdressOIB>
  <DomainObject.Predmet.OstaliListNazivFormated>
    <izvorni_sadrzaj>
      <item>Dražen Ožvatić</item>
    </izvorni_sadrzaj>
    <derivirana_varijabla naziv="DomainObject.Predmet.OstaliListNazivFormated_1">
      <item>Dražen Ožvatić</item>
    </derivirana_varijabla>
  </DomainObject.Predmet.OstaliListNazivFormated>
  <DomainObject.Predmet.OstaliListNazivFormatedOIB>
    <izvorni_sadrzaj>
      <item>Dražen Ožvatić, OIB 34563128839</item>
    </izvorni_sadrzaj>
    <derivirana_varijabla naziv="DomainObject.Predmet.OstaliListNazivFormatedOIB_1">
      <item>Dražen Ožvatić, OIB 34563128839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St-763/2018-9</izvorni_sadrzaj>
    <derivirana_varijabla naziv="DomainObject.PoslovniBrojDokumenta_1">St-763/2018-9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OKI jednostavno društvo s ograničenom odgovornošću za trgovinu, proizvodnju, prijevoz i usluge</izvorni_sadrzaj>
    <derivirana_varijabla naziv="DomainObject.Predmet.ProtustrankaIDrugi_1">OKI jednostavno društvo s ograničenom odgovornošću za trgovinu, proizvodnju, prijevoz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OKI jednostavno društvo s ograničenom odgovornošću za trgovinu, proizvodnju, prijevoz i usluge, OIB 89953348668, Osječka 109, 33000 Virovitica</izvorni_sadrzaj>
    <derivirana_varijabla naziv="DomainObject.Predmet.ProtustrankaIDrugiAdressOIB_1">OKI jednostavno društvo s ograničenom odgovornošću za trgovinu, proizvodnju, prijevoz i usluge, OIB 89953348668, Osječka 109,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OKI jednostavno društvo s ograničenom odgovornošću za trgovinu, proizvodnju, prijevoz i usluge</item>
      <item>Dražen Ožvatić</item>
    </izvorni_sadrzaj>
    <derivirana_varijabla naziv="DomainObject.Predmet.SudioniciListNaziv_1">
      <item>FINA, RC ZAGREB, Podružnica BJELOVAR</item>
      <item>OKI jednostavno društvo s ograničenom odgovornošću za trgovinu, proizvodnju, prijevoz i usluge</item>
      <item>Dražen Ožvatić</item>
    </derivirana_varijabla>
  </DomainObject.Predmet.SudioniciListNaziv>
  <DomainObject.Predmet.SudioniciListAdressOIB>
    <izvorni_sadrzaj>
      <item>FINA, RC ZAGREB, Podružnica BJELOVAR, OIB 85821130368, F. Supila 4,43000 Bjelovar</item>
      <item>OKI jednostavno društvo s ograničenom odgovornošću za trgovinu, proizvodnju, prijevoz i usluge, OIB 89953348668, Osječka 109,33000 Virovitica</item>
      <item>Dražen Ožvatić, OIB 34563128839, Osječka 109,33000 Virovitica</item>
    </izvorni_sadrzaj>
    <derivirana_varijabla naziv="DomainObject.Predmet.SudioniciListAdressOIB_1">
      <item>FINA, RC ZAGREB, Podružnica BJELOVAR, OIB 85821130368, F. Supila 4,43000 Bjelovar</item>
      <item>OKI jednostavno društvo s ograničenom odgovornošću za trgovinu, proizvodnju, prijevoz i usluge, OIB 89953348668, Osječka 109,33000 Virovitica</item>
      <item>Dražen Ožvatić, OIB 34563128839, Osječka 109,33000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391DF-D242-4908-84A1-A295943A0C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3557</properties:Characters>
  <properties:Lines>77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2019-02-08T11:49:00Z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St-763/2018-9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