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2af8" w14:paraId="d3e2af8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0C0443">
        <w:t>6</w:t>
      </w:r>
      <w:r w:rsidR="00624E3D">
        <w:t>.listopada</w:t>
      </w:r>
      <w:r>
        <w:t xml:space="preserve"> 201</w:t>
      </w:r>
      <w:r w:rsidR="00915909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 w:rsidR="0059250C">
        <w:t xml:space="preserve">AGB NIELSEN ISTRAŽIVANJE MEDIJA d.o.o., </w:t>
      </w:r>
      <w:r>
        <w:t xml:space="preserve"> </w:t>
      </w:r>
      <w:r w:rsidR="001423CB">
        <w:t>Z</w:t>
      </w:r>
      <w:r>
        <w:t xml:space="preserve">agreb, </w:t>
      </w:r>
      <w:r w:rsidR="00634C90">
        <w:t>Budmanijeva 1.</w:t>
      </w:r>
      <w:r w:rsidRPr="009A2892">
        <w:t xml:space="preserve">, u iznosu </w:t>
      </w:r>
      <w:r w:rsidR="00634C90">
        <w:t>6</w:t>
      </w:r>
      <w:r w:rsidR="00E06D06">
        <w:t>3.</w:t>
      </w:r>
      <w:r w:rsidR="00634C90">
        <w:t>115,12</w:t>
      </w:r>
      <w:r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634C90">
        <w:t>26.srpnja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634C90">
        <w:t>AGB NIELSEN ISTRAŽIVANJE MEDIJA d.o.o.,  Zagreb, Budmanijeva 1.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634C90">
        <w:t>63.115,12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upućen </w:t>
      </w:r>
      <w:r w:rsidR="00CE29F2">
        <w:t xml:space="preserve">poštanskom pošiljkom </w:t>
      </w:r>
      <w:r w:rsidR="004230A4">
        <w:t xml:space="preserve">dana </w:t>
      </w:r>
      <w:r w:rsidR="00634C90">
        <w:t>26.srpnja</w:t>
      </w:r>
      <w:r w:rsidR="004230A4">
        <w:t xml:space="preserve"> 2017., </w:t>
      </w:r>
      <w:r w:rsidRPr="009A2892">
        <w:t xml:space="preserve">a što je vidljivo iz otiska prijemnog žiga </w:t>
      </w:r>
      <w:r w:rsidR="000D7DD4">
        <w:t xml:space="preserve">Hrvatske </w:t>
      </w:r>
      <w:r w:rsidR="004230A4">
        <w:t>pošte.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5F50EC">
        <w:t>6</w:t>
      </w:r>
      <w:r w:rsidR="00624E3D">
        <w:t>.listopada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397E33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397E33" w:rsidP="00397E33" w:rsidR="00397E33">
      <w:pPr>
        <w:ind w:firstLine="708" w:left="3540"/>
        <w:jc w:val="both"/>
      </w:pPr>
      <w:r>
        <w:t>Za točnost otpravka, ovlašteni službenik:</w:t>
      </w:r>
    </w:p>
    <w:p w:rsidRDefault="00397E33" w:rsidP="00422EE0" w:rsidR="00397E3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7E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C0443"/>
    <w:rsid w:val="000D7DD4"/>
    <w:rsid w:val="000F1A46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20F5B"/>
    <w:rsid w:val="00323651"/>
    <w:rsid w:val="00362DA6"/>
    <w:rsid w:val="00366CB2"/>
    <w:rsid w:val="00397E33"/>
    <w:rsid w:val="003B213D"/>
    <w:rsid w:val="00413E00"/>
    <w:rsid w:val="004230A4"/>
    <w:rsid w:val="0042407B"/>
    <w:rsid w:val="00456295"/>
    <w:rsid w:val="0046103E"/>
    <w:rsid w:val="00471BD2"/>
    <w:rsid w:val="00494008"/>
    <w:rsid w:val="0049753B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9250C"/>
    <w:rsid w:val="005A14BE"/>
    <w:rsid w:val="005A26E1"/>
    <w:rsid w:val="005A3656"/>
    <w:rsid w:val="005B4DE4"/>
    <w:rsid w:val="005C5DB0"/>
    <w:rsid w:val="005F50EC"/>
    <w:rsid w:val="00624E3D"/>
    <w:rsid w:val="00634C90"/>
    <w:rsid w:val="00656AB1"/>
    <w:rsid w:val="006852CE"/>
    <w:rsid w:val="00695406"/>
    <w:rsid w:val="00696016"/>
    <w:rsid w:val="006C17E9"/>
    <w:rsid w:val="006C6D31"/>
    <w:rsid w:val="006C7720"/>
    <w:rsid w:val="006D38E8"/>
    <w:rsid w:val="006E62F6"/>
    <w:rsid w:val="006E7FA0"/>
    <w:rsid w:val="006F2E2D"/>
    <w:rsid w:val="007042D2"/>
    <w:rsid w:val="00754E3C"/>
    <w:rsid w:val="00782D08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15909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91CEA"/>
    <w:rsid w:val="00E02326"/>
    <w:rsid w:val="00E06D06"/>
    <w:rsid w:val="00E3002E"/>
    <w:rsid w:val="00E33446"/>
    <w:rsid w:val="00E371BF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D24B4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E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E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E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E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E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E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E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E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1967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2017-10-06T11:06:00Z</dcterms:created>
  <dc:creator>nribaric</dc:creator>
  <cp:lastModifiedBy>Valentina Delač</cp:lastModifiedBy>
  <cp:lastPrinted>2017-10-06T11:06:00Z</cp:lastPrinted>
  <dcterms:modified xmlns:xsi="http://www.w3.org/2001/XMLSchema-instance" xsi:type="dcterms:W3CDTF">2017-10-06T11:06:00Z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