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add5" w14:paraId="1daadd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322920">
        <w:t>6397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BD5E45">
        <w:t>FAMILY PRODUCT</w:t>
      </w:r>
      <w:r w:rsidR="00C508DB">
        <w:t xml:space="preserve"> </w:t>
      </w:r>
      <w:r w:rsidR="00B666B8">
        <w:t xml:space="preserve">d.o.o., </w:t>
      </w:r>
      <w:r w:rsidR="00BD5E45">
        <w:t>Donja Stubica, Podgorska 36,</w:t>
      </w:r>
      <w:r w:rsidR="00C508DB">
        <w:t xml:space="preserve"> </w:t>
      </w:r>
      <w:r w:rsidR="00B666B8">
        <w:t>MBS:080</w:t>
      </w:r>
      <w:r w:rsidR="003C484F">
        <w:t>195600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3C484F">
        <w:t>28122315565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40C3F">
        <w:t>1</w:t>
      </w:r>
      <w:r w:rsidR="00C508DB">
        <w:t>.</w:t>
      </w:r>
      <w:r w:rsidR="003C484F">
        <w:t xml:space="preserve">536,11 </w:t>
      </w:r>
      <w:r w:rsidR="005D4DDE">
        <w:t>k</w:t>
      </w:r>
      <w:r w:rsidR="003538DF">
        <w:t>u</w:t>
      </w:r>
      <w:r w:rsidR="00AC4528">
        <w:t>n</w:t>
      </w:r>
      <w:r w:rsidR="00CE475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07D72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6397</izvorni_sadrzaj>
    <derivirana_varijabla naziv="DomainObject.Predmet.Broj_1">6397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St-6397/2015</izvorni_sadrzaj>
    <derivirana_varijabla naziv="DomainObject.Predmet.OznakaBroj_1">St-6397/2015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FAMILY PRODUCT d.o.o. zastupanog po punomoćniku Vesna Srebačić</izvorni_sadrzaj>
    <derivirana_varijabla naziv="DomainObject.Predmet.ProtustrankaFormated_1">  FAMILY PRODUCT d.o.o. zastupanog po punomoćniku Vesna Srebačić</derivirana_varijabla>
  </DomainObject.Predmet.ProtustrankaFormated>
  <DomainObject.Predmet.ProtustrankaFormatedOIB>
    <izvorni_sadrzaj>  FAMILY PRODUCT d.o.o., OIB 28122315565 zastupanog po punomoćniku Vesna Srebačić</izvorni_sadrzaj>
    <derivirana_varijabla naziv="DomainObject.Predmet.ProtustrankaFormatedOIB_1">  FAMILY PRODUCT d.o.o., OIB 28122315565 zastupanog po punomoćniku Vesna Srebačić</derivirana_varijabla>
  </DomainObject.Predmet.ProtustrankaFormatedOIB>
  <DomainObject.Predmet.ProtustrankaFormatedWithAdress>
    <izvorni_sadrzaj> FAMILY PRODUCT d.o.o., Podgorska 36, 49240 Donja Stubica zastupanog po punomoćniku Vesna Srebačić</izvorni_sadrzaj>
    <derivirana_varijabla naziv="DomainObject.Predmet.ProtustrankaFormatedWithAdress_1"> FAMILY PRODUCT d.o.o., Podgorska 36, 49240 Donja Stubica zastupanog po punomoćniku Vesna Srebačić</derivirana_varijabla>
  </DomainObject.Predmet.ProtustrankaFormatedWithAdress>
  <DomainObject.Predmet.ProtustrankaFormatedWithAdressOIB>
    <izvorni_sadrzaj> FAMILY PRODUCT d.o.o., OIB 28122315565, Podgorska 36, 49240 Donja Stubica zastupanog po punomoćniku Vesna Srebačić</izvorni_sadrzaj>
    <derivirana_varijabla naziv="DomainObject.Predmet.ProtustrankaFormatedWithAdressOIB_1"> FAMILY PRODUCT d.o.o., OIB 28122315565, Podgorska 36, 49240 Donja Stubica zastupanog po punomoćniku Vesna Srebačić</derivirana_varijabla>
  </DomainObject.Predmet.ProtustrankaFormatedWithAdressOIB>
  <DomainObject.Predmet.ProtustrankaWithAdress>
    <izvorni_sadrzaj>FAMILY PRODUCT d.o.o. Podgorska 36, 49240 Donja Stubica</izvorni_sadrzaj>
    <derivirana_varijabla naziv="DomainObject.Predmet.ProtustrankaWithAdress_1">FAMILY PRODUCT d.o.o. Podgorska 36, 49240 Donja Stubica</derivirana_varijabla>
  </DomainObject.Predmet.ProtustrankaWithAdress>
  <DomainObject.Predmet.ProtustrankaWithAdressOIB>
    <izvorni_sadrzaj>FAMILY PRODUCT d.o.o., OIB 28122315565, Podgorska 36, 49240 Donja Stubica</izvorni_sadrzaj>
    <derivirana_varijabla naziv="DomainObject.Predmet.ProtustrankaWithAdressOIB_1">FAMILY PRODUCT d.o.o., OIB 28122315565, Podgorska 36, 49240 Donja Stubica</derivirana_varijabla>
  </DomainObject.Predmet.ProtustrankaWithAdressOIB>
  <DomainObject.Predmet.ProtustrankaNazivFormated>
    <izvorni_sadrzaj>FAMILY PRODUCT d.o.o.</izvorni_sadrzaj>
    <derivirana_varijabla naziv="DomainObject.Predmet.ProtustrankaNazivFormated_1">FAMILY PRODUCT d.o.o.</derivirana_varijabla>
  </DomainObject.Predmet.ProtustrankaNazivFormated>
  <DomainObject.Predmet.ProtustrankaNazivFormatedOIB>
    <izvorni_sadrzaj>FAMILY PRODUCT d.o.o., OIB 28122315565</izvorni_sadrzaj>
    <derivirana_varijabla naziv="DomainObject.Predmet.ProtustrankaNazivFormatedOIB_1">FAMILY PRODUCT d.o.o., OIB 28122315565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FAMILY PRODUCT d.o.o. zastupanog po punomoćniku Vesna Srebačić</item>
    </izvorni_sadrzaj>
    <derivirana_varijabla naziv="DomainObject.Predmet.ProtuStrankaListFormated_1">
      <item>FAMILY PRODUCT d.o.o. zastupanog po punomoćniku Vesna Srebačić</item>
    </derivirana_varijabla>
  </DomainObject.Predmet.ProtuStrankaListFormated>
  <DomainObject.Predmet.ProtuStrankaListFormatedOIB>
    <izvorni_sadrzaj>
      <item>FAMILY PRODUCT d.o.o., OIB 28122315565 zastupanog po punomoćniku Vesna Srebačić</item>
    </izvorni_sadrzaj>
    <derivirana_varijabla naziv="DomainObject.Predmet.ProtuStrankaListFormatedOIB_1">
      <item>FAMILY PRODUCT d.o.o., OIB 28122315565 zastupanog po punomoćniku Vesna Srebačić</item>
    </derivirana_varijabla>
  </DomainObject.Predmet.ProtuStrankaListFormatedOIB>
  <DomainObject.Predmet.ProtuStrankaListFormatedWithAdress>
    <izvorni_sadrzaj>
      <item>FAMILY PRODUCT d.o.o., Podgorska 36, 49240 Donja Stubica zastupanog po punomoćniku Vesna Srebačić</item>
    </izvorni_sadrzaj>
    <derivirana_varijabla naziv="DomainObject.Predmet.ProtuStrankaListFormatedWithAdress_1">
      <item>FAMILY PRODUCT d.o.o., Podgorska 36, 49240 Donja Stubica zastupanog po punomoćniku Vesna Srebačić</item>
    </derivirana_varijabla>
  </DomainObject.Predmet.ProtuStrankaListFormatedWithAdress>
  <DomainObject.Predmet.ProtuStrankaListFormatedWithAdressOIB>
    <izvorni_sadrzaj>
      <item>FAMILY PRODUCT d.o.o., OIB 28122315565, Podgorska 36, 49240 Donja Stubica zastupanog po punomoćniku Vesna Srebačić</item>
    </izvorni_sadrzaj>
    <derivirana_varijabla naziv="DomainObject.Predmet.ProtuStrankaListFormatedWithAdressOIB_1">
      <item>FAMILY PRODUCT d.o.o., OIB 28122315565, Podgorska 36, 49240 Donja Stubica zastupanog po punomoćniku Vesna Srebačić</item>
    </derivirana_varijabla>
  </DomainObject.Predmet.ProtuStrankaListFormatedWithAdressOIB>
  <DomainObject.Predmet.ProtuStrankaListNazivFormated>
    <izvorni_sadrzaj>
      <item>FAMILY PRODUCT d.o.o.</item>
    </izvorni_sadrzaj>
    <derivirana_varijabla naziv="DomainObject.Predmet.ProtuStrankaListNazivFormated_1">
      <item>FAMILY PRODUCT d.o.o.</item>
    </derivirana_varijabla>
  </DomainObject.Predmet.ProtuStrankaListNazivFormated>
  <DomainObject.Predmet.ProtuStrankaListNazivFormatedOIB>
    <izvorni_sadrzaj>
      <item>FAMILY PRODUCT d.o.o., OIB 28122315565</item>
    </izvorni_sadrzaj>
    <derivirana_varijabla naziv="DomainObject.Predmet.ProtuStrankaListNazivFormatedOIB_1">
      <item>FAMILY PRODUCT d.o.o., OIB 28122315565</item>
    </derivirana_varijabla>
  </DomainObject.Predmet.ProtuStrankaListNazivFormatedOIB>
  <DomainObject.Predmet.OstaliListFormated>
    <izvorni_sadrzaj>
      <item>Vesna Srebačić punomoćnik sudionika u postupku FAMILY PRODUCT d.o.o.</item>
    </izvorni_sadrzaj>
    <derivirana_varijabla naziv="DomainObject.Predmet.OstaliListFormated_1">
      <item>Vesna Srebačić punomoćnik sudionika u postupku FAMILY PRODUCT d.o.o.</item>
    </derivirana_varijabla>
  </DomainObject.Predmet.OstaliListFormated>
  <DomainObject.Predmet.OstaliListFormatedOIB>
    <izvorni_sadrzaj>
      <item>Vesna Srebačić, OIB 42556559404 punomoćnik sudionika u postupku FAMILY PRODUCT d.o.o.</item>
    </izvorni_sadrzaj>
    <derivirana_varijabla naziv="DomainObject.Predmet.OstaliListFormatedOIB_1">
      <item>Vesna Srebačić, OIB 42556559404 punomoćnik sudionika u postupku FAMILY PRODUCT d.o.o.</item>
    </derivirana_varijabla>
  </DomainObject.Predmet.OstaliListFormatedOIB>
  <DomainObject.Predmet.OstaliListFormatedWithAdress>
    <izvorni_sadrzaj>
      <item>Vesna Srebačić, Podgorska 36, 49240 Donja Stubica punomoćnik sudionika u postupku FAMILY PRODUCT d.o.o.</item>
    </izvorni_sadrzaj>
    <derivirana_varijabla naziv="DomainObject.Predmet.OstaliListFormatedWithAdress_1">
      <item>Vesna Srebačić, Podgorska 36, 49240 Donja Stubica punomoćnik sudionika u postupku FAMILY PRODUCT d.o.o.</item>
    </derivirana_varijabla>
  </DomainObject.Predmet.OstaliListFormatedWithAdress>
  <DomainObject.Predmet.OstaliListFormatedWithAdressOIB>
    <izvorni_sadrzaj>
      <item>Vesna Srebačić, OIB 42556559404, Podgorska 36, 49240 Donja Stubica punomoćnik sudionika u postupku FAMILY PRODUCT d.o.o.</item>
    </izvorni_sadrzaj>
    <derivirana_varijabla naziv="DomainObject.Predmet.OstaliListFormatedWithAdressOIB_1">
      <item>Vesna Srebačić, OIB 42556559404, Podgorska 36, 49240 Donja Stubica punomoćnik sudionika u postupku FAMILY PRODUCT d.o.o.</item>
    </derivirana_varijabla>
  </DomainObject.Predmet.OstaliListFormatedWithAdressOIB>
  <DomainObject.Predmet.OstaliListNazivFormated>
    <izvorni_sadrzaj>
      <item>Vesna Srebačić</item>
    </izvorni_sadrzaj>
    <derivirana_varijabla naziv="DomainObject.Predmet.OstaliListNazivFormated_1">
      <item>Vesna Srebačić</item>
    </derivirana_varijabla>
  </DomainObject.Predmet.OstaliListNazivFormated>
  <DomainObject.Predmet.OstaliListNazivFormatedOIB>
    <izvorni_sadrzaj>
      <item>Vesna Srebačić, OIB 42556559404</item>
    </izvorni_sadrzaj>
    <derivirana_varijabla naziv="DomainObject.Predmet.OstaliListNazivFormatedOIB_1">
      <item>Vesna Srebačić, OIB 42556559404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FAMILY PRODUCT d.o.o.</izvorni_sadrzaj>
    <derivirana_varijabla naziv="DomainObject.Predmet.ProtustrankaIDrugi_1">FAMILY PRODUCT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FAMILY PRODUCT d.o.o., OIB 28122315565, Podgorska 36, 49240 Donja Stubica</izvorni_sadrzaj>
    <derivirana_varijabla naziv="DomainObject.Predmet.ProtustrankaIDrugiAdressOIB_1">FAMILY PRODUCT d.o.o., OIB 28122315565, Podgorska 36,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FAMILY PRODUCT d.o.o.</item>
      <item>Vesna Srebačić</item>
    </izvorni_sadrzaj>
    <derivirana_varijabla naziv="DomainObject.Predmet.SudioniciListNaziv_1">
      <item>FINA Regionalni centar Zagreb</item>
      <item>FAMILY PRODUCT d.o.o.</item>
      <item>Vesna Srebačić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FAMILY PRODUCT d.o.o., OIB 28122315565, Podgorska 36,49240 Donja Stubica</item>
      <item>Vesna Srebačić, OIB 42556559404, Podgorska 36,49240 Donja Stubica</item>
    </izvorni_sadrzaj>
    <derivirana_varijabla naziv="DomainObject.Predmet.SudioniciListAdressOIB_1">
      <item>FINA Regionalni centar Zagreb, OIB 85821130368, Trg svibanjskih žrtava 1995. br. 1,10000 Zagreb</item>
      <item>FAMILY PRODUCT d.o.o., OIB 28122315565, Podgorska 36,49240 Donja Stubica</item>
      <item>Vesna Srebačić, OIB 42556559404, Podgorska 36,49240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28122315565</item>
      <item>, OIB 42556559404</item>
    </izvorni_sadrzaj>
    <derivirana_varijabla naziv="DomainObject.Predmet.SudioniciListNazivOIB_1">
      <item>, OIB 85821130368</item>
      <item>, OIB 28122315565</item>
      <item>, OIB 42556559404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1330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2016-10-19T13:35:00Z</dcterms:created>
  <dc:creator>ilukac</dc:creator>
  <cp:lastModifiedBy>Violeta Rihtar</cp:lastModifiedBy>
  <cp:lastPrinted>2016-10-19T13:39:00Z</cp:lastPrinted>
  <dcterms:modified xmlns:xsi="http://www.w3.org/2001/XMLSchema-instance" xsi:type="dcterms:W3CDTF">2016-10-20T08:00:00Z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