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c647" w14:paraId="5e3c647" w:rsidRDefault="00660FEF" w:rsidP="00660FEF" w:rsidR="00660FEF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</w:t>
      </w:r>
      <w:r w:rsidR="00C91390">
        <w:t>88</w:t>
      </w:r>
    </w:p>
    <w:p w:rsidRDefault="00EF1976" w:rsidP="0073588E" w:rsidR="00EF1976" w:rsidRPr="00EF1D21"/>
    <w:p w:rsidRDefault="00EF1976" w:rsidP="0073588E" w:rsidR="00EF1976" w:rsidRPr="00EF1D21"/>
    <w:p w:rsidRDefault="00660FEF" w:rsidP="0073588E" w:rsidR="00660FEF">
      <w:pPr>
        <w:jc w:val="center"/>
        <w:rPr>
          <w:bCs/>
        </w:rPr>
      </w:pPr>
    </w:p>
    <w:p w:rsidRDefault="004D6A56" w:rsidP="0073588E" w:rsidR="008965D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47CB8" w:rsidP="0073588E" w:rsidR="00F47CB8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</w:t>
      </w:r>
      <w:r w:rsidRPr="002D4B96">
        <w:t>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F47CB8">
        <w:t xml:space="preserve">torović iz Pule, Koparska 37, </w:t>
      </w:r>
      <w:r w:rsidR="00C91390">
        <w:t>12</w:t>
      </w:r>
      <w:r w:rsidR="00FF3DD5">
        <w:t>.</w:t>
      </w:r>
      <w:r w:rsidR="00F47CB8">
        <w:t xml:space="preserve"> </w:t>
      </w:r>
      <w:r w:rsidR="00C91390">
        <w:t xml:space="preserve">listopada </w:t>
      </w:r>
      <w:r w:rsidR="00F47CB8">
        <w:t>2018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660FEF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F47CB8">
        <w:t>za razdoblje od</w:t>
      </w:r>
      <w:r w:rsidR="00AD470D">
        <w:t xml:space="preserve"> 9. </w:t>
      </w:r>
      <w:r w:rsidR="00C91390">
        <w:t xml:space="preserve">srpnja </w:t>
      </w:r>
      <w:r w:rsidR="00AD470D">
        <w:t>201</w:t>
      </w:r>
      <w:r w:rsidR="00660FEF">
        <w:t>8</w:t>
      </w:r>
      <w:r w:rsidR="00AD470D">
        <w:t xml:space="preserve">. </w:t>
      </w:r>
      <w:r w:rsidR="00F47CB8">
        <w:t xml:space="preserve">do 9. </w:t>
      </w:r>
      <w:r w:rsidR="00C91390">
        <w:t xml:space="preserve">listopada </w:t>
      </w:r>
      <w:r w:rsidR="00F47CB8">
        <w:t xml:space="preserve">2018. u iznosu od </w:t>
      </w:r>
      <w:r w:rsidR="00C91390">
        <w:t>605</w:t>
      </w:r>
      <w:r w:rsidR="00660FEF">
        <w:t xml:space="preserve">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47CB8" w:rsidP="00EF3160" w:rsidR="00EF3160">
      <w:pPr>
        <w:ind w:firstLine="720"/>
        <w:jc w:val="both"/>
        <w:rPr>
          <w:bCs/>
        </w:rPr>
      </w:pPr>
      <w:r>
        <w:rPr>
          <w:bCs/>
        </w:rPr>
        <w:t>Podneskom od 1</w:t>
      </w:r>
      <w:r w:rsidR="00A646FE">
        <w:rPr>
          <w:bCs/>
        </w:rPr>
        <w:t>1</w:t>
      </w:r>
      <w:r>
        <w:rPr>
          <w:bCs/>
        </w:rPr>
        <w:t xml:space="preserve">. </w:t>
      </w:r>
      <w:r w:rsidR="00A646FE">
        <w:rPr>
          <w:bCs/>
        </w:rPr>
        <w:t xml:space="preserve">listopada </w:t>
      </w:r>
      <w:r>
        <w:rPr>
          <w:bCs/>
        </w:rPr>
        <w:t>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</w:t>
      </w:r>
      <w:r w:rsidR="00AD470D">
        <w:rPr>
          <w:bCs/>
        </w:rPr>
        <w:t xml:space="preserve">od </w:t>
      </w:r>
      <w:r w:rsidRPr="00F47CB8">
        <w:rPr>
          <w:bCs/>
        </w:rPr>
        <w:t xml:space="preserve">9. </w:t>
      </w:r>
      <w:r w:rsidR="00A646FE">
        <w:rPr>
          <w:bCs/>
        </w:rPr>
        <w:t xml:space="preserve">srpnja </w:t>
      </w:r>
      <w:r w:rsidRPr="00F47CB8">
        <w:rPr>
          <w:bCs/>
        </w:rPr>
        <w:t>201</w:t>
      </w:r>
      <w:r w:rsidR="00660FEF">
        <w:rPr>
          <w:bCs/>
        </w:rPr>
        <w:t>8</w:t>
      </w:r>
      <w:r w:rsidRPr="00F47CB8">
        <w:rPr>
          <w:bCs/>
        </w:rPr>
        <w:t xml:space="preserve">. do 9. </w:t>
      </w:r>
      <w:r w:rsidR="00A646FE">
        <w:rPr>
          <w:bCs/>
        </w:rPr>
        <w:t xml:space="preserve">listopada </w:t>
      </w:r>
      <w:r w:rsidRPr="00F47CB8">
        <w:rPr>
          <w:bCs/>
        </w:rPr>
        <w:t>2018.</w:t>
      </w:r>
      <w:r>
        <w:rPr>
          <w:bCs/>
        </w:rPr>
        <w:t xml:space="preserve">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 te </w:t>
      </w:r>
      <w:r w:rsidR="00A646FE">
        <w:rPr>
          <w:bCs/>
        </w:rPr>
        <w:t xml:space="preserve">485,00 </w:t>
      </w:r>
      <w:r>
        <w:rPr>
          <w:bCs/>
        </w:rPr>
        <w:t xml:space="preserve">kn </w:t>
      </w:r>
      <w:r w:rsidR="00567BD5">
        <w:rPr>
          <w:bCs/>
        </w:rPr>
        <w:t xml:space="preserve">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 w:rsidR="00AD470D">
        <w:rPr>
          <w:bCs/>
        </w:rPr>
        <w:t xml:space="preserve"> </w:t>
      </w:r>
      <w:r>
        <w:rPr>
          <w:bCs/>
        </w:rPr>
        <w:t>zajedno sa troškovima</w:t>
      </w:r>
      <w:r w:rsidR="00520141">
        <w:rPr>
          <w:bCs/>
        </w:rPr>
        <w:t xml:space="preserve">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AD470D">
        <w:rPr>
          <w:bCs/>
        </w:rPr>
        <w:t xml:space="preserve">dnosno u ukupnom iznosu od </w:t>
      </w:r>
      <w:r w:rsidR="00A646FE">
        <w:rPr>
          <w:bCs/>
        </w:rPr>
        <w:t>605,00</w:t>
      </w:r>
      <w:r>
        <w:rPr>
          <w:bCs/>
        </w:rPr>
        <w:t xml:space="preserve"> </w:t>
      </w:r>
      <w:r w:rsidR="00567BD5">
        <w:rPr>
          <w:bCs/>
        </w:rPr>
        <w:t>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>,</w:t>
      </w:r>
      <w:r w:rsidR="002B619F">
        <w:t xml:space="preserve"> </w:t>
      </w:r>
      <w:r w:rsidR="00520141">
        <w:t>parkirn</w:t>
      </w:r>
      <w:r w:rsidR="00507F07">
        <w:t>e</w:t>
      </w:r>
      <w:r w:rsidR="00520141">
        <w:t xml:space="preserve"> kart</w:t>
      </w:r>
      <w:r w:rsidR="00507F07">
        <w:t>e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</w:t>
      </w:r>
      <w:r w:rsidR="00FF4387">
        <w:t>obavljanja poslova vezanih za stečjano upraviteljsku dužnost</w:t>
      </w:r>
      <w:r w:rsidR="00AD470D">
        <w:t>)</w:t>
      </w:r>
      <w:r w:rsidRPr="00AA6DFA">
        <w:t>, ovaj sud je utvrdio da je zahtjev za odobrenje tih troškova</w:t>
      </w:r>
      <w:r w:rsidR="002B619F">
        <w:t xml:space="preserve">, zajedno sa troškovima </w:t>
      </w:r>
      <w:r w:rsidR="00520141">
        <w:t xml:space="preserve">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 xml:space="preserve">Slijedom navedenog, primjenom odredbe čl. 94. st. 1. Stečajnog zakona ("Narodne novine" broj 71/15; dalje: SZ) u vezi s čl. 13. st. 5. Pravilnika o porezu na dohodak („Narodne </w:t>
      </w:r>
      <w:r w:rsidRPr="00567BD5">
        <w:lastRenderedPageBreak/>
        <w:t>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BF229F">
        <w:t>12</w:t>
      </w:r>
      <w:r w:rsidR="00EF1D21" w:rsidRPr="00EF1D21">
        <w:t xml:space="preserve">. </w:t>
      </w:r>
      <w:r w:rsidR="00BF229F">
        <w:t xml:space="preserve">listopada </w:t>
      </w:r>
      <w:r w:rsidR="008965DC" w:rsidRPr="00EF1D21">
        <w:t>201</w:t>
      </w:r>
      <w:r w:rsidR="00F47CB8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B05C6F" w:rsidP="005E0F3F" w:rsidR="00B05C6F">
      <w:pPr>
        <w:pStyle w:val="Bezproreda"/>
        <w:ind w:left="7080"/>
        <w:jc w:val="both"/>
      </w:pPr>
      <w:r w:rsidRPr="00405CD2">
        <w:t>Sutkinja:</w:t>
      </w:r>
    </w:p>
    <w:p w:rsidRDefault="00B05C6F" w:rsidP="005E0F3F" w:rsidR="00B05C6F" w:rsidRPr="00405CD2">
      <w:pPr>
        <w:pStyle w:val="Bezproreda"/>
        <w:ind w:firstLine="708" w:left="5664"/>
        <w:jc w:val="both"/>
      </w:pPr>
      <w:r>
        <w:t xml:space="preserve">  </w:t>
      </w:r>
      <w:r w:rsidR="00D54EA6">
        <w:t xml:space="preserve">     </w:t>
      </w:r>
      <w:r w:rsidRPr="00405CD2">
        <w:t>Ema Brdovčak</w:t>
      </w:r>
    </w:p>
    <w:p w:rsidRDefault="00B05C6F" w:rsidP="005E0F3F" w:rsidR="00B05C6F" w:rsidRPr="00405CD2">
      <w:pPr>
        <w:pStyle w:val="Bezproreda"/>
        <w:jc w:val="both"/>
      </w:pPr>
      <w:r w:rsidRPr="00405CD2">
        <w:tab/>
      </w:r>
      <w:r w:rsidRPr="00405CD2">
        <w:tab/>
      </w:r>
      <w:r w:rsidRPr="00405CD2">
        <w:tab/>
      </w:r>
      <w:r w:rsidRPr="00405CD2">
        <w:tab/>
      </w:r>
      <w:r w:rsidRPr="00405CD2">
        <w:tab/>
      </w:r>
      <w:r w:rsidRPr="00405CD2">
        <w:tab/>
      </w:r>
      <w:r w:rsidRPr="00405CD2">
        <w:tab/>
      </w:r>
    </w:p>
    <w:p w:rsidRDefault="0073588E" w:rsidP="0073588E" w:rsidR="0073588E" w:rsidRPr="00EF1D21">
      <w:pPr>
        <w:ind w:left="2160"/>
        <w:jc w:val="both"/>
      </w:pPr>
    </w:p>
    <w:p w:rsidRDefault="00EF1D21" w:rsidP="0073588E" w:rsidR="00EF1D21"/>
    <w:p w:rsidRDefault="00EF1D21" w:rsidP="0073588E" w:rsidR="00EF1D21" w:rsidRPr="00EF1D21"/>
    <w:p w:rsidRDefault="00FF4387" w:rsidP="00AD1726" w:rsidR="00FF4387"/>
    <w:p w:rsidRDefault="00FF4387" w:rsidP="00AD1726" w:rsidR="00FF4387"/>
    <w:p w:rsidRDefault="00AD1726" w:rsidP="00AD1726" w:rsidR="00AD1726">
      <w:r>
        <w:t>UPUTA O PRAVNOM LIJEKU:</w:t>
      </w:r>
    </w:p>
    <w:p w:rsidRDefault="00AD1726" w:rsidP="00FF438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660FEF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DF" w:rsidR="00CC2CDF">
      <w:r>
        <w:separator/>
      </w:r>
    </w:p>
  </w:endnote>
  <w:endnote w:id="0" w:type="continuationSeparator">
    <w:p w:rsidRDefault="00CC2CDF" w:rsidR="00CC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6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DF" w:rsidR="00CC2CDF">
      <w:r>
        <w:separator/>
      </w:r>
    </w:p>
  </w:footnote>
  <w:footnote w:id="0" w:type="continuationSeparator">
    <w:p w:rsidRDefault="00CC2CDF" w:rsidR="00CC2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29F" w:rsidP="00BF229F" w:rsidR="00BF229F">
    <w:pPr>
      <w:pStyle w:val="Zaglavlje"/>
      <w:jc w:val="right"/>
    </w:pPr>
    <w:r>
      <w:tab/>
    </w:r>
    <w:r>
      <w:tab/>
      <w:t>8 St-596/13-88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63D" w:rsidP="00A45EAD" w:rsidR="0029163D" w:rsidRPr="0029163D">
    <w:pPr>
      <w:ind w:firstLine="708"/>
      <w:rPr>
        <w:sz w:val="20"/>
        <w:szCs w:val="20"/>
      </w:rPr>
    </w:pPr>
    <w:r w:rsidRPr="0029163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9163D" w:rsidP="00210E4E" w:rsidR="0029163D" w:rsidRPr="0029163D">
    <w:pPr>
      <w:rPr>
        <w:sz w:val="20"/>
        <w:szCs w:val="20"/>
      </w:rPr>
    </w:pPr>
    <w:r w:rsidRPr="0029163D">
      <w:rPr>
        <w:rFonts w:eastAsia="MS Mincho"/>
        <w:sz w:val="20"/>
        <w:szCs w:val="20"/>
      </w:rPr>
      <w:t>REPUBLIKA HRVATSKA</w:t>
    </w:r>
  </w:p>
  <w:p w:rsidRDefault="0029163D" w:rsidP="00210E4E" w:rsidR="0029163D" w:rsidRPr="0029163D">
    <w:pPr>
      <w:rPr>
        <w:sz w:val="20"/>
        <w:szCs w:val="20"/>
      </w:rPr>
    </w:pPr>
    <w:r w:rsidRPr="0029163D">
      <w:rPr>
        <w:rFonts w:eastAsia="MS Mincho"/>
        <w:sz w:val="20"/>
        <w:szCs w:val="20"/>
      </w:rPr>
      <w:t>TRGOVAČKI SUD U RIJECI</w:t>
    </w:r>
  </w:p>
  <w:p w:rsidRDefault="0029163D" w:rsidP="00A45EAD" w:rsidR="0029163D" w:rsidRPr="0029163D">
    <w:pPr>
      <w:rPr>
        <w:rFonts w:eastAsia="MS Mincho"/>
        <w:sz w:val="20"/>
        <w:szCs w:val="20"/>
      </w:rPr>
    </w:pPr>
    <w:r w:rsidRPr="0029163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64C33"/>
    <w:rsid w:val="00191C72"/>
    <w:rsid w:val="001C05C1"/>
    <w:rsid w:val="001D5070"/>
    <w:rsid w:val="00205A06"/>
    <w:rsid w:val="00241D24"/>
    <w:rsid w:val="00274354"/>
    <w:rsid w:val="00287F3B"/>
    <w:rsid w:val="0029163D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07F07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60FEF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1604"/>
    <w:rsid w:val="009B2E65"/>
    <w:rsid w:val="00A15995"/>
    <w:rsid w:val="00A30514"/>
    <w:rsid w:val="00A521BC"/>
    <w:rsid w:val="00A646FE"/>
    <w:rsid w:val="00A972F7"/>
    <w:rsid w:val="00AA6DFA"/>
    <w:rsid w:val="00AD1726"/>
    <w:rsid w:val="00AD470D"/>
    <w:rsid w:val="00AF3BFB"/>
    <w:rsid w:val="00B029EF"/>
    <w:rsid w:val="00B05C6F"/>
    <w:rsid w:val="00B20414"/>
    <w:rsid w:val="00B649AB"/>
    <w:rsid w:val="00B74498"/>
    <w:rsid w:val="00B947B8"/>
    <w:rsid w:val="00BB558B"/>
    <w:rsid w:val="00BF229F"/>
    <w:rsid w:val="00C52584"/>
    <w:rsid w:val="00C57695"/>
    <w:rsid w:val="00C7136A"/>
    <w:rsid w:val="00C741AF"/>
    <w:rsid w:val="00C91390"/>
    <w:rsid w:val="00C97834"/>
    <w:rsid w:val="00CB6FCF"/>
    <w:rsid w:val="00CC2CDF"/>
    <w:rsid w:val="00CE58EB"/>
    <w:rsid w:val="00D06E23"/>
    <w:rsid w:val="00D201E2"/>
    <w:rsid w:val="00D3599D"/>
    <w:rsid w:val="00D441BF"/>
    <w:rsid w:val="00D54EA6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47CB8"/>
    <w:rsid w:val="00F8251E"/>
    <w:rsid w:val="00F90F1A"/>
    <w:rsid w:val="00F95F67"/>
    <w:rsid w:val="00FF3DD5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05C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05C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2016.</izvorni_sadrzaj>
    <derivirana_varijabla naziv="DomainObject.Predmet.DatumZadnjeOdrzaneSudskeRadnje_1">18. siječnja 2016.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St-596/2013-78</izvorni_sadrzaj>
    <derivirana_varijabla naziv="DomainObject.PredzadnjaOdlukaIzPredmeta.Oznaka_1">St-596/2013-78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411</properties:Words>
  <properties:Characters>2164</properties:Characters>
  <properties:Lines>62</properties:Lines>
  <properties:Paragraphs>17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2018-10-12T07:08:00Z</dcterms:created>
  <dc:creator>M San Grupa</dc:creator>
  <cp:lastModifiedBy>Renata Valić</cp:lastModifiedBy>
  <cp:lastPrinted>2018-10-12T07:24:00Z</cp:lastPrinted>
  <dcterms:modified xmlns:xsi="http://www.w3.org/2001/XMLSchema-instance" xsi:type="dcterms:W3CDTF">2018-10-12T11:10:00Z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trošak stečajnom 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