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917ae" w14:paraId="ad917ae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4D1651">
        <w:t>2659</w:t>
      </w:r>
      <w:r w:rsidR="00993073">
        <w:t>/16-</w:t>
      </w:r>
      <w:r w:rsidR="004D1651">
        <w:t>29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65182A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="004D1651" w:rsidRPr="0065182A">
        <w:t>MILLION j.d.o.o. za trgovinu i usluge, OIB 00021041865, Sisak, Marijana Celjaka 82</w:t>
      </w:r>
      <w:r w:rsidRPr="001C1696">
        <w:t xml:space="preserve">, </w:t>
      </w:r>
      <w:r w:rsidR="001C1696" w:rsidRPr="001C1696">
        <w:t>7</w:t>
      </w:r>
      <w:r w:rsidRPr="001C1696">
        <w:t xml:space="preserve">. </w:t>
      </w:r>
      <w:r w:rsidR="001C1696" w:rsidRPr="001C1696">
        <w:t>veljače</w:t>
      </w:r>
      <w:r w:rsidRPr="001C1696">
        <w:t xml:space="preserve"> 201</w:t>
      </w:r>
      <w:r w:rsidR="001C1696" w:rsidRPr="001C1696">
        <w:t>8</w:t>
      </w:r>
      <w:r w:rsidRPr="001C1696">
        <w:t>.,</w:t>
      </w:r>
    </w:p>
    <w:p w:rsidRDefault="00BB1111" w:rsidP="00843BBB" w:rsidR="00BB1111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241EA3">
      <w:pPr>
        <w:ind w:firstLine="708"/>
        <w:jc w:val="both"/>
      </w:pPr>
      <w:r w:rsidRPr="00A93839">
        <w:t xml:space="preserve">I. Otvara se stečajni postupak nad dužnikom </w:t>
      </w:r>
      <w:r w:rsidR="004D1651" w:rsidRPr="0065182A">
        <w:t>MILLION j.d.o.o. za trgovinu i usluge, OIB 00021041865, Sisak, Marijana Celjaka 82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1C1696">
        <w:t xml:space="preserve">Zagrebu </w:t>
      </w:r>
      <w:r w:rsidR="001C1696" w:rsidRPr="001C1696">
        <w:t>7</w:t>
      </w:r>
      <w:r w:rsidR="008E4EF5" w:rsidRPr="001C1696">
        <w:t xml:space="preserve">. </w:t>
      </w:r>
      <w:r w:rsidR="001C1696" w:rsidRPr="001C1696">
        <w:t>veljače</w:t>
      </w:r>
      <w:r w:rsidRPr="001C1696">
        <w:rPr>
          <w:lang w:val="pt-BR"/>
        </w:rPr>
        <w:t xml:space="preserve"> 201</w:t>
      </w:r>
      <w:r w:rsidR="001C1696" w:rsidRPr="001C1696">
        <w:rPr>
          <w:lang w:val="pt-BR"/>
        </w:rPr>
        <w:t>8</w:t>
      </w:r>
      <w:r w:rsidRPr="001C1696">
        <w:t xml:space="preserve">. u </w:t>
      </w:r>
      <w:r w:rsidR="00C70ACC" w:rsidRPr="001C1696">
        <w:t>1</w:t>
      </w:r>
      <w:r w:rsidR="00897002" w:rsidRPr="001C1696">
        <w:t>5</w:t>
      </w:r>
      <w:r w:rsidR="00C70ACC" w:rsidRPr="001C1696">
        <w:t>.</w:t>
      </w:r>
      <w:r w:rsidR="00241EA3" w:rsidRPr="001C1696">
        <w:t>0</w:t>
      </w:r>
      <w:r w:rsidR="00DC7C75" w:rsidRPr="001C1696">
        <w:t>0</w:t>
      </w:r>
      <w:r w:rsidRPr="001C1696">
        <w:t xml:space="preserve"> sati.</w:t>
      </w:r>
    </w:p>
    <w:p w:rsidRDefault="00A93839" w:rsidP="001C1696" w:rsidR="001C1696">
      <w:pPr>
        <w:ind w:firstLine="708"/>
      </w:pPr>
      <w:r w:rsidRPr="00DC7C75">
        <w:t xml:space="preserve">II. Za stečajnog upravitelja imenuje se </w:t>
      </w:r>
      <w:r w:rsidR="001C1696">
        <w:t>Irena Kelava, OIB:65378158056, Zagreb, Gredička 23.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 dužnikom </w:t>
      </w:r>
      <w:r w:rsidR="004D1651" w:rsidRPr="0065182A">
        <w:t>MILLION j.d.o.o. za trgovinu i usluge, OIB 00021041865, Sisak, Marijana Celjaka 82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690007" w:rsidP="00690007" w:rsidR="00690007" w:rsidRPr="0065182A">
      <w:pPr>
        <w:ind w:firstLine="708"/>
        <w:jc w:val="both"/>
      </w:pPr>
      <w:r w:rsidRPr="0065182A">
        <w:t xml:space="preserve">Financijska agencija, Regionalni centar Zagreb, podnijela je ovom sudu prijedlog za otvaranje stečajnog postupka nad dužnikom </w:t>
      </w:r>
      <w:r w:rsidR="004D1651" w:rsidRPr="0065182A">
        <w:t>MILLION j.d.o.o. za trgovinu i usluge, OIB 00021041865, Sisak, Marijana Celjaka 82</w:t>
      </w:r>
      <w:r w:rsidR="004D1651">
        <w:rPr>
          <w:lang w:val="pt-BR"/>
        </w:rPr>
        <w:t>.</w:t>
      </w:r>
      <w:r w:rsidRPr="0065182A">
        <w:t xml:space="preserve"> </w:t>
      </w:r>
    </w:p>
    <w:p w:rsidRDefault="004D1651" w:rsidP="004D1651" w:rsidR="004D1651" w:rsidRPr="0065182A">
      <w:pPr>
        <w:ind w:firstLine="709"/>
        <w:jc w:val="both"/>
      </w:pPr>
      <w:r w:rsidRPr="0065182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4D1651" w:rsidP="004D1651" w:rsidR="004D1651">
      <w:pPr>
        <w:ind w:firstLine="709"/>
        <w:jc w:val="both"/>
        <w:rPr>
          <w:lang w:val="en-GB"/>
        </w:rPr>
      </w:pPr>
      <w:r w:rsidRPr="0065182A">
        <w:t xml:space="preserve">Financijska agencija, kao predlagatelj, navela je u prijedlogu za otvaranje stečajnog postupka kako dužnik na dan 16. ožujka 2016. u Očevidniku redoslijeda osnova za plaćanje </w:t>
      </w:r>
      <w:r w:rsidRPr="0065182A">
        <w:lastRenderedPageBreak/>
        <w:t xml:space="preserve">ima evidentirane neizvršene osnove za plaćanje u neprekinutom razdoblju od 120 dana, u ukupnom iznosu od 32.965,95 kn, kao i da dužnik ima 2 zaposlena. </w:t>
      </w:r>
      <w:r w:rsidRPr="0065182A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0C4CD9" w:rsidP="000C4CD9" w:rsidR="000C4CD9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D1651" w:rsidP="004D1651" w:rsidR="004D1651" w:rsidRPr="0065182A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21. prosinca 2016., kojim je pozvan na ročište od 25. siječnja 2017., a na koje ročište nije pristupio te nije osporio predlagateljeve tvrdnje o postojanju stečajnog razloga nesposobnosti za plaćanje. Na ročište radi rasprave o uvjetima za otvaranje stečajnog postupka nad dužnikom određeno za 2. svibnja 2017. zastupnik po zakonu dužnika također nije pristupio. </w:t>
      </w:r>
    </w:p>
    <w:p w:rsidRDefault="00E82DB3" w:rsidP="00E82DB3" w:rsidR="00E82DB3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4D1651" w:rsidP="000C4CD9" w:rsidR="004D1651" w:rsidRPr="0065182A">
      <w:pPr>
        <w:ind w:firstLine="708"/>
        <w:jc w:val="both"/>
      </w:pPr>
      <w:r w:rsidRPr="0065182A">
        <w:t xml:space="preserve">Sukladno navedenoj odredbi, sud je uvidom u Zajednički informacijski sustav zemljišnih knjiga i katastra utvrdio da dužnik nije vlasnik nekretnina (list 40 spisa). </w:t>
      </w:r>
    </w:p>
    <w:p w:rsidRDefault="004D1651" w:rsidP="004D1651" w:rsidR="004D1651" w:rsidRPr="0065182A">
      <w:pPr>
        <w:pStyle w:val="Tijeloteksta"/>
        <w:ind w:firstLine="708"/>
      </w:pPr>
      <w:r w:rsidRPr="0065182A">
        <w:t xml:space="preserve">Spisu prileži i uvjerenje Ministarstva unutarnjih poslova, Policijska uprava Sisačko-moslavačka, od 20. srpnja 2017.(list 46 spisa) iz kojeg proizlazi da dužnik nije evidentiran kao vlasnik vozila. </w:t>
      </w:r>
    </w:p>
    <w:p w:rsidRDefault="004D1651" w:rsidP="00E82DB3" w:rsidR="00E82DB3">
      <w:pPr>
        <w:jc w:val="both"/>
      </w:pPr>
      <w:r>
        <w:tab/>
        <w:t xml:space="preserve">Uvidom u </w:t>
      </w:r>
      <w:r w:rsidR="000C4CD9">
        <w:t>Potvrdu</w:t>
      </w:r>
      <w:r>
        <w:t xml:space="preserve"> FINE od 2</w:t>
      </w:r>
      <w:r w:rsidR="000C4CD9">
        <w:t>3</w:t>
      </w:r>
      <w:r>
        <w:t>. prosinca 2016. (list 10</w:t>
      </w:r>
      <w:r w:rsidR="00E82DB3">
        <w:t xml:space="preserve"> spisa) utvrđeno je </w:t>
      </w:r>
      <w:r>
        <w:t>da dužnik na dan 23. prosinca 2016</w:t>
      </w:r>
      <w:r w:rsidR="00E82DB3">
        <w:t xml:space="preserve">. u Očevidniku redoslijeda osnova za plaćanje imao neizvršene osnove za plaćanje </w:t>
      </w:r>
      <w:r>
        <w:t>u neprekinutom razdoblju od 401</w:t>
      </w:r>
      <w:r w:rsidR="00E82DB3">
        <w:t xml:space="preserve"> dan</w:t>
      </w:r>
      <w:r>
        <w:t>a u ukupnom iznosu od 55.822,99</w:t>
      </w:r>
      <w:r w:rsidR="00E82DB3">
        <w:t xml:space="preserve"> kn.</w:t>
      </w:r>
    </w:p>
    <w:p w:rsidRDefault="00690007" w:rsidP="00E82DB3" w:rsidR="00690007" w:rsidRPr="0065182A">
      <w:pPr>
        <w:ind w:firstLine="708"/>
        <w:jc w:val="both"/>
      </w:pPr>
      <w:r w:rsidRPr="0065182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4D1651">
        <w:t>05. rujna</w:t>
      </w:r>
      <w:r w:rsidR="0011082B">
        <w:t xml:space="preserve">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E82DB3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4D1651">
        <w:t>05. rujna</w:t>
      </w:r>
      <w:r w:rsidR="0011082B">
        <w:t xml:space="preserve">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690007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690007">
        <w:t>podatke iz Zajedničkog informacijskog</w:t>
      </w:r>
      <w:r w:rsidR="00690007" w:rsidRPr="0065182A">
        <w:t xml:space="preserve"> sustav</w:t>
      </w:r>
      <w:r w:rsidR="00690007">
        <w:t>a</w:t>
      </w:r>
      <w:r w:rsidR="00690007" w:rsidRPr="0065182A">
        <w:t xml:space="preserve"> zemljišnih knjiga i katastra</w:t>
      </w:r>
      <w:r w:rsidR="00690007">
        <w:t xml:space="preserve"> te podatak od </w:t>
      </w:r>
      <w:r w:rsidR="00690007" w:rsidRPr="0065182A">
        <w:t xml:space="preserve">Ministarstva unutarnjih poslova, Policijska uprava </w:t>
      </w:r>
      <w:r w:rsidR="000C4CD9">
        <w:t>Sisačko-moslavačka</w:t>
      </w:r>
      <w:r w:rsidR="00E82DB3">
        <w:t xml:space="preserve">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lastRenderedPageBreak/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1C1696">
      <w:pPr>
        <w:jc w:val="center"/>
      </w:pPr>
      <w:r w:rsidRPr="00372077">
        <w:t xml:space="preserve">U </w:t>
      </w:r>
      <w:r w:rsidR="00C12410" w:rsidRPr="001C1696">
        <w:t>Zagreb</w:t>
      </w:r>
      <w:r w:rsidR="00CA4E71" w:rsidRPr="001C1696">
        <w:t xml:space="preserve">u </w:t>
      </w:r>
      <w:r w:rsidR="001C1696" w:rsidRPr="001C1696">
        <w:t>7</w:t>
      </w:r>
      <w:r w:rsidR="00934FAE" w:rsidRPr="001C1696">
        <w:t xml:space="preserve">. </w:t>
      </w:r>
      <w:r w:rsidR="001C1696" w:rsidRPr="001C1696">
        <w:t>veljače</w:t>
      </w:r>
      <w:r w:rsidR="00B6336F" w:rsidRPr="001C1696">
        <w:t xml:space="preserve"> </w:t>
      </w:r>
      <w:r w:rsidR="006A7E02" w:rsidRPr="001C1696">
        <w:t>201</w:t>
      </w:r>
      <w:r w:rsidR="001C1696" w:rsidRPr="001C1696">
        <w:t>8</w:t>
      </w:r>
      <w:r w:rsidR="00C12410" w:rsidRPr="001C1696">
        <w:t>.</w:t>
      </w:r>
    </w:p>
    <w:p w:rsidRDefault="00C12410" w:rsidP="00C12410" w:rsidR="00C12410" w:rsidRPr="001C1696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994453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994453" w:rsidP="007B64C7" w:rsidR="00994453">
      <w:pPr>
        <w:ind w:firstLine="708" w:left="3540"/>
        <w:jc w:val="right"/>
      </w:pPr>
    </w:p>
    <w:p w:rsidRDefault="00994453" w:rsidP="007B64C7" w:rsidR="00994453">
      <w:pPr>
        <w:ind w:firstLine="708" w:left="3540"/>
        <w:jc w:val="right"/>
      </w:pPr>
      <w:r>
        <w:t>Za točnost otpravka-ovlašteni službenik:</w:t>
      </w:r>
    </w:p>
    <w:p w:rsidRDefault="00994453" w:rsidP="007B64C7" w:rsidR="00994453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2B3342" w:rsidR="00D42E0E">
      <w:pPr>
        <w:pStyle w:val="Bezproreda"/>
      </w:pPr>
    </w:p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786C13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4D1651">
          <w:t>2659</w:t>
        </w:r>
        <w:r w:rsidR="00D12E99">
          <w:t>/</w:t>
        </w:r>
        <w:r w:rsidR="00993073">
          <w:t>16</w:t>
        </w:r>
        <w:r w:rsidR="006A7E02">
          <w:t>-</w:t>
        </w:r>
        <w:r w:rsidR="004D1651">
          <w:t>29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0C4CD9"/>
    <w:rsid w:val="0011082B"/>
    <w:rsid w:val="00144607"/>
    <w:rsid w:val="00154D5E"/>
    <w:rsid w:val="001933E2"/>
    <w:rsid w:val="001C1696"/>
    <w:rsid w:val="001D0B43"/>
    <w:rsid w:val="00205451"/>
    <w:rsid w:val="00210903"/>
    <w:rsid w:val="0023149C"/>
    <w:rsid w:val="00241EA3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C5B58"/>
    <w:rsid w:val="004D1651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0007"/>
    <w:rsid w:val="00693D34"/>
    <w:rsid w:val="006A7E02"/>
    <w:rsid w:val="006F05DF"/>
    <w:rsid w:val="0070027B"/>
    <w:rsid w:val="007859F3"/>
    <w:rsid w:val="00786C13"/>
    <w:rsid w:val="007A570C"/>
    <w:rsid w:val="007C030D"/>
    <w:rsid w:val="007E349A"/>
    <w:rsid w:val="00830ADC"/>
    <w:rsid w:val="00843BBB"/>
    <w:rsid w:val="0086652B"/>
    <w:rsid w:val="00897002"/>
    <w:rsid w:val="008A1754"/>
    <w:rsid w:val="008E4EF5"/>
    <w:rsid w:val="008E59F9"/>
    <w:rsid w:val="008F6699"/>
    <w:rsid w:val="008F76E8"/>
    <w:rsid w:val="009050DC"/>
    <w:rsid w:val="0093392E"/>
    <w:rsid w:val="00934FAE"/>
    <w:rsid w:val="0095290B"/>
    <w:rsid w:val="00971BF0"/>
    <w:rsid w:val="00975210"/>
    <w:rsid w:val="00992EBE"/>
    <w:rsid w:val="00993073"/>
    <w:rsid w:val="00994453"/>
    <w:rsid w:val="009B52EA"/>
    <w:rsid w:val="009B6435"/>
    <w:rsid w:val="009B7AB6"/>
    <w:rsid w:val="009C6B90"/>
    <w:rsid w:val="009D1342"/>
    <w:rsid w:val="009E4E4C"/>
    <w:rsid w:val="009F6592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8024A"/>
    <w:rsid w:val="00B8114B"/>
    <w:rsid w:val="00B83F80"/>
    <w:rsid w:val="00BA6A23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42E0E"/>
    <w:rsid w:val="00D85CC6"/>
    <w:rsid w:val="00DC268C"/>
    <w:rsid w:val="00DC7C75"/>
    <w:rsid w:val="00E23F79"/>
    <w:rsid w:val="00E46026"/>
    <w:rsid w:val="00E67E76"/>
    <w:rsid w:val="00E82DB3"/>
    <w:rsid w:val="00E9061C"/>
    <w:rsid w:val="00EB51F8"/>
    <w:rsid w:val="00ED0205"/>
    <w:rsid w:val="00ED64F3"/>
    <w:rsid w:val="00F018A0"/>
    <w:rsid w:val="00F24636"/>
    <w:rsid w:val="00F51E11"/>
    <w:rsid w:val="00F61CF3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44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4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4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4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4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44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4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4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4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4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predlagatelju
2.	 dužniku 
3.	 zz dužnika
4.	 st. upravitelju
5.	 stečajni upisnik
6.	 sudski registar elektronski odmah i po pravomoćnosti elektronski i neposredno
7.	 e-oglasna ploča TSZG
8.	 ŽDO u Sisku, Sisak, Ferde Hefelea 57 (obilaznica)
9.	Porezna uprava Zagreb
10.	 Ministarstvo pravosuđa RH</izvorni_sadrzaj>
    <derivirana_varijabla naziv="DomainObject.Primjedba_1">DNA:
1.	predlagatelju
2.	 dužniku 
3.	 zz dužnika
4.	 st. upravitelju
5.	 stečajni upisnik
6.	 sudski registar elektronski odmah i po pravomoćnosti elektronski i neposredno
7.	 e-oglasna ploča TSZG
8.	 ŽDO u Sisku, Sisak, Ferde Hefelea 57 (obilaznica)
9.	Porezna uprava Zagreb
10.	 Ministarstvo pravosuđa RH</derivirana_varijabla>
  </DomainObject.Primjedba>
  <DomainObject.Oznaka>
    <izvorni_sadrzaj>St-2659/2016-29</izvorni_sadrzaj>
    <derivirana_varijabla naziv="DomainObject.Oznaka_1">St-2659/2016-29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2659</izvorni_sadrzaj>
    <derivirana_varijabla naziv="DomainObject.Predmet.Broj_1">2659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St-2659/2016</izvorni_sadrzaj>
    <derivirana_varijabla naziv="DomainObject.Predmet.OznakaBroj_1">St-2659/2016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MILLION j.d.o.o. zastupanog po punomoćniku Femi Salihi</izvorni_sadrzaj>
    <derivirana_varijabla naziv="DomainObject.Predmet.ProtustrankaFormated_1">  MILLION j.d.o.o. zastupanog po punomoćniku Femi Salihi</derivirana_varijabla>
  </DomainObject.Predmet.ProtustrankaFormated>
  <DomainObject.Predmet.ProtustrankaFormatedOIB>
    <izvorni_sadrzaj>  MILLION j.d.o.o., OIB 00021041865 zastupanog po punomoćniku Femi Salihi</izvorni_sadrzaj>
    <derivirana_varijabla naziv="DomainObject.Predmet.ProtustrankaFormatedOIB_1">  MILLION j.d.o.o., OIB 00021041865 zastupanog po punomoćniku Femi Salihi</derivirana_varijabla>
  </DomainObject.Predmet.ProtustrankaFormatedOIB>
  <DomainObject.Predmet.ProtustrankaFormatedWithAdress>
    <izvorni_sadrzaj> MILLION j.d.o.o., Marijana Celjaka 82, 44000 Sisak zastupanog po punomoćniku Femi Salihi</izvorni_sadrzaj>
    <derivirana_varijabla naziv="DomainObject.Predmet.ProtustrankaFormatedWithAdress_1"> MILLION j.d.o.o., Marijana Celjaka 82, 44000 Sisak zastupanog po punomoćniku Femi Salihi</derivirana_varijabla>
  </DomainObject.Predmet.ProtustrankaFormatedWithAdress>
  <DomainObject.Predmet.ProtustrankaFormatedWithAdressOIB>
    <izvorni_sadrzaj> MILLION j.d.o.o., OIB 00021041865, Marijana Celjaka 82, 44000 Sisak zastupanog po punomoćniku Femi Salihi</izvorni_sadrzaj>
    <derivirana_varijabla naziv="DomainObject.Predmet.ProtustrankaFormatedWithAdressOIB_1"> MILLION j.d.o.o., OIB 00021041865, Marijana Celjaka 82, 44000 Sisak zastupanog po punomoćniku Femi Salihi</derivirana_varijabla>
  </DomainObject.Predmet.ProtustrankaFormatedWithAdressOIB>
  <DomainObject.Predmet.ProtustrankaWithAdress>
    <izvorni_sadrzaj>MILLION j.d.o.o. Marijana Celjaka 82, 44000 Sisak</izvorni_sadrzaj>
    <derivirana_varijabla naziv="DomainObject.Predmet.ProtustrankaWithAdress_1">MILLION j.d.o.o. Marijana Celjaka 82, 44000 Sisak</derivirana_varijabla>
  </DomainObject.Predmet.ProtustrankaWithAdress>
  <DomainObject.Predmet.ProtustrankaWithAdressOIB>
    <izvorni_sadrzaj>MILLION j.d.o.o., OIB 00021041865, Marijana Celjaka 82, 44000 Sisak</izvorni_sadrzaj>
    <derivirana_varijabla naziv="DomainObject.Predmet.ProtustrankaWithAdressOIB_1">MILLION j.d.o.o., OIB 00021041865, Marijana Celjaka 82, 44000 Sisak</derivirana_varijabla>
  </DomainObject.Predmet.ProtustrankaWithAdressOIB>
  <DomainObject.Predmet.ProtustrankaNazivFormated>
    <izvorni_sadrzaj>MILLION j.d.o.o.</izvorni_sadrzaj>
    <derivirana_varijabla naziv="DomainObject.Predmet.ProtustrankaNazivFormated_1">MILLION j.d.o.o.</derivirana_varijabla>
  </DomainObject.Predmet.ProtustrankaNazivFormated>
  <DomainObject.Predmet.ProtustrankaNazivFormatedOIB>
    <izvorni_sadrzaj>MILLION j.d.o.o., OIB 00021041865</izvorni_sadrzaj>
    <derivirana_varijabla naziv="DomainObject.Predmet.ProtustrankaNazivFormatedOIB_1">MILLION j.d.o.o., OIB 00021041865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Femi Salihi; VJEROVNICI</izvorni_sadrzaj>
    <derivirana_varijabla naziv="DomainObject.Predmet.StrankaFormated_1">  FINA Regionalni centar Zagreb; Femi Salihi; VJEROVNICI</derivirana_varijabla>
  </DomainObject.Predmet.StrankaFormated>
  <DomainObject.Predmet.StrankaFormatedOIB>
    <izvorni_sadrzaj>  FINA Regionalni centar Zagreb, OIB 85821130368; Femi Salihi, OIB 41648742141; VJEROVNICI</izvorni_sadrzaj>
    <derivirana_varijabla naziv="DomainObject.Predmet.StrankaFormatedOIB_1">  FINA Regionalni centar Zagreb, OIB 85821130368; Femi Salihi, OIB 41648742141; VJEROVNICI</derivirana_varijabla>
  </DomainObject.Predmet.StrankaFormatedOIB>
  <DomainObject.Predmet.StrankaFormatedWithAdress>
    <izvorni_sadrzaj> FINA Regionalni centar Zagreb, Trg svibanjskih žrtava 1995. 1, 10000 Zagreb; Femi Salihi, Marijana Celjaka 82, 44000 Sisak; VJEROVNICI</izvorni_sadrzaj>
    <derivirana_varijabla naziv="DomainObject.Predmet.StrankaFormatedWithAdress_1"> FINA Regionalni centar Zagreb, Trg svibanjskih žrtava 1995. 1, 10000 Zagreb; Femi Salihi, Marijana Celjaka 82, 44000 Sisak; VJEROVNICI</derivirana_varijabla>
  </DomainObject.Predmet.StrankaFormatedWithAdress>
  <DomainObject.Predmet.StrankaFormatedWithAdressOIB>
    <izvorni_sadrzaj> FINA Regionalni centar Zagreb, OIB 85821130368, Trg svibanjskih žrtava 1995. 1, 10000 Zagreb; Femi Salihi, OIB 41648742141, Marijana Celjaka 82, 44000 Sisak; VJEROVNICI</izvorni_sadrzaj>
    <derivirana_varijabla naziv="DomainObject.Predmet.StrankaFormatedWithAdressOIB_1"> FINA Regionalni centar Zagreb, OIB 85821130368, Trg svibanjskih žrtava 1995. 1, 10000 Zagreb; Femi Salihi, OIB 41648742141, Marijana Celjaka 82, 44000 Sisak; VJEROVNICI</derivirana_varijabla>
  </DomainObject.Predmet.StrankaFormatedWithAdressOIB>
  <DomainObject.Predmet.StrankaWithAdress>
    <izvorni_sadrzaj>FINA Regionalni centar Zagreb Trg svibanjskih žrtava 1995. 1,10000 Zagreb,Femi Salihi Marijana Celjaka 82,44000 Sisak,VJEROVNICI </izvorni_sadrzaj>
    <derivirana_varijabla naziv="DomainObject.Predmet.StrankaWithAdress_1">FINA Regionalni centar Zagreb Trg svibanjskih žrtava 1995. 1,10000 Zagreb,Femi Salihi Marijana Celjaka 82,44000 Sisak,VJEROVNICI </derivirana_varijabla>
  </DomainObject.Predmet.StrankaWithAdress>
  <DomainObject.Predmet.StrankaWithAdressOIB>
    <izvorni_sadrzaj>FINA Regionalni centar Zagreb, OIB 85821130368, Trg svibanjskih žrtava 1995. 1,10000 Zagreb,Femi Salihi, OIB 41648742141, Marijana Celjaka 82,44000 Sisak,VJEROVNICI</izvorni_sadrzaj>
    <derivirana_varijabla naziv="DomainObject.Predmet.StrankaWithAdressOIB_1">FINA Regionalni centar Zagreb, OIB 85821130368, Trg svibanjskih žrtava 1995. 1,10000 Zagreb,Femi Salihi, OIB 41648742141, Marijana Celjaka 82,44000 Sisak,VJEROVNICI</derivirana_varijabla>
  </DomainObject.Predmet.StrankaWithAdressOIB>
  <DomainObject.Predmet.StrankaNazivFormated>
    <izvorni_sadrzaj>FINA Regionalni centar Zagreb,Femi Salihi,VJEROVNICI</izvorni_sadrzaj>
    <derivirana_varijabla naziv="DomainObject.Predmet.StrankaNazivFormated_1">FINA Regionalni centar Zagreb,Femi Salihi,VJEROVNICI</derivirana_varijabla>
  </DomainObject.Predmet.StrankaNazivFormated>
  <DomainObject.Predmet.StrankaNazivFormatedOIB>
    <izvorni_sadrzaj>FINA Regionalni centar Zagreb, OIB 85821130368,Femi Salihi, OIB 41648742141,VJEROVNICI</izvorni_sadrzaj>
    <derivirana_varijabla naziv="DomainObject.Predmet.StrankaNazivFormatedOIB_1">FINA Regionalni centar Zagreb, OIB 85821130368,Femi Salihi, OIB 41648742141,VJEROVNICI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Femi Salihi</item>
      <item>VJEROVNICI</item>
    </izvorni_sadrzaj>
    <derivirana_varijabla naziv="DomainObject.Predmet.StrankaListFormated_1">
      <item>FINA Regionalni centar Zagreb</item>
      <item>Femi Salihi</item>
      <item>VJEROVNICI</item>
    </derivirana_varijabla>
  </DomainObject.Predmet.StrankaListFormated>
  <DomainObject.Predmet.StrankaListFormatedOIB>
    <izvorni_sadrzaj>
      <item>FINA Regionalni centar Zagreb, OIB 85821130368</item>
      <item>Femi Salihi, OIB 41648742141</item>
      <item>VJEROVNICI</item>
    </izvorni_sadrzaj>
    <derivirana_varijabla naziv="DomainObject.Predmet.StrankaListFormatedOIB_1">
      <item>FINA Regionalni centar Zagreb, OIB 85821130368</item>
      <item>Femi Salihi, OIB 41648742141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Femi Salihi, Marijana Celjaka 82, 44000 Sisak</item>
      <item>VJEROVNICI</item>
    </izvorni_sadrzaj>
    <derivirana_varijabla naziv="DomainObject.Predmet.StrankaListFormatedWithAdress_1">
      <item>FINA Regionalni centar Zagreb, Trg svibanjskih žrtava 1995. 1, 10000 Zagreb</item>
      <item>Femi Salihi, Marijana Celjaka 82, 44000 Sisak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Femi Salihi, OIB 41648742141, Marijana Celjaka 82, 44000 Sisak</item>
      <item>VJEROVNICI</item>
    </izvorni_sadrzaj>
    <derivirana_varijabla naziv="DomainObject.Predmet.StrankaListFormatedWithAdressOIB_1">
      <item>FINA Regionalni centar Zagreb, OIB 85821130368, Trg svibanjskih žrtava 1995. 1, 10000 Zagreb</item>
      <item>Femi Salihi, OIB 41648742141, Marijana Celjaka 82, 44000 Sisak</item>
      <item>VJEROVNICI</item>
    </derivirana_varijabla>
  </DomainObject.Predmet.StrankaListFormatedWithAdressOIB>
  <DomainObject.Predmet.StrankaListNazivFormated>
    <izvorni_sadrzaj>
      <item>FINA Regionalni centar Zagreb</item>
      <item>Femi Salihi</item>
      <item>VJEROVNICI</item>
    </izvorni_sadrzaj>
    <derivirana_varijabla naziv="DomainObject.Predmet.StrankaListNazivFormated_1">
      <item>FINA Regionalni centar Zagreb</item>
      <item>Femi Salihi</item>
      <item>VJEROVNICI</item>
    </derivirana_varijabla>
  </DomainObject.Predmet.StrankaListNazivFormated>
  <DomainObject.Predmet.StrankaListNazivFormatedOIB>
    <izvorni_sadrzaj>
      <item>FINA Regionalni centar Zagreb, OIB 85821130368</item>
      <item>Femi Salihi, OIB 41648742141</item>
      <item>VJEROVNICI</item>
    </izvorni_sadrzaj>
    <derivirana_varijabla naziv="DomainObject.Predmet.StrankaListNazivFormatedOIB_1">
      <item>FINA Regionalni centar Zagreb, OIB 85821130368</item>
      <item>Femi Salihi, OIB 41648742141</item>
      <item>VJEROVNICI</item>
    </derivirana_varijabla>
  </DomainObject.Predmet.StrankaListNazivFormatedOIB>
  <DomainObject.Predmet.ProtuStrankaListFormated>
    <izvorni_sadrzaj>
      <item>MILLION j.d.o.o. zastupanog po punomoćniku Femi Salihi</item>
    </izvorni_sadrzaj>
    <derivirana_varijabla naziv="DomainObject.Predmet.ProtuStrankaListFormated_1">
      <item>MILLION j.d.o.o. zastupanog po punomoćniku Femi Salihi</item>
    </derivirana_varijabla>
  </DomainObject.Predmet.ProtuStrankaListFormated>
  <DomainObject.Predmet.ProtuStrankaListFormatedOIB>
    <izvorni_sadrzaj>
      <item>MILLION j.d.o.o., OIB 00021041865 zastupanog po punomoćniku Femi Salihi</item>
    </izvorni_sadrzaj>
    <derivirana_varijabla naziv="DomainObject.Predmet.ProtuStrankaListFormatedOIB_1">
      <item>MILLION j.d.o.o., OIB 00021041865 zastupanog po punomoćniku Femi Salihi</item>
    </derivirana_varijabla>
  </DomainObject.Predmet.ProtuStrankaListFormatedOIB>
  <DomainObject.Predmet.ProtuStrankaListFormatedWithAdress>
    <izvorni_sadrzaj>
      <item>MILLION j.d.o.o., Marijana Celjaka 82, 44000 Sisak zastupanog po punomoćniku Femi Salihi</item>
    </izvorni_sadrzaj>
    <derivirana_varijabla naziv="DomainObject.Predmet.ProtuStrankaListFormatedWithAdress_1">
      <item>MILLION j.d.o.o., Marijana Celjaka 82, 44000 Sisak zastupanog po punomoćniku Femi Salihi</item>
    </derivirana_varijabla>
  </DomainObject.Predmet.ProtuStrankaListFormatedWithAdress>
  <DomainObject.Predmet.ProtuStrankaListFormatedWithAdressOIB>
    <izvorni_sadrzaj>
      <item>MILLION j.d.o.o., OIB 00021041865, Marijana Celjaka 82, 44000 Sisak zastupanog po punomoćniku Femi Salihi</item>
    </izvorni_sadrzaj>
    <derivirana_varijabla naziv="DomainObject.Predmet.ProtuStrankaListFormatedWithAdressOIB_1">
      <item>MILLION j.d.o.o., OIB 00021041865, Marijana Celjaka 82, 44000 Sisak zastupanog po punomoćniku Femi Salihi</item>
    </derivirana_varijabla>
  </DomainObject.Predmet.ProtuStrankaListFormatedWithAdressOIB>
  <DomainObject.Predmet.ProtuStrankaListNazivFormated>
    <izvorni_sadrzaj>
      <item>MILLION j.d.o.o.</item>
    </izvorni_sadrzaj>
    <derivirana_varijabla naziv="DomainObject.Predmet.ProtuStrankaListNazivFormated_1">
      <item>MILLION j.d.o.o.</item>
    </derivirana_varijabla>
  </DomainObject.Predmet.ProtuStrankaListNazivFormated>
  <DomainObject.Predmet.ProtuStrankaListNazivFormatedOIB>
    <izvorni_sadrzaj>
      <item>MILLION j.d.o.o., OIB 00021041865</item>
    </izvorni_sadrzaj>
    <derivirana_varijabla naziv="DomainObject.Predmet.ProtuStrankaListNazivFormatedOIB_1">
      <item>MILLION j.d.o.o., OIB 00021041865</item>
    </derivirana_varijabla>
  </DomainObject.Predmet.ProtuStrankaListNazivFormatedOIB>
  <DomainObject.Predmet.OstaliListFormated>
    <izvorni_sadrzaj>
      <item>Femi Salihi punomoćnik sudionika u postupku MILLION j.d.o.o.</item>
      <item>Raiffeisenbank Austria d.d.</item>
      <item>OTP banka Hrvatska dioničko društvo</item>
      <item>Marijan Belani</item>
    </izvorni_sadrzaj>
    <derivirana_varijabla naziv="DomainObject.Predmet.OstaliListFormated_1">
      <item>Femi Salihi punomoćnik sudionika u postupku MILLION j.d.o.o.</item>
      <item>Raiffeisenbank Austria d.d.</item>
      <item>OTP banka Hrvatska dioničko društvo</item>
      <item>Marijan Belani</item>
    </derivirana_varijabla>
  </DomainObject.Predmet.OstaliListFormated>
  <DomainObject.Predmet.OstaliListFormatedOIB>
    <izvorni_sadrzaj>
      <item>Femi Salihi, OIB 41648742141 punomoćnik sudionika u postupku MILLION j.d.o.o.</item>
      <item>Raiffeisenbank Austria d.d., OIB 53056966535</item>
      <item>OTP banka Hrvatska dioničko društvo, OIB 52508873833</item>
      <item>Marijan Belani, OIB 73806587468</item>
    </izvorni_sadrzaj>
    <derivirana_varijabla naziv="DomainObject.Predmet.OstaliListFormatedOIB_1">
      <item>Femi Salihi, OIB 41648742141 punomoćnik sudionika u postupku MILLION j.d.o.o.</item>
      <item>Raiffeisenbank Austria d.d., OIB 53056966535</item>
      <item>OTP banka Hrvatska dioničko društvo, OIB 52508873833</item>
      <item>Marijan Belani, OIB 73806587468</item>
    </derivirana_varijabla>
  </DomainObject.Predmet.OstaliListFormatedOIB>
  <DomainObject.Predmet.OstaliListFormatedWithAdress>
    <izvorni_sadrzaj>
      <item>Femi Salihi, Marijana Celjaka 82, 44000 Sisak punomoćnik sudionika u postupku MILLION j.d.o.o.</item>
      <item>Raiffeisenbank Austria d.d., Magazinska cesta 69, 10000 Zagreb</item>
      <item>OTP banka Hrvatska dioničko društvo, Ulica Domovinskog rata 3, 23000 Zadar</item>
      <item>Marijan Belani, Ivana Zakmardija Dijankovečkog 4, 48260 Križevci</item>
    </izvorni_sadrzaj>
    <derivirana_varijabla naziv="DomainObject.Predmet.OstaliListFormatedWithAdress_1">
      <item>Femi Salihi, Marijana Celjaka 82, 44000 Sisak punomoćnik sudionika u postupku MILLION j.d.o.o.</item>
      <item>Raiffeisenbank Austria d.d., Magazinska cesta 69, 10000 Zagreb</item>
      <item>OTP banka Hrvatska dioničko društvo, Ulica Domovinskog rata 3, 23000 Zadar</item>
      <item>Marijan Belani, Ivana Zakmardija Dijankovečkog 4, 48260 Križevci</item>
    </derivirana_varijabla>
  </DomainObject.Predmet.OstaliListFormatedWithAdress>
  <DomainObject.Predmet.OstaliListFormatedWithAdressOIB>
    <izvorni_sadrzaj>
      <item>Femi Salihi, OIB 41648742141, Marijana Celjaka 82, 44000 Sisak punomoćnik sudionika u postupku MILLION j.d.o.o.</item>
      <item>Raiffeisenbank Austria d.d., OIB 53056966535, Magazinska cesta 69, 10000 Zagreb</item>
      <item>OTP banka Hrvatska dioničko društvo, OIB 52508873833, Ulica Domovinskog rata 3, 23000 Zadar</item>
      <item>Marijan Belani, OIB 73806587468, Ivana Zakmardija Dijankovečkog 4, 48260 Križevci</item>
    </izvorni_sadrzaj>
    <derivirana_varijabla naziv="DomainObject.Predmet.OstaliListFormatedWithAdressOIB_1">
      <item>Femi Salihi, OIB 41648742141, Marijana Celjaka 82, 44000 Sisak punomoćnik sudionika u postupku MILLION j.d.o.o.</item>
      <item>Raiffeisenbank Austria d.d., OIB 53056966535, Magazinska cesta 69, 10000 Zagreb</item>
      <item>OTP banka Hrvatska dioničko društvo, OIB 52508873833, Ulica Domovinskog rata 3, 23000 Zadar</item>
      <item>Marijan Belani, OIB 73806587468, Ivana Zakmardija Dijankovečkog 4, 48260 Križevci</item>
    </derivirana_varijabla>
  </DomainObject.Predmet.OstaliListFormatedWithAdressOIB>
  <DomainObject.Predmet.OstaliListNazivFormated>
    <izvorni_sadrzaj>
      <item>Femi Salihi</item>
      <item>Raiffeisenbank Austria d.d.</item>
      <item>OTP banka Hrvatska dioničko društvo</item>
      <item>Marijan Belani</item>
    </izvorni_sadrzaj>
    <derivirana_varijabla naziv="DomainObject.Predmet.OstaliListNazivFormated_1">
      <item>Femi Salihi</item>
      <item>Raiffeisenbank Austria d.d.</item>
      <item>OTP banka Hrvatska dioničko društvo</item>
      <item>Marijan Belani</item>
    </derivirana_varijabla>
  </DomainObject.Predmet.OstaliListNazivFormated>
  <DomainObject.Predmet.OstaliListNazivFormatedOIB>
    <izvorni_sadrzaj>
      <item>Femi Salihi, OIB 41648742141</item>
      <item>Raiffeisenbank Austria d.d., OIB 53056966535</item>
      <item>OTP banka Hrvatska dioničko društvo, OIB 52508873833</item>
      <item>Marijan Belani, OIB 73806587468</item>
    </izvorni_sadrzaj>
    <derivirana_varijabla naziv="DomainObject.Predmet.OstaliListNazivFormatedOIB_1">
      <item>Femi Salihi, OIB 41648742141</item>
      <item>Raiffeisenbank Austria d.d., OIB 53056966535</item>
      <item>OTP banka Hrvatska dioničko društvo, OIB 52508873833</item>
      <item>Marijan Belani, OIB 73806587468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>St-2659/2016-29</izvorni_sadrzaj>
    <derivirana_varijabla naziv="DomainObject.PoslovniBrojDokumenta_1">St-2659/2016-29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MILLION j.d.o.o.</izvorni_sadrzaj>
    <derivirana_varijabla naziv="DomainObject.Predmet.ProtustrankaIDrugi_1">MILLION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MILLION j.d.o.o., OIB 00021041865, Marijana Celjaka 82, 44000 Sisak</izvorni_sadrzaj>
    <derivirana_varijabla naziv="DomainObject.Predmet.ProtustrankaIDrugiAdressOIB_1">MILLION j.d.o.o., OIB 00021041865, Marijana Celjaka 82,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MILLION j.d.o.o.</item>
      <item>Femi Salihi</item>
      <item>Raiffeisenbank Austria d.d.</item>
      <item>OTP banka Hrvatska dioničko društvo</item>
      <item>Femi Salihi</item>
      <item>Marijan Belani</item>
      <item>VJEROVNICI</item>
    </izvorni_sadrzaj>
    <derivirana_varijabla naziv="DomainObject.Predmet.SudioniciListNaziv_1">
      <item>FINA Regionalni centar Zagreb</item>
      <item>MILLION j.d.o.o.</item>
      <item>Femi Salihi</item>
      <item>Raiffeisenbank Austria d.d.</item>
      <item>OTP banka Hrvatska dioničko društvo</item>
      <item>Femi Salihi</item>
      <item>Marijan Belani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MILLION j.d.o.o., OIB 00021041865, Marijana Celjaka 82,44000 Sisak</item>
      <item>Femi Salihi, OIB 41648742141, Marijana Celjaka 82,44000 Sisak</item>
      <item>Raiffeisenbank Austria d.d., OIB 53056966535, Magazinska cesta 69,10000 Zagreb</item>
      <item>OTP banka Hrvatska dioničko društvo, OIB 52508873833, Ulica Domovinskog rata 3,23000 Zadar</item>
      <item>Femi Salihi, OIB 41648742141, Marijana Celjaka 82,44000 Sisak</item>
      <item>Marijan Belani, OIB 73806587468, Ivana Zakmardija Dijankovečkog 4,48260 Križevci</item>
      <item>VJEROVNICI</item>
    </izvorni_sadrzaj>
    <derivirana_varijabla naziv="DomainObject.Predmet.SudioniciListAdressOIB_1">
      <item>FINA Regionalni centar Zagreb, OIB 85821130368, Trg svibanjskih žrtava 1995. 1,10000 Zagreb</item>
      <item>MILLION j.d.o.o., OIB 00021041865, Marijana Celjaka 82,44000 Sisak</item>
      <item>Femi Salihi, OIB 41648742141, Marijana Celjaka 82,44000 Sisak</item>
      <item>Raiffeisenbank Austria d.d., OIB 53056966535, Magazinska cesta 69,10000 Zagreb</item>
      <item>OTP banka Hrvatska dioničko društvo, OIB 52508873833, Ulica Domovinskog rata 3,23000 Zadar</item>
      <item>Femi Salihi, OIB 41648742141, Marijana Celjaka 82,44000 Sisak</item>
      <item>Marijan Belani, OIB 73806587468, Ivana Zakmardija Dijankovečkog 4,48260 Križevci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00021041865</item>
      <item>, OIB 41648742141</item>
      <item>, OIB 53056966535</item>
      <item>, OIB 52508873833</item>
      <item>, OIB 41648742141</item>
      <item>, OIB 73806587468</item>
      <item>, OIB null</item>
    </izvorni_sadrzaj>
    <derivirana_varijabla naziv="DomainObject.Predmet.SudioniciListNazivOIB_1">
      <item>, OIB 85821130368</item>
      <item>, OIB 00021041865</item>
      <item>, OIB 41648742141</item>
      <item>, OIB 53056966535</item>
      <item>, OIB 52508873833</item>
      <item>, OIB 41648742141</item>
      <item>, OIB 73806587468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0098CD-1E58-4DBD-BAF2-BA7C65E3BA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1017</properties:Words>
  <properties:Characters>5705</properties:Characters>
  <properties:Lines>113</properties:Lines>
  <properties:Paragraphs>35</properties:Paragraphs>
  <properties:TotalTime>489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2018-02-07T14:00:00Z</cp:lastPrinted>
  <dcterms:modified xmlns:xsi="http://www.w3.org/2001/XMLSchema-instance" xsi:type="dcterms:W3CDTF">2018-02-07T14:01:00Z</dcterms:modified>
  <cp:revision>43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St-2659/2016-29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