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e76f" w14:paraId="3c9e76f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GRAFIKA ŠIBENIK d.o.o. iz Šibenika, Njegošev trg 6/II, OIB: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13719825695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060041951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GRAFIKA ŠIBENIK d.o.o. iz Šibenika, Njegošev trg 6/II, OIB: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13719825695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060041951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24C0D">
        <w:rPr>
          <w:rFonts w:cs="Times New Roman" w:eastAsia="Times New Roman" w:hAnsi="Times New Roman" w:ascii="Times New Roman"/>
          <w:sz w:val="24"/>
          <w:szCs w:val="24"/>
          <w:lang w:eastAsia="hr-HR"/>
        </w:rPr>
        <w:t>12.45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24C0D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Krstić, Čeminac, Matije Gupca 23, OIB: 13827089798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GRAFIKA ŠIBENIK d.o.o. iz Šibenika, Njegošev trg 6/II, OIB: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13719825695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060041951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GRAFIKA ŠIBENIK d.o.o. iz Šibenika, Njegošev trg 6/II, OIB: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13719825695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D6414" w:rsidRP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060041951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724C0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18FC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CE3" w:rsidP="00345FCD" w:rsidR="007A4CE3">
      <w:pPr>
        <w:spacing w:lineRule="auto" w:line="240" w:after="0"/>
      </w:pPr>
      <w:r>
        <w:separator/>
      </w:r>
    </w:p>
  </w:endnote>
  <w:endnote w:id="0" w:type="continuationSeparator">
    <w:p w:rsidRDefault="007A4CE3" w:rsidP="00345FCD" w:rsidR="007A4C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CE3" w:rsidP="00345FCD" w:rsidR="007A4CE3">
      <w:pPr>
        <w:spacing w:lineRule="auto" w:line="240" w:after="0"/>
      </w:pPr>
      <w:r>
        <w:separator/>
      </w:r>
    </w:p>
  </w:footnote>
  <w:footnote w:id="0" w:type="continuationSeparator">
    <w:p w:rsidRDefault="007A4CE3" w:rsidP="00345FCD" w:rsidR="007A4C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E18FC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623</w:t>
    </w:r>
    <w:r>
      <w:t>/15</w:t>
    </w:r>
  </w:p>
  <w:p w:rsidRDefault="00FE18FC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575278"/>
    <w:rsid w:val="00724C0D"/>
    <w:rsid w:val="007A4CE3"/>
    <w:rsid w:val="007F555B"/>
    <w:rsid w:val="008433F1"/>
    <w:rsid w:val="008618E9"/>
    <w:rsid w:val="009158E0"/>
    <w:rsid w:val="00962C2C"/>
    <w:rsid w:val="009C6907"/>
    <w:rsid w:val="00A3376C"/>
    <w:rsid w:val="00DD6414"/>
    <w:rsid w:val="00FE18F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E1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8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18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18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18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E1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1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1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18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ŠIBENIK d.o.o za grafičke usluge, trgovinu i export-import</izvorni_sadrzaj>
    <derivirana_varijabla naziv="DomainObject.Predmet.ProtustrankaFormated_1">  GRAFIKA ŠIBENIK d.o.o za grafičke usluge, trgovinu i export-import</derivirana_varijabla>
  </DomainObject.Predmet.ProtustrankaFormated>
  <DomainObject.Predmet.ProtustrankaFormatedOIB>
    <izvorni_sadrzaj>  GRAFIKA ŠIBENIK d.o.o za grafičke usluge, trgovinu i export-import, OIB 13719825695</izvorni_sadrzaj>
    <derivirana_varijabla naziv="DomainObject.Predmet.ProtustrankaFormatedOIB_1">  GRAFIKA ŠIBENIK d.o.o za grafičke usluge, trgovinu i export-import, OIB 13719825695</derivirana_varijabla>
  </DomainObject.Predmet.ProtustrankaFormatedOIB>
  <DomainObject.Predmet.ProtustrankaFormatedWithAdress>
    <izvorni_sadrzaj> GRAFIKA ŠIBENIK d.o.o za grafičke usluge, trgovinu i export-import, Njegošev Trg 6/II, 22000 Šibenik</izvorni_sadrzaj>
    <derivirana_varijabla naziv="DomainObject.Predmet.ProtustrankaFormatedWithAdress_1"> GRAFIKA ŠIBENIK d.o.o za grafičke usluge, trgovinu i export-import, Njegošev Trg 6/II, 22000 Šibenik</derivirana_varijabla>
  </DomainObject.Predmet.ProtustrankaFormatedWithAdress>
  <DomainObject.Predmet.ProtustrankaFormatedWithAdressOIB>
    <izvorni_sadrzaj> GRAFIKA ŠIBENIK d.o.o za grafičke usluge, trgovinu i export-import, OIB 13719825695, Njegošev Trg 6/II, 22000 Šibenik</izvorni_sadrzaj>
    <derivirana_varijabla naziv="DomainObject.Predmet.ProtustrankaFormatedWithAdressOIB_1"> GRAFIKA ŠIBENIK d.o.o za grafičke usluge, trgovinu i export-import, OIB 13719825695, Njegošev Trg 6/II, 22000 Šibenik</derivirana_varijabla>
  </DomainObject.Predmet.ProtustrankaFormatedWithAdressOIB>
  <DomainObject.Predmet.ProtustrankaWithAdress>
    <izvorni_sadrzaj>GRAFIKA ŠIBENIK d.o.o za grafičke usluge, trgovinu i export-import Njegošev Trg 6/II, 22000 Šibenik</izvorni_sadrzaj>
    <derivirana_varijabla naziv="DomainObject.Predmet.ProtustrankaWithAdress_1">GRAFIKA ŠIBENIK d.o.o za grafičke usluge, trgovinu i export-import Njegošev Trg 6/II, 22000 Šibenik</derivirana_varijabla>
  </DomainObject.Predmet.ProtustrankaWithAdress>
  <DomainObject.Predmet.ProtustrankaWithAdressOIB>
    <izvorni_sadrzaj>GRAFIKA ŠIBENIK d.o.o za grafičke usluge, trgovinu i export-import, OIB 13719825695, Njegošev Trg 6/II, 22000 Šibenik</izvorni_sadrzaj>
    <derivirana_varijabla naziv="DomainObject.Predmet.ProtustrankaWithAdressOIB_1">GRAFIKA ŠIBENIK d.o.o za grafičke usluge, trgovinu i export-import, OIB 13719825695, Njegošev Trg 6/II, 22000 Šibenik</derivirana_varijabla>
  </DomainObject.Predmet.ProtustrankaWithAdressOIB>
  <DomainObject.Predmet.ProtustrankaNazivFormated>
    <izvorni_sadrzaj>GRAFIKA ŠIBENIK d.o.o za grafičke usluge, trgovinu i export-import</izvorni_sadrzaj>
    <derivirana_varijabla naziv="DomainObject.Predmet.ProtustrankaNazivFormated_1">GRAFIKA ŠIBENIK d.o.o za grafičke usluge, trgovinu i export-import</derivirana_varijabla>
  </DomainObject.Predmet.ProtustrankaNazivFormated>
  <DomainObject.Predmet.ProtustrankaNazivFormatedOIB>
    <izvorni_sadrzaj>GRAFIKA ŠIBENIK d.o.o za grafičke usluge, trgovinu i export-import, OIB 13719825695</izvorni_sadrzaj>
    <derivirana_varijabla naziv="DomainObject.Predmet.ProtustrankaNazivFormatedOIB_1">GRAFIKA ŠIBENIK d.o.o za grafičke usluge, trgovinu i export-import, OIB 13719825695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GRAFIKA ŠIBENIK d.o.o za grafičke usluge, trgovinu i export-import</item>
    </izvorni_sadrzaj>
    <derivirana_varijabla naziv="DomainObject.Predmet.ProtuStrankaListFormated_1">
      <item>GRAFIKA ŠIBENIK d.o.o za grafičke usluge, trgovinu i export-import</item>
    </derivirana_varijabla>
  </DomainObject.Predmet.ProtuStrankaListFormated>
  <DomainObject.Predmet.ProtuStrankaListFormatedOIB>
    <izvorni_sadrzaj>
      <item>GRAFIKA ŠIBENIK d.o.o za grafičke usluge, trgovinu i export-import, OIB 13719825695</item>
    </izvorni_sadrzaj>
    <derivirana_varijabla naziv="DomainObject.Predmet.ProtuStrankaListFormatedOIB_1">
      <item>GRAFIKA ŠIBENIK d.o.o za grafičke usluge, trgovinu i export-import, OIB 13719825695</item>
    </derivirana_varijabla>
  </DomainObject.Predmet.ProtuStrankaListFormatedOIB>
  <DomainObject.Predmet.ProtuStrankaListFormatedWithAdress>
    <izvorni_sadrzaj>
      <item>GRAFIKA ŠIBENIK d.o.o za grafičke usluge, trgovinu i export-import, Njegošev Trg 6/II, 22000 Šibenik</item>
    </izvorni_sadrzaj>
    <derivirana_varijabla naziv="DomainObject.Predmet.ProtuStrankaListFormatedWithAdress_1">
      <item>GRAFIKA ŠIBENIK d.o.o za grafičke usluge, trgovinu i export-import, Njegošev Trg 6/II, 22000 Šibenik</item>
    </derivirana_varijabla>
  </DomainObject.Predmet.ProtuStrankaListFormatedWithAdress>
  <DomainObject.Predmet.ProtuStrankaListFormatedWithAdressOIB>
    <izvorni_sadrzaj>
      <item>GRAFIKA ŠIBENIK d.o.o za grafičke usluge, trgovinu i export-import, OIB 13719825695, Njegošev Trg 6/II, 22000 Šibenik</item>
    </izvorni_sadrzaj>
    <derivirana_varijabla naziv="DomainObject.Predmet.ProtuStrankaListFormatedWithAdressOIB_1">
      <item>GRAFIKA ŠIBENIK d.o.o za grafičke usluge, trgovinu i export-import, OIB 13719825695, Njegošev Trg 6/II, 22000 Šibenik</item>
    </derivirana_varijabla>
  </DomainObject.Predmet.ProtuStrankaListFormatedWithAdressOIB>
  <DomainObject.Predmet.ProtuStrankaListNazivFormated>
    <izvorni_sadrzaj>
      <item>GRAFIKA ŠIBENIK d.o.o za grafičke usluge, trgovinu i export-import</item>
    </izvorni_sadrzaj>
    <derivirana_varijabla naziv="DomainObject.Predmet.ProtuStrankaListNazivFormated_1">
      <item>GRAFIKA ŠIBENIK d.o.o za grafičke usluge, trgovinu i export-import</item>
    </derivirana_varijabla>
  </DomainObject.Predmet.ProtuStrankaListNazivFormated>
  <DomainObject.Predmet.ProtuStrankaListNazivFormatedOIB>
    <izvorni_sadrzaj>
      <item>GRAFIKA ŠIBENIK d.o.o za grafičke usluge, trgovinu i export-import, OIB 13719825695</item>
    </izvorni_sadrzaj>
    <derivirana_varijabla naziv="DomainObject.Predmet.ProtuStrankaListNazivFormatedOIB_1">
      <item>GRAFIKA ŠIBENIK d.o.o za grafičke usluge, trgovinu i export-import, OIB 13719825695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GRAFIKA ŠIBENIK d.o.o za grafičke usluge, trgovinu i export-import</izvorni_sadrzaj>
    <derivirana_varijabla naziv="DomainObject.Predmet.ProtustrankaIDrugi_1">GRAFIKA ŠIBENIK d.o.o za grafičke usluge, trgovinu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GRAFIKA ŠIBENIK d.o.o za grafičke usluge, trgovinu i export-import, OIB 13719825695, Njegošev Trg 6/II, 22000 Šibenik</izvorni_sadrzaj>
    <derivirana_varijabla naziv="DomainObject.Predmet.ProtustrankaIDrugiAdressOIB_1">GRAFIKA ŠIBENIK d.o.o za grafičke usluge, trgovinu i export-import, OIB 13719825695, Njegošev Trg 6/II,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GRAFIKA ŠIBENIK d.o.o za grafičke usluge, trgovinu i export-import</item>
    </izvorni_sadrzaj>
    <derivirana_varijabla naziv="DomainObject.Predmet.SudioniciListNaziv_1">
      <item>FINA - Podružnica Šibenik</item>
      <item>GRAFIKA ŠIBENIK d.o.o za grafičke usluge, trgovinu i export-import</item>
    </derivirana_varijabla>
  </DomainObject.Predmet.SudioniciListNaziv>
  <DomainObject.Predmet.SudioniciListAdressOIB>
    <izvorni_sadrzaj>
      <item>FINA - Podružnica Šibenik, OIB 85821130368, Perivoj L. Marune 1,22000 Šibenik</item>
      <item>GRAFIKA ŠIBENIK d.o.o za grafičke usluge, trgovinu i export-import, OIB 13719825695, Njegošev Trg 6/II,22000 Šibenik</item>
    </izvorni_sadrzaj>
    <derivirana_varijabla naziv="DomainObject.Predmet.SudioniciListAdressOIB_1">
      <item>FINA - Podružnica Šibenik, OIB 85821130368, Perivoj L. Marune 1,22000 Šibenik</item>
      <item>GRAFIKA ŠIBENIK d.o.o za grafičke usluge, trgovinu i export-import, OIB 13719825695, Njegošev Trg 6/II,22000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13719825695</item>
    </izvorni_sadrzaj>
    <derivirana_varijabla naziv="DomainObject.Predmet.SudioniciListNazivOIB_1">
      <item>, OIB 85821130368</item>
      <item>, OIB 13719825695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2590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2016-02-03T08:26:00Z</dcterms:created>
  <dc:creator>Joško Livaković</dc:creator>
  <cp:lastModifiedBy>Marina Gulin</cp:lastModifiedBy>
  <cp:lastPrinted>2016-02-03T11:35:00Z</cp:lastPrinted>
  <dcterms:modified xmlns:xsi="http://www.w3.org/2001/XMLSchema-instance" xsi:type="dcterms:W3CDTF">2016-02-03T11:37:00Z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