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8513" w14:paraId="6818513" w:rsidRDefault="00DE27B5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006EB">
        <w:rPr>
          <w:bCs/>
        </w:rPr>
        <w:t>1345/13</w:t>
      </w:r>
      <w:r w:rsidR="00881F92">
        <w:rPr>
          <w:bCs/>
        </w:rPr>
        <w:t>-51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2E10DC" w:rsidRPr="00382A05">
        <w:t xml:space="preserve">VINDEX NEKRETNINE d.o.o.  Zagreb, Ribnjak 40  MBS: 060201414 OIB: 04009633738 </w:t>
      </w:r>
      <w:r w:rsidR="00A14739" w:rsidRPr="00561253">
        <w:t xml:space="preserve">dana </w:t>
      </w:r>
      <w:r w:rsidR="00587BF5">
        <w:t>4</w:t>
      </w:r>
      <w:r w:rsidR="00881F92">
        <w:t>. prosinca</w:t>
      </w:r>
      <w:r w:rsidR="00DE27B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2E10DC" w:rsidRPr="00382A05">
        <w:t xml:space="preserve">VINDEX NEKRETNINE d.o.o.  Zagreb, Ribnjak 40  MBS: 060201414 OIB: 04009633738 </w:t>
      </w:r>
      <w:r w:rsidR="00111F37">
        <w:t>uz odgovarajuću primjenu O</w:t>
      </w:r>
      <w:r w:rsidR="003E5BDA" w:rsidRPr="00561253">
        <w:t xml:space="preserve">vršnog zakona i to: </w:t>
      </w:r>
    </w:p>
    <w:p w:rsidRDefault="002E10DC" w:rsidP="002E10DC" w:rsidR="002E10DC" w:rsidRPr="00561253">
      <w:pPr>
        <w:numPr>
          <w:ilvl w:val="0"/>
          <w:numId w:val="29"/>
        </w:numPr>
        <w:jc w:val="both"/>
      </w:pPr>
      <w:r>
        <w:t>21.etaža 0/0 – poslovni prostor oznake A-26 površine 21,90 m2, u prizemlju upisano u z.k. uložak 16024 – poduložak 21 k.o. Split.</w:t>
      </w:r>
    </w:p>
    <w:p w:rsidRDefault="00FE255A" w:rsidP="00622BDC" w:rsidR="00FC3CAD" w:rsidRPr="00622BDC">
      <w:pPr>
        <w:ind w:left="1416"/>
        <w:jc w:val="both"/>
      </w:pPr>
      <w:r>
        <w:t xml:space="preserve">Na nekretninama postoji razlučno pravo </w:t>
      </w:r>
      <w:r w:rsidR="002E10DC">
        <w:t xml:space="preserve">ZAGREBAČKE BANKE d.d.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2E10DC">
        <w:t xml:space="preserve">318.647,19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587BF5" w:rsidR="003E5BDA" w:rsidRP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881F92">
        <w:t>12. siječnja 2016</w:t>
      </w:r>
      <w:r w:rsidR="00DE27B5">
        <w:t xml:space="preserve">. </w:t>
      </w:r>
      <w:r w:rsidR="00FC3CAD" w:rsidRPr="00561253">
        <w:t xml:space="preserve"> </w:t>
      </w:r>
      <w:r w:rsidR="000B070E" w:rsidRPr="00561253">
        <w:t xml:space="preserve">u </w:t>
      </w:r>
      <w:r w:rsidR="00881F92">
        <w:t>10,40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2E10DC" w:rsidR="002E10DC">
      <w:pPr>
        <w:jc w:val="both"/>
      </w:pPr>
      <w:r>
        <w:tab/>
      </w:r>
      <w:r>
        <w:tab/>
        <w:t xml:space="preserve">- 21.etaža 0/0 – poslovni prostor oznake A-26 površine 21,90 m2, u prizemlju </w:t>
      </w:r>
    </w:p>
    <w:p w:rsidRDefault="002E10DC" w:rsidP="002E10DC" w:rsidR="002E10DC" w:rsidRPr="00561253">
      <w:pPr>
        <w:ind w:firstLine="708" w:left="708"/>
        <w:jc w:val="both"/>
      </w:pPr>
      <w:r>
        <w:t xml:space="preserve">  upisano u z.k. uložak 16024 – poduložak 21 k.o. Split.</w:t>
      </w:r>
    </w:p>
    <w:p w:rsidRDefault="003E5BDA" w:rsidP="00587BF5" w:rsidR="00A71EF6" w:rsidRPr="00587BF5">
      <w:pPr>
        <w:ind w:firstLine="708"/>
        <w:jc w:val="both"/>
        <w:rPr>
          <w:b/>
        </w:rPr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663A0B" w:rsidRPr="00561253">
      <w:pPr>
        <w:jc w:val="both"/>
      </w:pPr>
      <w:r w:rsidRPr="00561253">
        <w:t xml:space="preserve">početnoj cijeni </w:t>
      </w:r>
      <w:r w:rsidR="00587BF5">
        <w:t>239.985,39</w:t>
      </w:r>
      <w:r w:rsidR="002E10DC">
        <w:t xml:space="preserve"> </w:t>
      </w:r>
      <w:r w:rsidR="00663A0B" w:rsidRPr="00561253">
        <w:t xml:space="preserve">kuna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881F92">
        <w:t>3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587BF5" w:rsidR="00FC3CAD" w:rsidRPr="00561253">
      <w:pPr>
        <w:ind w:firstLine="708"/>
        <w:jc w:val="both"/>
      </w:pPr>
      <w:r w:rsidRPr="00561253">
        <w:t xml:space="preserve">3.  </w:t>
      </w:r>
      <w:r w:rsidRPr="00561253">
        <w:tab/>
        <w:t>Sve poreze i pristojbe u svezi s prodajom nekretnine snosi kupac.</w:t>
      </w:r>
    </w:p>
    <w:p w:rsidRDefault="003E5BDA" w:rsidP="00587BF5" w:rsidR="00587BF5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 xml:space="preserve">dražbu uplatile jamčevinu u iznosu od 10% utvrđene vrijednosti nekretnine iz točke </w:t>
      </w:r>
      <w:r w:rsidR="00587BF5">
        <w:t xml:space="preserve">V.2 </w:t>
      </w:r>
      <w:r w:rsidRPr="00561253">
        <w:t xml:space="preserve">ovog Zaključka na račun sudskog depozita Trgovačkog suda u </w:t>
      </w: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587BF5" w:rsidP="00587BF5" w:rsidR="00587BF5">
      <w:pPr>
        <w:jc w:val="both"/>
      </w:pPr>
    </w:p>
    <w:p w:rsidRDefault="003E5BDA" w:rsidP="00842630" w:rsidR="00FE255A">
      <w:pPr>
        <w:jc w:val="both"/>
      </w:pPr>
      <w:r w:rsidRPr="00561253">
        <w:t xml:space="preserve">Zagrebu otvorenog kod Hrvatske poštanske banke d.d. Zagreb broj: </w:t>
      </w:r>
      <w:r w:rsidR="00587BF5" w:rsidRPr="00587BF5">
        <w:t>HR9223900011300000460</w:t>
      </w:r>
      <w:r w:rsidR="00587BF5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2E10DC">
        <w:t>1345-13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lastRenderedPageBreak/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997F8C">
        <w:t>098-279-228.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sa izvještajnog ročišta održanog dana </w:t>
      </w:r>
      <w:r w:rsidR="00111F37">
        <w:t xml:space="preserve">6. ožujka </w:t>
      </w:r>
      <w:r w:rsidR="00FE255A">
        <w:t xml:space="preserve"> 2014.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240E2A" w:rsidP="00240E2A" w:rsidR="00240E2A" w:rsidRPr="00DD5DD8">
      <w:pPr>
        <w:ind w:firstLine="708"/>
      </w:pPr>
      <w:r w:rsidRPr="00DD5DD8">
        <w:t xml:space="preserve">Način prodaje i uvjeti prodaje te  početna cijena utvrđeni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587BF5">
        <w:t xml:space="preserve">4. prosinca </w:t>
      </w:r>
      <w:r w:rsidR="001409F6">
        <w:t xml:space="preserve">2015.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2F5E3B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2F5E3B" w:rsidR="002F5E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F5E3B" w:rsidP="002F5E3B" w:rsidR="002F5E3B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EFC" w:rsidR="00EE1EFC">
      <w:r>
        <w:separator/>
      </w:r>
    </w:p>
  </w:endnote>
  <w:endnote w:id="0" w:type="continuationSeparator">
    <w:p w:rsidRDefault="00EE1EFC" w:rsidR="00EE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EFC" w:rsidR="00EE1EFC">
      <w:r>
        <w:separator/>
      </w:r>
    </w:p>
  </w:footnote>
  <w:footnote w:id="0" w:type="continuationSeparator">
    <w:p w:rsidRDefault="00EE1EFC" w:rsidR="00EE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2F5E3B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2E10DC">
      <w:t>1345/13</w:t>
    </w:r>
    <w:r w:rsidR="00587BF5"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3154B"/>
    <w:rsid w:val="00131BD3"/>
    <w:rsid w:val="001409F6"/>
    <w:rsid w:val="00141CFE"/>
    <w:rsid w:val="0018332C"/>
    <w:rsid w:val="001A6C69"/>
    <w:rsid w:val="001D647E"/>
    <w:rsid w:val="001F16C9"/>
    <w:rsid w:val="002349EC"/>
    <w:rsid w:val="00240E2A"/>
    <w:rsid w:val="00264E94"/>
    <w:rsid w:val="00273268"/>
    <w:rsid w:val="0027356B"/>
    <w:rsid w:val="002E10DC"/>
    <w:rsid w:val="002F5E3B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A7388"/>
    <w:rsid w:val="004C52A6"/>
    <w:rsid w:val="005000A5"/>
    <w:rsid w:val="00561253"/>
    <w:rsid w:val="0058376B"/>
    <w:rsid w:val="00587BF5"/>
    <w:rsid w:val="005B4518"/>
    <w:rsid w:val="005D6F5E"/>
    <w:rsid w:val="005E3CED"/>
    <w:rsid w:val="005F3EE3"/>
    <w:rsid w:val="00622BDC"/>
    <w:rsid w:val="00630298"/>
    <w:rsid w:val="0064501A"/>
    <w:rsid w:val="00663A0B"/>
    <w:rsid w:val="00681D81"/>
    <w:rsid w:val="00690D9D"/>
    <w:rsid w:val="006A3F6F"/>
    <w:rsid w:val="006C3E18"/>
    <w:rsid w:val="00712283"/>
    <w:rsid w:val="0075780D"/>
    <w:rsid w:val="00760664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81F92"/>
    <w:rsid w:val="008D10E8"/>
    <w:rsid w:val="008E42BF"/>
    <w:rsid w:val="009077E7"/>
    <w:rsid w:val="0094324C"/>
    <w:rsid w:val="00944782"/>
    <w:rsid w:val="009640AE"/>
    <w:rsid w:val="00965A99"/>
    <w:rsid w:val="00966CB1"/>
    <w:rsid w:val="0098779E"/>
    <w:rsid w:val="00997F8C"/>
    <w:rsid w:val="009A7E5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A20A0"/>
    <w:rsid w:val="00BB6073"/>
    <w:rsid w:val="00BF615E"/>
    <w:rsid w:val="00C00C27"/>
    <w:rsid w:val="00C03C37"/>
    <w:rsid w:val="00C15D50"/>
    <w:rsid w:val="00C16159"/>
    <w:rsid w:val="00C816FC"/>
    <w:rsid w:val="00C84FB0"/>
    <w:rsid w:val="00D12A6C"/>
    <w:rsid w:val="00D21ACB"/>
    <w:rsid w:val="00D2227A"/>
    <w:rsid w:val="00D30EC5"/>
    <w:rsid w:val="00D55D3F"/>
    <w:rsid w:val="00DC0EFA"/>
    <w:rsid w:val="00DC22B9"/>
    <w:rsid w:val="00DE27B5"/>
    <w:rsid w:val="00E12DBA"/>
    <w:rsid w:val="00E15257"/>
    <w:rsid w:val="00E66705"/>
    <w:rsid w:val="00E76531"/>
    <w:rsid w:val="00E87F24"/>
    <w:rsid w:val="00EE1EFC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5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5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</izvorni_sadrzaj>
    <derivirana_varijabla naziv="DomainObject.Predmet.StrankaFormated_1">  FINA ZAGREB; VJEROVNICI; HT D.D.; JADRANSKO OSIGURANJE dioničko društvo; PORSCHE LEASING društvo s ograničenom odgovornošću za leasing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</derivirana_varijabla>
  </DomainObject.Predmet.StrankaWithAdressOIB>
  <DomainObject.Predmet.StrankaNazivFormated>
    <izvorni_sadrzaj>FINA ZAGREB,VJEROVNICI,HT D.D.,JADRANSKO OSIGURANJE dioničko društvo,PORSCHE LEASING društvo s ograničenom odgovornošću za leasing</izvorni_sadrzaj>
    <derivirana_varijabla naziv="DomainObject.Predmet.StrankaNazivFormated_1">FINA ZAGREB,VJEROVNICI,HT D.D.,JADRANSKO OSIGURANJE dioničko društvo,PORSCHE LEASING društvo s ograničenom odgovornošću za leasing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962</properties:Words>
  <properties:Characters>5389</properties:Characters>
  <properties:Lines>123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2015-12-03T13:45:00Z</dcterms:created>
  <dc:creator>Nada Kraljić</dc:creator>
  <cp:lastModifiedBy>Vinka Mihalinčić</cp:lastModifiedBy>
  <cp:lastPrinted>2014-10-29T11:29:00Z</cp:lastPrinted>
  <dcterms:modified xmlns:xsi="http://www.w3.org/2001/XMLSchema-instance" xsi:type="dcterms:W3CDTF">2015-12-04T10:10:00Z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