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f7d7" w14:paraId="adff7d7" w:rsidRDefault="009C5899" w:rsidR="009C589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C72DDB">
      <w:r w:rsidRPr="00C72DDB">
        <w:t xml:space="preserve">  REPUBLIKA HRVATSKA</w:t>
      </w:r>
    </w:p>
    <w:p w:rsidRDefault="009236B9" w:rsidP="009236B9" w:rsidR="009236B9" w:rsidRPr="00C72DDB">
      <w:r w:rsidRPr="00C72DDB">
        <w:t xml:space="preserve">   Trgovački sud u Zagrebu</w:t>
      </w:r>
    </w:p>
    <w:p w:rsidRDefault="009236B9" w:rsidP="009236B9" w:rsidR="009236B9" w:rsidRPr="00C72DDB">
      <w:r w:rsidRPr="00C72DDB">
        <w:t xml:space="preserve">     Zagreb, Amruševa 2/II                                                    </w:t>
      </w:r>
      <w:r w:rsidR="009C5899">
        <w:t xml:space="preserve">                             </w:t>
      </w:r>
      <w:r w:rsidRPr="00C72DDB">
        <w:t xml:space="preserve"> 72 St-</w:t>
      </w:r>
      <w:r w:rsidR="00C72DDB">
        <w:t>977/2011</w:t>
      </w:r>
      <w:r w:rsidR="009C5899">
        <w:t>-144</w:t>
      </w:r>
    </w:p>
    <w:p w:rsidRDefault="009236B9" w:rsidP="009236B9" w:rsidR="009236B9" w:rsidRPr="00C72DDB">
      <w:pPr>
        <w:jc w:val="center"/>
        <w:rPr>
          <w:b/>
        </w:rPr>
      </w:pPr>
    </w:p>
    <w:p w:rsidRDefault="00087853" w:rsidP="009236B9" w:rsidR="009236B9" w:rsidRPr="00C72DDB">
      <w:pPr>
        <w:jc w:val="center"/>
        <w:rPr>
          <w:b/>
        </w:rPr>
      </w:pPr>
      <w:r w:rsidRPr="00C72DDB">
        <w:t>REPUBLIKA HRVATSKA</w:t>
      </w:r>
    </w:p>
    <w:p w:rsidRDefault="009236B9" w:rsidP="009236B9" w:rsidR="009236B9" w:rsidRPr="009C5899">
      <w:pPr>
        <w:jc w:val="center"/>
      </w:pPr>
      <w:r w:rsidRPr="009C5899">
        <w:t xml:space="preserve">Z A K LJ U Č A K </w:t>
      </w:r>
    </w:p>
    <w:p w:rsidRDefault="009236B9" w:rsidP="009236B9" w:rsidR="009236B9" w:rsidRPr="00C72DDB">
      <w:pPr>
        <w:jc w:val="center"/>
      </w:pPr>
    </w:p>
    <w:p w:rsidRDefault="00087853" w:rsidP="00087853" w:rsidR="00087853" w:rsidRPr="00C72DDB">
      <w:pPr>
        <w:ind w:firstLine="720"/>
        <w:jc w:val="both"/>
      </w:pPr>
      <w:r w:rsidRPr="00C72DDB">
        <w:t>Trgovački sud u Zagrebu, po stečajnom sucu Nikoli Ribariću, u stečajnom postupku nad dužnikom WALTA METAL d.o.o. - u stečaju, Zlatar Bistrica, Stjepana Radića 5, OIB: 57282201514, MBS: 080049819, dana 30. studenoga 2016. godine</w:t>
      </w:r>
    </w:p>
    <w:p w:rsidRDefault="00C636CE" w:rsidP="00C636CE" w:rsidR="00C636CE" w:rsidRPr="00C72DDB">
      <w:pPr>
        <w:jc w:val="both"/>
      </w:pPr>
    </w:p>
    <w:p w:rsidRDefault="009236B9" w:rsidP="009236B9" w:rsidR="009236B9" w:rsidRPr="009C5899">
      <w:pPr>
        <w:jc w:val="both"/>
      </w:pP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9C5899">
        <w:t xml:space="preserve">z a k  l j u č i o  j e </w:t>
      </w:r>
      <w:r w:rsidRPr="009C5899">
        <w:tab/>
      </w:r>
    </w:p>
    <w:p w:rsidRDefault="009236B9" w:rsidP="009236B9" w:rsidR="009236B9" w:rsidRPr="00C72DDB">
      <w:pPr>
        <w:jc w:val="both"/>
        <w:rPr>
          <w:b/>
        </w:rPr>
      </w:pPr>
      <w:r w:rsidRPr="00C72DDB">
        <w:rPr>
          <w:b/>
        </w:rPr>
        <w:tab/>
      </w:r>
      <w:r w:rsidRPr="00C72DDB">
        <w:rPr>
          <w:b/>
        </w:rPr>
        <w:tab/>
      </w:r>
      <w:r w:rsidRPr="00C72DDB">
        <w:rPr>
          <w:b/>
        </w:rPr>
        <w:tab/>
      </w:r>
      <w:r w:rsidRPr="00C72DDB">
        <w:rPr>
          <w:b/>
        </w:rPr>
        <w:tab/>
      </w:r>
    </w:p>
    <w:p w:rsidRDefault="009236B9" w:rsidP="00334EBF" w:rsidR="00334EBF" w:rsidRPr="00C72DDB">
      <w:pPr>
        <w:jc w:val="both"/>
      </w:pPr>
      <w:r w:rsidRPr="00C72DDB">
        <w:rPr>
          <w:b/>
        </w:rPr>
        <w:t>I</w:t>
      </w:r>
      <w:r w:rsidRPr="00C72DDB">
        <w:t xml:space="preserve"> </w:t>
      </w:r>
      <w:r w:rsidRPr="00C72DDB">
        <w:tab/>
      </w:r>
      <w:r w:rsidRPr="00C72DDB">
        <w:rPr>
          <w:b/>
        </w:rPr>
        <w:t xml:space="preserve">Određuje se ročište </w:t>
      </w:r>
      <w:r w:rsidR="003C7C8B" w:rsidRPr="00C72DDB">
        <w:rPr>
          <w:b/>
        </w:rPr>
        <w:t>za diobu kupovnine</w:t>
      </w:r>
      <w:r w:rsidR="003C7C8B" w:rsidRPr="00C72DDB">
        <w:t xml:space="preserve"> za</w:t>
      </w:r>
      <w:r w:rsidR="00C636CE" w:rsidRPr="00C72DDB">
        <w:t xml:space="preserve"> </w:t>
      </w:r>
      <w:r w:rsidR="00334EBF" w:rsidRPr="00C72DDB">
        <w:t xml:space="preserve">nekretninu upisanu u zemljišnim knjigama Općinskog suda u Zlataru, Zemljišnoknjižni odjel Zlatar  i to: </w:t>
      </w:r>
    </w:p>
    <w:p w:rsidRDefault="00334EBF" w:rsidP="00334EBF" w:rsidR="00334EBF" w:rsidRPr="00C72DDB">
      <w:pPr>
        <w:pStyle w:val="Odlomakpopisa"/>
        <w:numPr>
          <w:ilvl w:val="0"/>
          <w:numId w:val="3"/>
        </w:numPr>
      </w:pPr>
      <w:r w:rsidRPr="00C72DDB">
        <w:t xml:space="preserve">k.č.br. 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 </w:t>
      </w:r>
    </w:p>
    <w:p w:rsidRDefault="00334EBF" w:rsidP="00334EBF" w:rsidR="00334EBF" w:rsidRPr="00C72DDB">
      <w:pPr>
        <w:pStyle w:val="Odlomakpopisa"/>
        <w:ind w:left="1440"/>
      </w:pPr>
    </w:p>
    <w:p w:rsidRDefault="00334EBF" w:rsidP="00334EBF" w:rsidR="00334EBF" w:rsidRPr="00C72DDB">
      <w:r w:rsidRPr="00C72DDB">
        <w:t xml:space="preserve">dosuđene kupcu MIKOM d.o.o., Zlatar Bistrica, Ulica Stjepana Radića 1/A, OIB:23959017603, </w:t>
      </w:r>
    </w:p>
    <w:p w:rsidRDefault="00C636CE" w:rsidP="00334EBF" w:rsidR="00C636CE" w:rsidRPr="00C72DDB">
      <w:pPr>
        <w:tabs>
          <w:tab w:pos="360" w:val="left"/>
        </w:tabs>
        <w:ind w:left="360"/>
        <w:jc w:val="both"/>
      </w:pPr>
    </w:p>
    <w:p w:rsidRDefault="00C636CE" w:rsidP="00F83CB6" w:rsidR="00751F93" w:rsidRPr="00C72DDB">
      <w:pPr>
        <w:tabs>
          <w:tab w:pos="360" w:val="left"/>
        </w:tabs>
        <w:jc w:val="both"/>
      </w:pPr>
      <w:r w:rsidRPr="00C72DDB">
        <w:t>z</w:t>
      </w:r>
      <w:r w:rsidR="009236B9" w:rsidRPr="00C72DDB">
        <w:t xml:space="preserve">a dan </w:t>
      </w:r>
    </w:p>
    <w:p w:rsidRDefault="00751F93" w:rsidP="009236B9" w:rsidR="009236B9" w:rsidRPr="00C72DDB">
      <w:pPr>
        <w:tabs>
          <w:tab w:pos="360" w:val="left"/>
        </w:tabs>
        <w:ind w:left="360"/>
        <w:jc w:val="both"/>
        <w:rPr>
          <w:b/>
        </w:rPr>
      </w:pPr>
      <w:r w:rsidRPr="00C72DDB">
        <w:tab/>
      </w:r>
      <w:r w:rsidRPr="00C72DDB">
        <w:tab/>
      </w:r>
      <w:r w:rsidRPr="00C72DDB">
        <w:tab/>
      </w:r>
      <w:r w:rsidR="00C636CE" w:rsidRPr="00C72DDB">
        <w:rPr>
          <w:b/>
        </w:rPr>
        <w:t>1</w:t>
      </w:r>
      <w:r w:rsidR="00334EBF" w:rsidRPr="00C72DDB">
        <w:rPr>
          <w:b/>
        </w:rPr>
        <w:t>5</w:t>
      </w:r>
      <w:r w:rsidR="00C636CE" w:rsidRPr="00C72DDB">
        <w:rPr>
          <w:b/>
        </w:rPr>
        <w:t>.</w:t>
      </w:r>
      <w:r w:rsidR="00334EBF" w:rsidRPr="00C72DDB">
        <w:rPr>
          <w:b/>
        </w:rPr>
        <w:t xml:space="preserve"> prosinca</w:t>
      </w:r>
      <w:r w:rsidR="00E741B0" w:rsidRPr="00C72DDB">
        <w:rPr>
          <w:b/>
        </w:rPr>
        <w:t xml:space="preserve"> 201</w:t>
      </w:r>
      <w:r w:rsidR="00334EBF" w:rsidRPr="00C72DDB">
        <w:rPr>
          <w:b/>
        </w:rPr>
        <w:t>6</w:t>
      </w:r>
      <w:r w:rsidR="00E741B0" w:rsidRPr="00C72DDB">
        <w:rPr>
          <w:b/>
        </w:rPr>
        <w:t xml:space="preserve">. </w:t>
      </w:r>
      <w:r w:rsidR="009236B9" w:rsidRPr="00C72DDB">
        <w:rPr>
          <w:b/>
        </w:rPr>
        <w:t>u 1</w:t>
      </w:r>
      <w:r w:rsidR="00334EBF" w:rsidRPr="00C72DDB">
        <w:rPr>
          <w:b/>
        </w:rPr>
        <w:t>0,20</w:t>
      </w:r>
      <w:r w:rsidR="006701A5" w:rsidRPr="00C72DDB">
        <w:rPr>
          <w:b/>
        </w:rPr>
        <w:t xml:space="preserve"> </w:t>
      </w:r>
      <w:r w:rsidR="009236B9" w:rsidRPr="00C72DDB">
        <w:rPr>
          <w:b/>
        </w:rPr>
        <w:t>sati, soba 82/II, ovog suda.</w:t>
      </w:r>
    </w:p>
    <w:p w:rsidRDefault="009236B9" w:rsidP="009236B9" w:rsidR="009236B9" w:rsidRPr="00C72DDB">
      <w:pPr>
        <w:tabs>
          <w:tab w:pos="360" w:val="left"/>
        </w:tabs>
        <w:ind w:left="360"/>
        <w:jc w:val="both"/>
      </w:pPr>
    </w:p>
    <w:p w:rsidRDefault="009236B9" w:rsidP="009236B9" w:rsidR="009236B9" w:rsidRPr="00C72DDB">
      <w:pPr>
        <w:tabs>
          <w:tab w:pos="360" w:val="left"/>
        </w:tabs>
        <w:ind w:left="360"/>
        <w:jc w:val="both"/>
      </w:pPr>
      <w:r w:rsidRPr="00C72DDB">
        <w:t>Na ročište se dostavom ovog zaključka pozivaju:</w:t>
      </w:r>
    </w:p>
    <w:p w:rsidRDefault="009236B9" w:rsidP="009236B9" w:rsidR="009236B9" w:rsidRPr="00C72DDB">
      <w:pPr>
        <w:tabs>
          <w:tab w:pos="360" w:val="left"/>
        </w:tabs>
        <w:ind w:left="360"/>
        <w:jc w:val="both"/>
      </w:pPr>
      <w:r w:rsidRPr="00C72DDB">
        <w:t xml:space="preserve">-Stečajni upravitelj </w:t>
      </w:r>
    </w:p>
    <w:p w:rsidRDefault="0059553B" w:rsidP="00D41E36" w:rsidR="00D41E36" w:rsidRPr="008E1A9C">
      <w:pPr>
        <w:jc w:val="both"/>
      </w:pPr>
      <w:r w:rsidRPr="00C72DDB">
        <w:rPr>
          <w:color w:val="000000"/>
        </w:rPr>
        <w:t>-</w:t>
      </w:r>
      <w:r w:rsidR="00D41E36" w:rsidRPr="00D41E36">
        <w:t xml:space="preserve"> </w:t>
      </w:r>
      <w:r w:rsidR="00D41E36" w:rsidRPr="008E1A9C">
        <w:t>Razlučni vjerovnik:</w:t>
      </w:r>
    </w:p>
    <w:p w:rsidRDefault="00D41E36" w:rsidP="00D41E36" w:rsidR="00D41E36" w:rsidRPr="004323EB">
      <w:pPr>
        <w:numPr>
          <w:ilvl w:val="0"/>
          <w:numId w:val="4"/>
        </w:numPr>
      </w:pPr>
      <w:r w:rsidRPr="00D41E36">
        <w:rPr>
          <w:bCs/>
        </w:rPr>
        <w:t>REPUBLIKA HRVATSKA, MINISTARSTVO FINANCIJA - POREZNA UPRAVA, CENTAR BANKA D.D. u stečaju, Zagreb, Heinzelova 47/a</w:t>
      </w:r>
    </w:p>
    <w:p w:rsidRDefault="0059553B" w:rsidP="00C636CE" w:rsidR="0059553B" w:rsidRPr="00C72DDB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C7C8B" w:rsidP="00F83CB6" w:rsidR="009236B9" w:rsidRPr="00C72DDB">
      <w:pPr>
        <w:ind w:left="360"/>
        <w:jc w:val="both"/>
      </w:pPr>
      <w:r w:rsidRPr="00C72DDB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C72DDB">
      <w:pPr>
        <w:jc w:val="center"/>
      </w:pPr>
      <w:r w:rsidRPr="00C72DDB">
        <w:t>Obrazloženje</w:t>
      </w:r>
    </w:p>
    <w:p w:rsidRDefault="009236B9" w:rsidP="009236B9" w:rsidR="009236B9" w:rsidRPr="00C72DDB">
      <w:pPr>
        <w:jc w:val="center"/>
      </w:pPr>
    </w:p>
    <w:p w:rsidRDefault="009236B9" w:rsidP="009236B9" w:rsidR="009236B9" w:rsidRPr="00C72DDB">
      <w:pPr>
        <w:jc w:val="both"/>
      </w:pPr>
      <w:r w:rsidRPr="00C72DDB">
        <w:tab/>
        <w:t xml:space="preserve">Prije donošenja rješenja o namirenju razlučnog vjerovnika sud mora provesti ročište </w:t>
      </w:r>
      <w:r w:rsidR="003C7C8B" w:rsidRPr="00C72DDB">
        <w:t xml:space="preserve">za diobu kupovnine na kojem se raspravlja o </w:t>
      </w:r>
      <w:r w:rsidR="00E741B0" w:rsidRPr="00C72DDB">
        <w:t>n</w:t>
      </w:r>
      <w:r w:rsidR="003C7C8B" w:rsidRPr="00C72DDB">
        <w:t>a</w:t>
      </w:r>
      <w:r w:rsidR="00E741B0" w:rsidRPr="00C72DDB">
        <w:t>m</w:t>
      </w:r>
      <w:r w:rsidR="003C7C8B" w:rsidRPr="00C72DDB">
        <w:t xml:space="preserve">irenju vjerovnika </w:t>
      </w:r>
      <w:r w:rsidR="005956F3" w:rsidRPr="00C72DDB">
        <w:t>i</w:t>
      </w:r>
      <w:r w:rsidR="003C7C8B" w:rsidRPr="00C72DDB">
        <w:t xml:space="preserve"> drugih osoba koje postavljaju zahtjev za namirenje.</w:t>
      </w:r>
      <w:r w:rsidR="00751F93" w:rsidRPr="00C72DDB">
        <w:t xml:space="preserve"> Sukladno članku 7. Stečajnog zakona i članku 117. ovršnog zakona </w:t>
      </w:r>
      <w:r w:rsidR="00751F93" w:rsidRPr="00C72DDB">
        <w:lastRenderedPageBreak/>
        <w:t>odlučeno je kao u izreci ovog zaključka. Razlučni vjerovnici se do ročišta pozivaju dostaviti sudu izračunate tražbine, s obzirom na očekivani iznos namirenja.</w:t>
      </w:r>
    </w:p>
    <w:p w:rsidRDefault="009C5899" w:rsidP="00C72DDB" w:rsidR="009C5899">
      <w:pPr>
        <w:pStyle w:val="Tijeloteksta"/>
        <w:jc w:val="center"/>
      </w:pPr>
    </w:p>
    <w:p w:rsidRDefault="009236B9" w:rsidP="00C72DDB" w:rsidR="00C72DDB" w:rsidRPr="00C72DDB">
      <w:pPr>
        <w:pStyle w:val="Tijeloteksta"/>
        <w:jc w:val="center"/>
      </w:pPr>
      <w:r w:rsidRPr="00C72DDB">
        <w:t xml:space="preserve">U Zagrebu, </w:t>
      </w:r>
      <w:r w:rsidR="00C72DDB" w:rsidRPr="00C72DDB">
        <w:t>30</w:t>
      </w:r>
      <w:r w:rsidRPr="00C72DDB">
        <w:t xml:space="preserve">. </w:t>
      </w:r>
      <w:r w:rsidR="00C72DDB" w:rsidRPr="00C72DDB">
        <w:t>studenoga</w:t>
      </w:r>
      <w:r w:rsidRPr="00C72DDB">
        <w:t xml:space="preserve"> 201</w:t>
      </w:r>
      <w:r w:rsidR="00C72DDB" w:rsidRPr="00C72DDB">
        <w:t>6</w:t>
      </w:r>
    </w:p>
    <w:p w:rsidRDefault="00C72DDB" w:rsidP="00C72DDB" w:rsidR="00C72DDB" w:rsidRPr="00C72DDB">
      <w:pPr>
        <w:pStyle w:val="Tijeloteksta"/>
        <w:jc w:val="center"/>
      </w:pPr>
    </w:p>
    <w:p w:rsidRDefault="009236B9" w:rsidP="00C72DDB" w:rsidR="00C72DDB" w:rsidRPr="00C72DDB">
      <w:pPr>
        <w:pStyle w:val="Tijeloteksta"/>
        <w:jc w:val="center"/>
      </w:pPr>
      <w:r w:rsidRPr="00C72DDB">
        <w:t>.</w:t>
      </w:r>
    </w:p>
    <w:p w:rsidRDefault="009C5899" w:rsidP="00E91121" w:rsidR="009C58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C5899" w:rsidP="00E91121" w:rsidR="009C58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C5899" w:rsidP="00E91121" w:rsidR="009C58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C5899" w:rsidP="00E91121" w:rsidR="009C589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C5899" w:rsidP="00E91121" w:rsidR="009C58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C5899" w:rsidP="00597BE1" w:rsidR="009C58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83CB6" w:rsidR="00F83CB6" w:rsidRPr="00C72DDB">
      <w:pPr>
        <w:pStyle w:val="Tijeloteksta"/>
        <w:ind w:left="5760"/>
      </w:pPr>
    </w:p>
    <w:p w:rsidRDefault="00F83CB6" w:rsidR="00F83CB6" w:rsidRPr="00C72DDB">
      <w:pPr>
        <w:pStyle w:val="Tijeloteksta"/>
        <w:ind w:left="5760"/>
      </w:pPr>
    </w:p>
    <w:p w:rsidRDefault="00F83CB6" w:rsidP="00C72DDB" w:rsidR="00F83CB6" w:rsidRPr="00C72DDB">
      <w:pPr>
        <w:pStyle w:val="Tijeloteksta"/>
        <w:ind w:left="5760"/>
      </w:pPr>
      <w:r w:rsidRPr="00C72DDB">
        <w:t xml:space="preserve"> </w:t>
      </w:r>
    </w:p>
    <w:p w:rsidRDefault="009236B9" w:rsidP="009236B9" w:rsidR="009236B9" w:rsidRPr="00C72DDB">
      <w:pPr>
        <w:jc w:val="both"/>
      </w:pPr>
      <w:r w:rsidRPr="00C72DDB">
        <w:rPr>
          <w:b/>
        </w:rPr>
        <w:t>UPUTA O PRAVNOM LIJEKU:</w:t>
      </w:r>
    </w:p>
    <w:p w:rsidRDefault="009236B9" w:rsidP="009236B9" w:rsidR="007417C1" w:rsidRPr="00C72DDB">
      <w:pPr>
        <w:jc w:val="both"/>
      </w:pPr>
      <w:r w:rsidRPr="00C72DDB">
        <w:t>Protiv ovog zaključka nije dopuštena žalba (čl.11.st.9. SZ).</w:t>
      </w:r>
    </w:p>
    <w:p w:rsidRDefault="00F83CB6" w:rsidP="009236B9" w:rsidR="00F83CB6" w:rsidRPr="00C72DDB">
      <w:pPr>
        <w:jc w:val="both"/>
      </w:pPr>
    </w:p>
    <w:p w:rsidRDefault="00F83CB6" w:rsidP="009236B9" w:rsidR="00F83CB6" w:rsidRPr="00C72DDB">
      <w:pPr>
        <w:jc w:val="both"/>
      </w:pPr>
    </w:p>
    <w:p w:rsidRDefault="00F83CB6" w:rsidP="009236B9" w:rsidR="00F83CB6" w:rsidRPr="00C72DDB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9C5899" w:rsidP="009236B9" w:rsidR="009C5899">
      <w:pPr>
        <w:jc w:val="both"/>
      </w:pPr>
    </w:p>
    <w:p w:rsidRDefault="00C636CE" w:rsidP="00C636CE" w:rsidR="00C636CE" w:rsidRPr="00C72DDB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C636CE" w:rsidP="009236B9" w:rsidR="00C636CE" w:rsidRPr="00C72DDB">
      <w:pPr>
        <w:jc w:val="both"/>
      </w:pPr>
    </w:p>
    <w:p w:rsidRDefault="009236B9" w:rsidP="009236B9" w:rsidR="009236B9" w:rsidRPr="00C72DDB">
      <w:pPr>
        <w:jc w:val="both"/>
      </w:pP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</w:p>
    <w:p w:rsidRDefault="00A1673F" w:rsidP="009236B9" w:rsidR="00A1673F" w:rsidRPr="00C72DDB">
      <w:pPr>
        <w:jc w:val="both"/>
      </w:pPr>
    </w:p>
    <w:p w:rsidRDefault="009236B9" w:rsidP="009236B9" w:rsidR="009236B9" w:rsidRPr="00C72DDB"/>
    <w:p w:rsidRDefault="009236B9" w:rsidR="009236B9" w:rsidRPr="00C72DDB"/>
    <w:sectPr w:rsidSect="00A1673F" w:rsidR="009236B9" w:rsidRPr="00C72DDB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C10" w:rsidR="00D75C10">
      <w:r>
        <w:separator/>
      </w:r>
    </w:p>
  </w:endnote>
  <w:endnote w:id="0" w:type="continuationSeparator">
    <w:p w:rsidRDefault="00D75C10" w:rsidR="00D7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C10" w:rsidR="00D75C10">
      <w:r>
        <w:separator/>
      </w:r>
    </w:p>
  </w:footnote>
  <w:footnote w:id="0" w:type="continuationSeparator">
    <w:p w:rsidRDefault="00D75C10" w:rsidR="00D75C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553B" w:rsidR="005955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161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553B" w:rsidP="00A1673F" w:rsidR="0059553B" w:rsidRPr="00832E83">
    <w:pPr>
      <w:jc w:val="right"/>
    </w:pPr>
    <w:r>
      <w:t>72</w:t>
    </w:r>
    <w:r w:rsidRPr="00832E83">
      <w:t xml:space="preserve"> St-</w:t>
    </w:r>
    <w:r w:rsidR="00C72DDB"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75102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87853"/>
    <w:rsid w:val="003235EC"/>
    <w:rsid w:val="00334EBF"/>
    <w:rsid w:val="003C7C8B"/>
    <w:rsid w:val="0059553B"/>
    <w:rsid w:val="005956F3"/>
    <w:rsid w:val="006701A5"/>
    <w:rsid w:val="006F6573"/>
    <w:rsid w:val="007417C1"/>
    <w:rsid w:val="00751F93"/>
    <w:rsid w:val="007C4C36"/>
    <w:rsid w:val="00842928"/>
    <w:rsid w:val="008553C8"/>
    <w:rsid w:val="00883225"/>
    <w:rsid w:val="009236B9"/>
    <w:rsid w:val="009C5899"/>
    <w:rsid w:val="009D1615"/>
    <w:rsid w:val="00A1673F"/>
    <w:rsid w:val="00A23DC5"/>
    <w:rsid w:val="00B94DFE"/>
    <w:rsid w:val="00C636CE"/>
    <w:rsid w:val="00C72DDB"/>
    <w:rsid w:val="00CD52AC"/>
    <w:rsid w:val="00D41E36"/>
    <w:rsid w:val="00D75C10"/>
    <w:rsid w:val="00E741B0"/>
    <w:rsid w:val="00EC1A1B"/>
    <w:rsid w:val="00F530BF"/>
    <w:rsid w:val="00F5652A"/>
    <w:rsid w:val="00F8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34EBF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C58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C589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D1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6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6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6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6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34EBF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C58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C589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D1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6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6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6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6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316</properties:Words>
  <properties:Characters>1733</properties:Characters>
  <properties:Lines>92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2016-12-01T12:25:00Z</dcterms:created>
  <dc:creator>nribaric</dc:creator>
  <cp:lastModifiedBy>Jadranka Zelić</cp:lastModifiedBy>
  <cp:lastPrinted>2016-12-01T12:25:00Z</cp:lastPrinted>
  <dcterms:modified xmlns:xsi="http://www.w3.org/2001/XMLSchema-instance" xsi:type="dcterms:W3CDTF">2016-12-01T12:31:00Z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