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76aaa" w14:paraId="1376aaa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003EB6" w:rsidR="00C6342D" w:rsidRPr="008B1A21">
      <w:pPr>
        <w:ind w:left="5040"/>
        <w:jc w:val="right"/>
        <w:rPr>
          <w:b/>
        </w:rPr>
      </w:pPr>
    </w:p>
    <w:p w:rsidRDefault="001A7F6B" w:rsidP="00EF78D3" w:rsidR="001A7F6B">
      <w:pPr>
        <w:ind w:left="5040"/>
        <w:jc w:val="right"/>
      </w:pPr>
      <w:r>
        <w:t xml:space="preserve">ROMAN HRBOKA </w:t>
      </w:r>
    </w:p>
    <w:p w:rsidRDefault="001A7F6B" w:rsidP="00EF78D3" w:rsidR="00EF78D3">
      <w:pPr>
        <w:ind w:left="5040"/>
        <w:jc w:val="right"/>
      </w:pPr>
      <w:r>
        <w:t>Žman 78</w:t>
      </w:r>
    </w:p>
    <w:p w:rsidRDefault="001A7F6B" w:rsidP="00EF78D3" w:rsidR="001A7F6B">
      <w:pPr>
        <w:ind w:left="5040"/>
        <w:jc w:val="right"/>
      </w:pPr>
      <w:r>
        <w:t>Žman</w:t>
      </w:r>
    </w:p>
    <w:p w:rsidRDefault="00EF78D3" w:rsidP="00EF78D3" w:rsidR="00EF78D3">
      <w:pPr>
        <w:ind w:left="5040"/>
        <w:jc w:val="right"/>
      </w:pPr>
    </w:p>
    <w:p w:rsidRDefault="00861051" w:rsidP="00F2122B" w:rsidR="0086105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861051">
        <w:t>5</w:t>
      </w:r>
      <w:r w:rsidR="00AE7BF4">
        <w:t>2</w:t>
      </w:r>
      <w:r w:rsidR="001A7F6B">
        <w:t>6</w:t>
      </w:r>
      <w:r w:rsidR="00861051">
        <w:t>/16-4</w:t>
      </w:r>
      <w:r>
        <w:t xml:space="preserve"> od </w:t>
      </w:r>
      <w:r w:rsidR="00AE7BF4">
        <w:t>1</w:t>
      </w:r>
      <w:r w:rsidR="00FB77A7">
        <w:t>4</w:t>
      </w:r>
      <w:r w:rsidR="00847E11">
        <w:t>. travnja</w:t>
      </w:r>
      <w:r>
        <w:t xml:space="preserve"> 2016. pokrenut je prethodni postupak radi utvrđivanja uvjeta za otvaranje stečajnog postupka nad stečajnim dužnikom </w:t>
      </w:r>
      <w:r w:rsidR="001A7F6B">
        <w:t>ROMANA ŠKRAPA d.o.o., Žman, Dugi otok, OIB: 83387904017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861051">
        <w:t>04. svibnja</w:t>
      </w:r>
      <w:r>
        <w:t xml:space="preserve"> 2016. u </w:t>
      </w:r>
      <w:r w:rsidR="00861051">
        <w:t>09</w:t>
      </w:r>
      <w:r>
        <w:t>,</w:t>
      </w:r>
      <w:r w:rsidR="001A7F6B">
        <w:t>50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861051">
        <w:t>04. svibnja</w:t>
      </w:r>
      <w:r>
        <w:t xml:space="preserve"> 2016. u </w:t>
      </w:r>
      <w:r w:rsidR="00003EB6">
        <w:t>0</w:t>
      </w:r>
      <w:r w:rsidR="00861051">
        <w:t>9</w:t>
      </w:r>
      <w:r>
        <w:t>,</w:t>
      </w:r>
      <w:r w:rsidR="001A7F6B">
        <w:t>52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AE7BF4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AE7BF4">
        <w:t>1</w:t>
      </w:r>
      <w:r w:rsidR="00FB77A7">
        <w:t>4</w:t>
      </w:r>
      <w:r w:rsidR="00847E11">
        <w:t>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</w:t>
      </w:r>
      <w:r w:rsidR="00C33373">
        <w:t xml:space="preserve"> </w:t>
      </w:r>
      <w:r w:rsidR="00FB77A7">
        <w:t xml:space="preserve"> S</w:t>
      </w:r>
      <w:r w:rsidR="00120463" w:rsidRPr="008B1A21">
        <w:t>u</w:t>
      </w:r>
      <w:r w:rsidR="00FB77A7">
        <w:t>tkinja</w:t>
      </w:r>
    </w:p>
    <w:p w:rsidRDefault="00A11A31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2148362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</w:t>
    </w:r>
    <w:r w:rsidRPr="00AE7BF4">
      <w:rPr>
        <w:b/>
        <w:bCs/>
      </w:rPr>
      <w:t>1 St-</w:t>
    </w:r>
    <w:r w:rsidR="00AE7BF4" w:rsidRPr="00AE7BF4">
      <w:rPr>
        <w:b/>
        <w:bCs/>
      </w:rPr>
      <w:t>52</w:t>
    </w:r>
    <w:r w:rsidR="001A7F6B">
      <w:rPr>
        <w:b/>
        <w:bCs/>
      </w:rPr>
      <w:t>6</w:t>
    </w:r>
    <w:r w:rsidR="007E425C" w:rsidRPr="00AE7BF4">
      <w:rPr>
        <w:b/>
        <w:bCs/>
      </w:rPr>
      <w:t>/</w:t>
    </w:r>
    <w:r w:rsidR="0042453D" w:rsidRPr="00AE7BF4">
      <w:rPr>
        <w:b/>
        <w:bCs/>
      </w:rPr>
      <w:t>1</w:t>
    </w:r>
    <w:r w:rsidR="00CA1C1B" w:rsidRPr="00AE7BF4">
      <w:rPr>
        <w:b/>
        <w:bCs/>
      </w:rPr>
      <w:t>6</w:t>
    </w:r>
    <w:r w:rsidR="00847E11" w:rsidRPr="00AE7BF4">
      <w:rPr>
        <w:b/>
        <w:bCs/>
      </w:rPr>
      <w:t>-</w:t>
    </w:r>
    <w:r w:rsidR="00861051" w:rsidRPr="00AE7BF4">
      <w:rPr>
        <w:b/>
        <w:bCs/>
      </w:rPr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3EB6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A7F6B"/>
    <w:rsid w:val="001C637E"/>
    <w:rsid w:val="001D4440"/>
    <w:rsid w:val="002160D8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A05B3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331D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3095A"/>
    <w:rsid w:val="0063370C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47E11"/>
    <w:rsid w:val="00857A06"/>
    <w:rsid w:val="00861051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02508"/>
    <w:rsid w:val="00A11A31"/>
    <w:rsid w:val="00A12246"/>
    <w:rsid w:val="00A137B4"/>
    <w:rsid w:val="00A16554"/>
    <w:rsid w:val="00A52F25"/>
    <w:rsid w:val="00A60137"/>
    <w:rsid w:val="00A62539"/>
    <w:rsid w:val="00A66D04"/>
    <w:rsid w:val="00A75CA0"/>
    <w:rsid w:val="00A82235"/>
    <w:rsid w:val="00A82292"/>
    <w:rsid w:val="00AB0490"/>
    <w:rsid w:val="00AD1E5B"/>
    <w:rsid w:val="00AE5BDA"/>
    <w:rsid w:val="00AE7BF4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33373"/>
    <w:rsid w:val="00C44E2B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4D37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E77E2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78D3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77A7"/>
    <w:rsid w:val="00FD5CA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025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25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2508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2508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2508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025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25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2508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2508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2508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</izvorni_sadrzaj>
    <derivirana_varijabla naziv="DomainObject.Predmet.Broj_1">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St-526/2016</izvorni_sadrzaj>
    <derivirana_varijabla naziv="DomainObject.Predmet.OznakaBroj_1">St-526/2016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ROMANA ŠKRAPA društvo s ograničenom odgovornošću za ulov i promet ribom i turizam</izvorni_sadrzaj>
    <derivirana_varijabla naziv="DomainObject.Predmet.ProtustrankaFormated_1">  ROMANA ŠKRAPA društvo s ograničenom odgovornošću za ulov i promet ribom i turizam</derivirana_varijabla>
  </DomainObject.Predmet.ProtustrankaFormated>
  <DomainObject.Predmet.ProtustrankaFormatedOIB>
    <izvorni_sadrzaj>  ROMANA ŠKRAPA društvo s ograničenom odgovornošću za ulov i promet ribom i turizam, OIB 83387904017</izvorni_sadrzaj>
    <derivirana_varijabla naziv="DomainObject.Predmet.ProtustrankaFormatedOIB_1">  ROMANA ŠKRAPA društvo s ograničenom odgovornošću za ulov i promet ribom i turizam, OIB 83387904017</derivirana_varijabla>
  </DomainObject.Predmet.ProtustrankaFormatedOIB>
  <DomainObject.Predmet.ProtustrankaFormatedWithAdress>
    <izvorni_sadrzaj> ROMANA ŠKRAPA društvo s ograničenom odgovornošću za ulov i promet ribom i turizam, Dugi otok, 23282 Žman</izvorni_sadrzaj>
    <derivirana_varijabla naziv="DomainObject.Predmet.ProtustrankaFormatedWithAdress_1"> ROMANA ŠKRAPA društvo s ograničenom odgovornošću za ulov i promet ribom i turizam, Dugi otok, 23282 Žman</derivirana_varijabla>
  </DomainObject.Predmet.ProtustrankaFormatedWithAdress>
  <DomainObject.Predmet.ProtustrankaFormatedWithAdressOIB>
    <izvorni_sadrzaj> ROMANA ŠKRAPA društvo s ograničenom odgovornošću za ulov i promet ribom i turizam, OIB 83387904017, Dugi otok, 23282 Žman</izvorni_sadrzaj>
    <derivirana_varijabla naziv="DomainObject.Predmet.ProtustrankaFormatedWithAdressOIB_1"> ROMANA ŠKRAPA društvo s ograničenom odgovornošću za ulov i promet ribom i turizam, OIB 83387904017, Dugi otok, 23282 Žman</derivirana_varijabla>
  </DomainObject.Predmet.ProtustrankaFormatedWithAdressOIB>
  <DomainObject.Predmet.ProtustrankaWithAdress>
    <izvorni_sadrzaj>ROMANA ŠKRAPA društvo s ograničenom odgovornošću za ulov i promet ribom i turizam Dugi otok, 23282 Žman</izvorni_sadrzaj>
    <derivirana_varijabla naziv="DomainObject.Predmet.ProtustrankaWithAdress_1">ROMANA ŠKRAPA društvo s ograničenom odgovornošću za ulov i promet ribom i turizam Dugi otok, 23282 Žman</derivirana_varijabla>
  </DomainObject.Predmet.ProtustrankaWithAdress>
  <DomainObject.Predmet.ProtustrankaWithAdressOIB>
    <izvorni_sadrzaj>ROMANA ŠKRAPA društvo s ograničenom odgovornošću za ulov i promet ribom i turizam, OIB 83387904017, Dugi otok, 23282 Žman</izvorni_sadrzaj>
    <derivirana_varijabla naziv="DomainObject.Predmet.ProtustrankaWithAdressOIB_1">ROMANA ŠKRAPA društvo s ograničenom odgovornošću za ulov i promet ribom i turizam, OIB 83387904017, Dugi otok, 23282 Žman</derivirana_varijabla>
  </DomainObject.Predmet.ProtustrankaWithAdressOIB>
  <DomainObject.Predmet.ProtustrankaNazivFormated>
    <izvorni_sadrzaj>ROMANA ŠKRAPA društvo s ograničenom odgovornošću za ulov i promet ribom i turizam</izvorni_sadrzaj>
    <derivirana_varijabla naziv="DomainObject.Predmet.ProtustrankaNazivFormated_1">ROMANA ŠKRAPA društvo s ograničenom odgovornošću za ulov i promet ribom i turizam</derivirana_varijabla>
  </DomainObject.Predmet.ProtustrankaNazivFormated>
  <DomainObject.Predmet.ProtustrankaNazivFormatedOIB>
    <izvorni_sadrzaj>ROMANA ŠKRAPA društvo s ograničenom odgovornošću za ulov i promet ribom i turizam, OIB 83387904017</izvorni_sadrzaj>
    <derivirana_varijabla naziv="DomainObject.Predmet.ProtustrankaNazivFormatedOIB_1">ROMANA ŠKRAPA društvo s ograničenom odgovornošću za ulov i promet ribom i turizam, OIB 83387904017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ROMANA ŠKRAPA društvo s ograničenom odgovornošću za ulov i promet ribom i turizam</item>
    </izvorni_sadrzaj>
    <derivirana_varijabla naziv="DomainObject.Predmet.ProtuStrankaListFormated_1">
      <item>ROMANA ŠKRAPA društvo s ograničenom odgovornošću za ulov i promet ribom i turizam</item>
    </derivirana_varijabla>
  </DomainObject.Predmet.ProtuStrankaListFormated>
  <DomainObject.Predmet.ProtuStrankaListFormatedOIB>
    <izvorni_sadrzaj>
      <item>ROMANA ŠKRAPA društvo s ograničenom odgovornošću za ulov i promet ribom i turizam, OIB 83387904017</item>
    </izvorni_sadrzaj>
    <derivirana_varijabla naziv="DomainObject.Predmet.ProtuStrankaListFormatedOIB_1">
      <item>ROMANA ŠKRAPA društvo s ograničenom odgovornošću za ulov i promet ribom i turizam, OIB 83387904017</item>
    </derivirana_varijabla>
  </DomainObject.Predmet.ProtuStrankaListFormatedOIB>
  <DomainObject.Predmet.ProtuStrankaListFormatedWithAdress>
    <izvorni_sadrzaj>
      <item>ROMANA ŠKRAPA društvo s ograničenom odgovornošću za ulov i promet ribom i turizam, Dugi otok, 23282 Žman</item>
    </izvorni_sadrzaj>
    <derivirana_varijabla naziv="DomainObject.Predmet.ProtuStrankaListFormatedWithAdress_1">
      <item>ROMANA ŠKRAPA društvo s ograničenom odgovornošću za ulov i promet ribom i turizam, Dugi otok, 23282 Žman</item>
    </derivirana_varijabla>
  </DomainObject.Predmet.ProtuStrankaListFormatedWithAdress>
  <DomainObject.Predmet.ProtuStrankaListFormatedWithAdressOIB>
    <izvorni_sadrzaj>
      <item>ROMANA ŠKRAPA društvo s ograničenom odgovornošću za ulov i promet ribom i turizam, OIB 83387904017, Dugi otok, 23282 Žman</item>
    </izvorni_sadrzaj>
    <derivirana_varijabla naziv="DomainObject.Predmet.ProtuStrankaListFormatedWithAdressOIB_1">
      <item>ROMANA ŠKRAPA društvo s ograničenom odgovornošću za ulov i promet ribom i turizam, OIB 83387904017, Dugi otok, 23282 Žman</item>
    </derivirana_varijabla>
  </DomainObject.Predmet.ProtuStrankaListFormatedWithAdressOIB>
  <DomainObject.Predmet.ProtuStrankaListNazivFormated>
    <izvorni_sadrzaj>
      <item>ROMANA ŠKRAPA društvo s ograničenom odgovornošću za ulov i promet ribom i turizam</item>
    </izvorni_sadrzaj>
    <derivirana_varijabla naziv="DomainObject.Predmet.ProtuStrankaListNazivFormated_1">
      <item>ROMANA ŠKRAPA društvo s ograničenom odgovornošću za ulov i promet ribom i turizam</item>
    </derivirana_varijabla>
  </DomainObject.Predmet.ProtuStrankaListNazivFormated>
  <DomainObject.Predmet.ProtuStrankaListNazivFormatedOIB>
    <izvorni_sadrzaj>
      <item>ROMANA ŠKRAPA društvo s ograničenom odgovornošću za ulov i promet ribom i turizam, OIB 83387904017</item>
    </izvorni_sadrzaj>
    <derivirana_varijabla naziv="DomainObject.Predmet.ProtuStrankaListNazivFormatedOIB_1">
      <item>ROMANA ŠKRAPA društvo s ograničenom odgovornošću za ulov i promet ribom i turizam, OIB 83387904017</item>
    </derivirana_varijabla>
  </DomainObject.Predmet.ProtuStrankaListNazivFormatedOIB>
  <DomainObject.Predmet.OstaliListFormated>
    <izvorni_sadrzaj>
      <item>Roman Hrboka</item>
    </izvorni_sadrzaj>
    <derivirana_varijabla naziv="DomainObject.Predmet.OstaliListFormated_1">
      <item>Roman Hrboka</item>
    </derivirana_varijabla>
  </DomainObject.Predmet.OstaliListFormated>
  <DomainObject.Predmet.OstaliListFormatedOIB>
    <izvorni_sadrzaj>
      <item>Roman Hrboka, OIB 96062190661</item>
    </izvorni_sadrzaj>
    <derivirana_varijabla naziv="DomainObject.Predmet.OstaliListFormatedOIB_1">
      <item>Roman Hrboka, OIB 96062190661</item>
    </derivirana_varijabla>
  </DomainObject.Predmet.OstaliListFormatedOIB>
  <DomainObject.Predmet.OstaliListFormatedWithAdress>
    <izvorni_sadrzaj>
      <item>Roman Hrboka, Žman 78, 23282 Žman</item>
    </izvorni_sadrzaj>
    <derivirana_varijabla naziv="DomainObject.Predmet.OstaliListFormatedWithAdress_1">
      <item>Roman Hrboka, Žman 78, 23282 Žman</item>
    </derivirana_varijabla>
  </DomainObject.Predmet.OstaliListFormatedWithAdress>
  <DomainObject.Predmet.OstaliListFormatedWithAdressOIB>
    <izvorni_sadrzaj>
      <item>Roman Hrboka, OIB 96062190661, Žman 78, 23282 Žman</item>
    </izvorni_sadrzaj>
    <derivirana_varijabla naziv="DomainObject.Predmet.OstaliListFormatedWithAdressOIB_1">
      <item>Roman Hrboka, OIB 96062190661, Žman 78, 23282 Žman</item>
    </derivirana_varijabla>
  </DomainObject.Predmet.OstaliListFormatedWithAdressOIB>
  <DomainObject.Predmet.OstaliListNazivFormated>
    <izvorni_sadrzaj>
      <item>Roman Hrboka</item>
    </izvorni_sadrzaj>
    <derivirana_varijabla naziv="DomainObject.Predmet.OstaliListNazivFormated_1">
      <item>Roman Hrboka</item>
    </derivirana_varijabla>
  </DomainObject.Predmet.OstaliListNazivFormated>
  <DomainObject.Predmet.OstaliListNazivFormatedOIB>
    <izvorni_sadrzaj>
      <item>Roman Hrboka, OIB 96062190661</item>
    </izvorni_sadrzaj>
    <derivirana_varijabla naziv="DomainObject.Predmet.OstaliListNazivFormatedOIB_1">
      <item>Roman Hrboka, OIB 96062190661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ROMANA ŠKRAPA društvo s ograničenom odgovornošću za ulov i promet ribom i turizam</izvorni_sadrzaj>
    <derivirana_varijabla naziv="DomainObject.Predmet.ProtustrankaIDrugi_1">ROMANA ŠKRAPA društvo s ograničenom odgovornošću za ulov i promet ribom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ROMANA ŠKRAPA društvo s ograničenom odgovornošću za ulov i promet ribom i turizam, OIB 83387904017, Dugi otok, 23282 Žman</izvorni_sadrzaj>
    <derivirana_varijabla naziv="DomainObject.Predmet.ProtustrankaIDrugiAdressOIB_1">ROMANA ŠKRAPA društvo s ograničenom odgovornošću za ulov i promet ribom i turizam, OIB 83387904017, Dugi otok, 23282 Žman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ROMANA ŠKRAPA društvo s ograničenom odgovornošću za ulov i promet ribom i turizam</item>
      <item>Roman Hrboka</item>
    </izvorni_sadrzaj>
    <derivirana_varijabla naziv="DomainObject.Predmet.SudioniciListNaziv_1">
      <item>FINA</item>
      <item>ROMANA ŠKRAPA društvo s ograničenom odgovornošću za ulov i promet ribom i turizam</item>
      <item>Roman Hrboka</item>
    </derivirana_varijabla>
  </DomainObject.Predmet.SudioniciListNaziv>
  <DomainObject.Predmet.SudioniciListAdressOIB>
    <izvorni_sadrzaj>
      <item>FINA, OIB 85821130368</item>
      <item>ROMANA ŠKRAPA društvo s ograničenom odgovornošću za ulov i promet ribom i turizam, OIB 83387904017, Dugi otok,23282 Žman</item>
      <item>Roman Hrboka, OIB 96062190661, Žman 78,23282 Žman</item>
    </izvorni_sadrzaj>
    <derivirana_varijabla naziv="DomainObject.Predmet.SudioniciListAdressOIB_1">
      <item>FINA, OIB 85821130368</item>
      <item>ROMANA ŠKRAPA društvo s ograničenom odgovornošću za ulov i promet ribom i turizam, OIB 83387904017, Dugi otok,23282 Žman</item>
      <item>Roman Hrboka, OIB 96062190661, Žman 78,23282 Žman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83387904017</item>
      <item>, OIB 96062190661</item>
    </izvorni_sadrzaj>
    <derivirana_varijabla naziv="DomainObject.Predmet.SudioniciListNazivOIB_1">
      <item>, OIB 85821130368</item>
      <item>, OIB 83387904017</item>
      <item>, OIB 96062190661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05082E-9DAA-4756-9D3B-50BE3F138D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154</properties:Words>
  <properties:Characters>845</properties:Characters>
  <properties:Lines>33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2016-04-14T06:38:00Z</dcterms:created>
  <dc:creator>Ardena Bajlo</dc:creator>
  <cp:lastModifiedBy>wsadmin</cp:lastModifiedBy>
  <cp:lastPrinted>2016-04-14T06:32:00Z</cp:lastPrinted>
  <dcterms:modified xmlns:xsi="http://www.w3.org/2001/XMLSchema-instance" xsi:type="dcterms:W3CDTF">2016-04-14T12:13:00Z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