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7568" w14:paraId="e107568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St-6216</w:t>
      </w:r>
      <w:r>
        <w:rPr>
          <w:rFonts w:hAnsi="Times New Roman" w:ascii="Times New Roman"/>
          <w:noProof w:val="false"/>
          <w:szCs w:val="24"/>
        </w:rPr>
        <w:t>/16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5056C6" w:rsidRPr="00836254">
        <w:rPr>
          <w:rFonts w:hAnsi="Times New Roman" w:ascii="Times New Roman"/>
          <w:szCs w:val="24"/>
        </w:rPr>
        <w:t>BRALO GRADNJA d.o.o. u stečaju, Zagreb, Nazorova 64, OIB 82771025500</w:t>
      </w:r>
      <w:r>
        <w:rPr>
          <w:rFonts w:hAnsi="Times New Roman" w:ascii="Times New Roman"/>
          <w:szCs w:val="24"/>
        </w:rPr>
        <w:t xml:space="preserve">, dana </w:t>
      </w:r>
      <w:r w:rsidR="005056C6">
        <w:rPr>
          <w:rFonts w:hAnsi="Times New Roman" w:ascii="Times New Roman"/>
          <w:szCs w:val="24"/>
        </w:rPr>
        <w:t>11. lipnja</w:t>
      </w:r>
      <w:r>
        <w:rPr>
          <w:rFonts w:hAnsi="Times New Roman" w:ascii="Times New Roman"/>
          <w:szCs w:val="24"/>
        </w:rPr>
        <w:t xml:space="preserve"> 2018.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F25376" w:rsidR="00F2537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F25376" w:rsidRPr="00A74C39">
        <w:rPr>
          <w:rFonts w:hAnsi="Times New Roman" w:ascii="Times New Roman"/>
        </w:rPr>
        <w:t xml:space="preserve">izvrši </w:t>
      </w:r>
      <w:r w:rsidR="00F25376">
        <w:rPr>
          <w:rFonts w:hAnsi="Times New Roman" w:ascii="Times New Roman"/>
        </w:rPr>
        <w:t xml:space="preserve">povrat jamčevine u iznosu od </w:t>
      </w:r>
      <w:r w:rsidR="003B0FF0">
        <w:rPr>
          <w:rFonts w:hAnsi="Times New Roman" w:ascii="Times New Roman"/>
        </w:rPr>
        <w:t>59.819,00</w:t>
      </w:r>
      <w:r w:rsidR="00F25376">
        <w:rPr>
          <w:rFonts w:hAnsi="Times New Roman" w:ascii="Times New Roman"/>
        </w:rPr>
        <w:t xml:space="preserve"> kn </w:t>
      </w:r>
      <w:r w:rsidR="00F25376">
        <w:rPr>
          <w:rFonts w:hAnsi="Times New Roman" w:ascii="Times New Roman"/>
          <w:szCs w:val="24"/>
        </w:rPr>
        <w:t>ponuditelju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F25376" w:rsidRPr="00F25376">
        <w:rPr>
          <w:rFonts w:hAnsi="Times New Roman" w:ascii="Times New Roman"/>
          <w:szCs w:val="24"/>
        </w:rPr>
        <w:t>AKTIVA 15 j.d.o.o. Gračišće, Marcani 131 c, OIB 60714035074</w:t>
      </w:r>
      <w:r w:rsidR="00F25376">
        <w:rPr>
          <w:rFonts w:hAnsi="Times New Roman" w:ascii="Times New Roman"/>
          <w:szCs w:val="24"/>
        </w:rPr>
        <w:t>,</w:t>
      </w:r>
      <w:r w:rsidR="00F25376" w:rsidRPr="001C1148">
        <w:rPr>
          <w:rFonts w:hAnsi="Times New Roman" w:ascii="Times New Roman"/>
          <w:szCs w:val="24"/>
        </w:rPr>
        <w:t xml:space="preserve"> </w:t>
      </w:r>
      <w:r w:rsidR="00F25376">
        <w:rPr>
          <w:rFonts w:hAnsi="Times New Roman" w:ascii="Times New Roman"/>
          <w:szCs w:val="24"/>
        </w:rPr>
        <w:t>na račun ponuditelja IBAN: HR1724070001100424977 kod OTP banka d.d. (ID nadmetanja 68</w:t>
      </w:r>
      <w:r w:rsidR="003B0FF0">
        <w:rPr>
          <w:rFonts w:hAnsi="Times New Roman" w:ascii="Times New Roman"/>
          <w:szCs w:val="24"/>
        </w:rPr>
        <w:t>35</w:t>
      </w:r>
      <w:r w:rsidR="00F25376">
        <w:rPr>
          <w:rFonts w:hAnsi="Times New Roman" w:ascii="Times New Roman"/>
          <w:szCs w:val="24"/>
        </w:rPr>
        <w:t>).</w:t>
      </w:r>
    </w:p>
    <w:p w:rsidRDefault="000453E5" w:rsidP="000453E5" w:rsidR="000453E5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F25376" w:rsidRPr="00D7627F">
        <w:rPr>
          <w:rFonts w:hAnsi="Times New Roman" w:ascii="Times New Roman"/>
        </w:rPr>
        <w:t>upisan</w:t>
      </w:r>
      <w:r w:rsidR="00F25376">
        <w:rPr>
          <w:rFonts w:hAnsi="Times New Roman" w:ascii="Times New Roman"/>
        </w:rPr>
        <w:t>a</w:t>
      </w:r>
      <w:r w:rsidR="00F25376" w:rsidRPr="00D7627F">
        <w:rPr>
          <w:rFonts w:hAnsi="Times New Roman" w:ascii="Times New Roman"/>
        </w:rPr>
        <w:t xml:space="preserve"> u zk.ul.br. 3413 k.o. Galižana k.č. 767/1</w:t>
      </w:r>
      <w:r w:rsidR="00F25376">
        <w:rPr>
          <w:rFonts w:hAnsi="Times New Roman" w:ascii="Times New Roman"/>
        </w:rPr>
        <w:t>,</w:t>
      </w:r>
      <w:r w:rsidR="00F25376" w:rsidRPr="00D7627F">
        <w:rPr>
          <w:rFonts w:hAnsi="Times New Roman" w:ascii="Times New Roman"/>
        </w:rPr>
        <w:t xml:space="preserve"> stambena zgrada, Monte Lesso 17/B, dvorište,</w:t>
      </w:r>
      <w:r w:rsidR="00F25376">
        <w:rPr>
          <w:rFonts w:hAnsi="Times New Roman" w:ascii="Times New Roman"/>
        </w:rPr>
        <w:t xml:space="preserve"> i to </w:t>
      </w:r>
      <w:r w:rsidR="009B4C2E" w:rsidRPr="00D7627F">
        <w:rPr>
          <w:rFonts w:hAnsi="Times New Roman" w:ascii="Times New Roman"/>
        </w:rPr>
        <w:t>5. Suvlasnički dio: 1507/10000 Etažno vlasništvo (E-5)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F25376">
        <w:rPr>
          <w:rFonts w:hAnsi="Times New Roman" w:ascii="Times New Roman"/>
          <w:szCs w:val="24"/>
        </w:rPr>
        <w:t>16. svibnja 2018.</w:t>
      </w:r>
      <w:r>
        <w:rPr>
          <w:rFonts w:hAnsi="Times New Roman" w:ascii="Times New Roman"/>
          <w:szCs w:val="24"/>
        </w:rPr>
        <w:t xml:space="preserve"> (list </w:t>
      </w:r>
      <w:r w:rsidR="003B0FF0">
        <w:rPr>
          <w:rFonts w:hAnsi="Times New Roman" w:ascii="Times New Roman"/>
          <w:szCs w:val="24"/>
        </w:rPr>
        <w:t>443 do 452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156/14),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25376">
        <w:rPr>
          <w:rFonts w:hAnsi="Times New Roman" w:ascii="Times New Roman"/>
          <w:szCs w:val="24"/>
        </w:rPr>
        <w:t xml:space="preserve">Uvidom u dostavljeni Izvještaj sud je utvrdio da je predmetna nekretnina prodavana na prvoj elektroničkoj javnoj dražbi, koja je završena 15. svibnja 2018. u 23:59:59 sati, kada je završeno i nadmetanje, te je utvrđeno da su jamčevinu u iznosu od </w:t>
      </w:r>
      <w:r w:rsidR="003B0FF0">
        <w:rPr>
          <w:rFonts w:hAnsi="Times New Roman" w:ascii="Times New Roman"/>
          <w:szCs w:val="24"/>
        </w:rPr>
        <w:t>59.819,00</w:t>
      </w:r>
      <w:r w:rsidR="00F25376">
        <w:rPr>
          <w:rFonts w:hAnsi="Times New Roman" w:ascii="Times New Roman"/>
          <w:szCs w:val="24"/>
        </w:rPr>
        <w:t xml:space="preserve"> kn uplatili: AKTIVA 15 j.d.o.o. Gračišće, Marcani 131 c, OIB 60714035074, i </w:t>
      </w:r>
      <w:r w:rsidR="00F25376">
        <w:rPr>
          <w:rFonts w:hAnsi="Times New Roman" w:ascii="Times New Roman"/>
        </w:rPr>
        <w:t>TRANS E.A.S.T. d.o.o. Žminj, Industrijska ulica 5, OIB 18801886088</w:t>
      </w:r>
      <w:r w:rsidR="00F2537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Rješenjem ovog suda posl.br. 4 St-</w:t>
      </w:r>
      <w:r w:rsidR="00F25376">
        <w:rPr>
          <w:rFonts w:hAnsi="Times New Roman" w:ascii="Times New Roman"/>
          <w:szCs w:val="24"/>
        </w:rPr>
        <w:t>6216</w:t>
      </w:r>
      <w:r>
        <w:rPr>
          <w:rFonts w:hAnsi="Times New Roman" w:ascii="Times New Roman"/>
          <w:szCs w:val="24"/>
        </w:rPr>
        <w:t>/16</w:t>
      </w:r>
      <w:r w:rsidR="00F25376">
        <w:rPr>
          <w:rFonts w:hAnsi="Times New Roman" w:ascii="Times New Roman"/>
          <w:szCs w:val="24"/>
        </w:rPr>
        <w:t>-</w:t>
      </w:r>
      <w:r w:rsidR="00966E3B">
        <w:rPr>
          <w:rFonts w:hAnsi="Times New Roman" w:ascii="Times New Roman"/>
          <w:szCs w:val="24"/>
        </w:rPr>
        <w:t>7</w:t>
      </w:r>
      <w:r w:rsidR="003B0FF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od </w:t>
      </w:r>
      <w:r w:rsidR="00F25376">
        <w:rPr>
          <w:rFonts w:hAnsi="Times New Roman" w:ascii="Times New Roman"/>
          <w:szCs w:val="24"/>
        </w:rPr>
        <w:t>11. lipnja 2018.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F25376">
        <w:rPr>
          <w:rFonts w:hAnsi="Times New Roman" w:ascii="Times New Roman"/>
        </w:rPr>
        <w:t>TRANS E.A.S.T. d.o.o. Žminj, Industrijska ulica 5, OIB 18801886088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Ponuditelj AKTIVA 15 j.d.o.o. Gračišće, podneskom od 29. svibnja 2018. postavio je zahtjev za povrat uplaćene jamčevine od </w:t>
      </w:r>
      <w:r w:rsidR="003B0FF0">
        <w:rPr>
          <w:rFonts w:hAnsi="Times New Roman" w:ascii="Times New Roman"/>
          <w:szCs w:val="24"/>
        </w:rPr>
        <w:t>59.819,00</w:t>
      </w:r>
      <w:r>
        <w:rPr>
          <w:rFonts w:hAnsi="Times New Roman" w:ascii="Times New Roman"/>
          <w:szCs w:val="24"/>
        </w:rPr>
        <w:t xml:space="preserve"> kn.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jamčevine; odredbom stavka 2. istog članka propisano je da će Agencija po primitku odluke iz stavka 1. ovoga članka u roku od 8 dana izvršiti povrat jamčevine na račun naznačen u prijavi za sudjelovanje.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F25376">
        <w:rPr>
          <w:rFonts w:hAnsi="Times New Roman" w:ascii="Times New Roman"/>
          <w:szCs w:val="24"/>
        </w:rPr>
        <w:t>11. lipnja 2018.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može se uložiti žalba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Visokom trgovačkom sudu Republike Hrvatske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roku od 8 dana</w:t>
      </w:r>
      <w:r w:rsidR="00F25376">
        <w:rPr>
          <w:rFonts w:hAnsi="Times New Roman" w:ascii="Times New Roman"/>
          <w:szCs w:val="24"/>
        </w:rPr>
        <w:t xml:space="preserve"> od dana dostave ovog rješenja</w:t>
      </w:r>
      <w:r>
        <w:rPr>
          <w:rFonts w:hAnsi="Times New Roman" w:ascii="Times New Roman"/>
          <w:szCs w:val="24"/>
        </w:rPr>
        <w:t>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ulaže putem ovog suda</w:t>
      </w:r>
      <w:r w:rsidR="00F2537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 </w:t>
      </w:r>
      <w:r w:rsidR="00F25376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 primjerka. </w:t>
      </w:r>
    </w:p>
    <w:p w:rsidRDefault="008B4CCB" w:rsidR="008B4CCB"/>
    <w:sectPr w:rsidSect="00F25376" w:rsidR="008B4CCB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B092A">
          <w:t>2</w:t>
        </w:r>
        <w:r>
          <w:fldChar w:fldCharType="end"/>
        </w:r>
      </w:sdtContent>
    </w:sdt>
    <w:r>
      <w:tab/>
    </w:r>
    <w:r w:rsidR="00F25376">
      <w:t xml:space="preserve">           </w:t>
    </w:r>
    <w:r w:rsidRPr="005056C6">
      <w:rPr>
        <w:rFonts w:hAnsi="Times New Roman" w:ascii="Times New Roman"/>
      </w:rPr>
      <w:t>4 St-6126/16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E5548"/>
    <w:rsid w:val="00116B3C"/>
    <w:rsid w:val="00266192"/>
    <w:rsid w:val="003A7E60"/>
    <w:rsid w:val="003B0FF0"/>
    <w:rsid w:val="005056C6"/>
    <w:rsid w:val="005146E0"/>
    <w:rsid w:val="006A7466"/>
    <w:rsid w:val="008B4CCB"/>
    <w:rsid w:val="00966E3B"/>
    <w:rsid w:val="009B4C2E"/>
    <w:rsid w:val="00BB092A"/>
    <w:rsid w:val="00BD0892"/>
    <w:rsid w:val="00DC6BA7"/>
    <w:rsid w:val="00F25376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9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9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9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9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0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9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9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9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9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St-6216/2016</izvorni_sadrzaj>
    <derivirana_varijabla naziv="DomainObject.Predmet.OznakaBroj_1">St-6216/2016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BRALO GRADNJA d.o.o. za građenje i usluge u stečaju zastupanog po punomoćniku Ivana Luetić Mihoci</izvorni_sadrzaj>
    <derivirana_varijabla naziv="DomainObject.Predmet.ProtustrankaFormated_1">  BRALO GRADNJA d.o.o. za građenje i usluge u stečaju zastupanog po punomoćniku Ivana Luetić Mihoci</derivirana_varijabla>
  </DomainObject.Predmet.ProtustrankaFormated>
  <DomainObject.Predmet.ProtustrankaFormatedOIB>
    <izvorni_sadrzaj>  BRALO GRADNJA d.o.o. za građenje i usluge u stečaju, OIB 82771025500 zastupanog po punomoćniku Ivana Luetić Mihoci</izvorni_sadrzaj>
    <derivirana_varijabla naziv="DomainObject.Predmet.ProtustrankaFormatedOIB_1">  BRALO GRADNJA d.o.o. za građenje i usluge u stečaju, OIB 82771025500 zastupanog po punomoćniku Ivana Luetić Mihoci</derivirana_varijabla>
  </DomainObject.Predmet.ProtustrankaFormatedOIB>
  <DomainObject.Predmet.ProtustrankaFormatedWithAdress>
    <izvorni_sadrzaj> BRALO GRADNJA d.o.o. za građenje i usluge u stečaju, Nazorova 64, 10000 Zagreb zastupanog po punomoćniku Ivana Luetić Mihoci</izvorni_sadrzaj>
    <derivirana_varijabla naziv="DomainObject.Predmet.ProtustrankaFormatedWithAdress_1"> BRALO GRADNJA d.o.o. za građenje i usluge u stečaju, Nazorova 64, 10000 Zagreb zastupanog po punomoćniku Ivana Luetić Mihoci</derivirana_varijabla>
  </DomainObject.Predmet.ProtustrankaFormatedWithAdress>
  <DomainObject.Predmet.ProtustrankaFormatedWithAdressOIB>
    <izvorni_sadrzaj> BRALO GRADNJA d.o.o. za građenje i usluge u stečaju, OIB 82771025500, Nazorova 64, 10000 Zagreb zastupanog po punomoćniku Ivana Luetić Mihoci</izvorni_sadrzaj>
    <derivirana_varijabla naziv="DomainObject.Predmet.ProtustrankaFormatedWithAdressOIB_1"> BRALO GRADNJA d.o.o. za građenje i usluge u stečaju, OIB 82771025500, Nazorova 64, 10000 Zagreb zastupanog po punomoćniku Ivana Luetić Mihoci</derivirana_varijabla>
  </DomainObject.Predmet.ProtustrankaFormatedWithAdressOIB>
  <DomainObject.Predmet.ProtustrankaWithAdress>
    <izvorni_sadrzaj>BRALO GRADNJA d.o.o. za građenje i usluge u stečaju Nazorova 64, 10000 Zagreb</izvorni_sadrzaj>
    <derivirana_varijabla naziv="DomainObject.Predmet.ProtustrankaWithAdress_1">BRALO GRADNJA d.o.o. za građenje i usluge u stečaju Nazorova 64, 10000 Zagreb</derivirana_varijabla>
  </DomainObject.Predmet.ProtustrankaWithAdress>
  <DomainObject.Predmet.ProtustrankaWithAdressOIB>
    <izvorni_sadrzaj>BRALO GRADNJA d.o.o. za građenje i usluge u stečaju, OIB 82771025500, Nazorova 64, 10000 Zagreb</izvorni_sadrzaj>
    <derivirana_varijabla naziv="DomainObject.Predmet.ProtustrankaWithAdressOIB_1">BRALO GRADNJA d.o.o. za građenje i usluge u stečaju, OIB 82771025500, Nazorova 64, 10000 Zagreb</derivirana_varijabla>
  </DomainObject.Predmet.ProtustrankaWithAdressOIB>
  <DomainObject.Predmet.ProtustrankaNazivFormated>
    <izvorni_sadrzaj>BRALO GRADNJA d.o.o. za građenje i usluge u stečaju</izvorni_sadrzaj>
    <derivirana_varijabla naziv="DomainObject.Predmet.ProtustrankaNazivFormated_1">BRALO GRADNJA d.o.o. za građenje i usluge u stečaju</derivirana_varijabla>
  </DomainObject.Predmet.ProtustrankaNazivFormated>
  <DomainObject.Predmet.ProtustrankaNazivFormatedOIB>
    <izvorni_sadrzaj>BRALO GRADNJA d.o.o. za građenje i usluge u stečaju, OIB 82771025500</izvorni_sadrzaj>
    <derivirana_varijabla naziv="DomainObject.Predmet.ProtustrankaNazivFormatedOIB_1">BRALO GRADNJA d.o.o. za građenje i usluge u stečaju, OIB 82771025500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BRALO GRADNJA d.o.o. za građenje i usluge u stečaju zastupanog po punomoćniku Ivana Luetić Mihoci</item>
    </izvorni_sadrzaj>
    <derivirana_varijabla naziv="DomainObject.Predmet.ProtuStrankaListFormated_1">
      <item>BRALO GRADNJA d.o.o. za građenje i usluge u stečaju zastupanog po punomoćniku Ivana Luetić Mihoci</item>
    </derivirana_varijabla>
  </DomainObject.Predmet.ProtuStrankaListFormated>
  <DomainObject.Predmet.ProtuStrankaListFormatedOIB>
    <izvorni_sadrzaj>
      <item>BRALO GRADNJA d.o.o. za građenje i usluge u stečaju, OIB 82771025500 zastupanog po punomoćniku Ivana Luetić Mihoci</item>
    </izvorni_sadrzaj>
    <derivirana_varijabla naziv="DomainObject.Predmet.ProtuStrankaListFormatedOIB_1">
      <item>BRALO GRADNJA d.o.o. za građenje i usluge u stečaju, OIB 82771025500 zastupanog po punomoćniku Ivana Luetić Mihoci</item>
    </derivirana_varijabla>
  </DomainObject.Predmet.ProtuStrankaListFormatedOIB>
  <DomainObject.Predmet.ProtuStrankaListFormatedWithAdress>
    <izvorni_sadrzaj>
      <item>BRALO GRADNJA d.o.o. za građenje i usluge u stečaju, Nazorova 64, 10000 Zagreb zastupanog po punomoćniku Ivana Luetić Mihoci</item>
    </izvorni_sadrzaj>
    <derivirana_varijabla naziv="DomainObject.Predmet.ProtuStrankaListFormatedWithAdress_1">
      <item>BRALO GRADNJA d.o.o. za građenje i usluge u stečaju, Nazorova 64, 10000 Zagreb zastupanog po punomoćniku Ivana Luetić Mihoci</item>
    </derivirana_varijabla>
  </DomainObject.Predmet.ProtuStrankaListFormatedWithAdress>
  <DomainObject.Predmet.ProtuStrankaListFormatedWithAdressOIB>
    <izvorni_sadrzaj>
      <item>BRALO GRADNJA d.o.o. za građenje i usluge u stečaju, OIB 82771025500, Nazorova 64, 10000 Zagreb zastupanog po punomoćniku Ivana Luetić Mihoci</item>
    </izvorni_sadrzaj>
    <derivirana_varijabla naziv="DomainObject.Predmet.ProtuStrankaListFormatedWithAdressOIB_1">
      <item>BRALO GRADNJA d.o.o. za građenje i usluge u stečaju, OIB 82771025500, Nazorova 64, 10000 Zagreb zastupanog po punomoćniku Ivana Luetić Mihoci</item>
    </derivirana_varijabla>
  </DomainObject.Predmet.ProtuStrankaListFormatedWithAdressOIB>
  <DomainObject.Predmet.ProtuStrankaListNazivFormated>
    <izvorni_sadrzaj>
      <item>BRALO GRADNJA d.o.o. za građenje i usluge u stečaju</item>
    </izvorni_sadrzaj>
    <derivirana_varijabla naziv="DomainObject.Predmet.ProtuStrankaListNazivFormated_1">
      <item>BRALO GRADNJA d.o.o. za građenje i usluge u stečaju</item>
    </derivirana_varijabla>
  </DomainObject.Predmet.ProtuStrankaListNazivFormated>
  <DomainObject.Predmet.ProtuStrankaListNazivFormatedOIB>
    <izvorni_sadrzaj>
      <item>BRALO GRADNJA d.o.o. za građenje i usluge u stečaju, OIB 82771025500</item>
    </izvorni_sadrzaj>
    <derivirana_varijabla naziv="DomainObject.Predmet.ProtuStrankaListNazivFormatedOIB_1">
      <item>BRALO GRADNJA d.o.o. za građenje i usluge u stečaju, OIB 82771025500</item>
    </derivirana_varijabla>
  </DomainObject.Predmet.ProtuStrankaListNazivFormatedOIB>
  <DomainObject.Predmet.OstaliListFormated>
    <izvorni_sadrzaj>
      <item>Friedrich Želimir Bralo</item>
      <item>Ivana Luetić Mihoci punomoćnik sudionika u postupku BRALO GRADNJA d.o.o. za građenje i usluge u stečaju</item>
      <item>Odvjetničko društvo Mačešić &amp; Partneri</item>
    </izvorni_sadrzaj>
    <derivirana_varijabla naziv="DomainObject.Predmet.OstaliListFormated_1">
      <item>Friedrich Želimir Bralo</item>
      <item>Ivana Luetić Mihoci punomoćnik sudionika u postupku BRALO GRADNJA d.o.o. za građenje i usluge u stečaju</item>
      <item>Odvjetničko društvo Mačešić &amp; Partneri</item>
    </derivirana_varijabla>
  </DomainObject.Predmet.OstaliListFormated>
  <DomainObject.Predmet.OstaliListFormatedOIB>
    <izvorni_sadrzaj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izvorni_sadrzaj>
    <derivirana_varijabla naziv="DomainObject.Predmet.OstaliListFormatedOIB_1">
      <item>Friedrich Želimir Bralo, OIB 07273030038</item>
      <item>Ivana Luetić Mihoci, OIB 84149388706 punomoćnik sudionika u postupku BRALO GRADNJA d.o.o. za građenje i usluge u stečaju</item>
      <item>Odvjetničko društvo Mačešić &amp; Partneri</item>
    </derivirana_varijabla>
  </DomainObject.Predmet.OstaliListFormatedOIB>
  <DomainObject.Predmet.OstaliListFormatedWithAdress>
    <izvorni_sadrzaj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_1">
      <item>Friedrich Želimir Bralo, Ulica Monte Lesso 17 B, 52100 Pula</item>
      <item>Ivana Luetić Mihoci,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>
  <DomainObject.Predmet.OstaliListFormatedWithAdressOIB>
    <izvorni_sadrzaj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izvorni_sadrzaj>
    <derivirana_varijabla naziv="DomainObject.Predmet.OstaliListFormatedWithAdressOIB_1">
      <item>Friedrich Želimir Bralo, OIB 07273030038, Ulica Monte Lesso 17 B, 52100 Pula</item>
      <item>Ivana Luetić Mihoci, OIB 84149388706, Đorđićeva Ulica 20, 10000 Zagreb punomoćnik sudionika u postupku BRALO GRADNJA d.o.o. za građenje i usluge u stečaju</item>
      <item>Odvjetničko društvo Mačešić &amp; Partneri, Pod Kaštelom 4, 51000 Rijeka</item>
    </derivirana_varijabla>
  </DomainObject.Predmet.OstaliListFormatedWithAdressOIB>
  <DomainObject.Predmet.OstaliListNazivFormated>
    <izvorni_sadrzaj>
      <item>Friedrich Želimir Bralo</item>
      <item>Ivana Luetić Mihoci</item>
      <item>Odvjetničko društvo Mačešić &amp; Partneri</item>
    </izvorni_sadrzaj>
    <derivirana_varijabla naziv="DomainObject.Predmet.OstaliListNazivFormated_1">
      <item>Friedrich Želimir Bralo</item>
      <item>Ivana Luetić Mihoci</item>
      <item>Odvjetničko društvo Mačešić &amp; Partneri</item>
    </derivirana_varijabla>
  </DomainObject.Predmet.OstaliListNazivFormated>
  <DomainObject.Predmet.OstaliListNazivFormatedOIB>
    <izvorni_sadrzaj>
      <item>Friedrich Želimir Bralo, OIB 07273030038</item>
      <item>Ivana Luetić Mihoci, OIB 84149388706</item>
      <item>Odvjetničko društvo Mačešić &amp; Partneri</item>
    </izvorni_sadrzaj>
    <derivirana_varijabla naziv="DomainObject.Predmet.OstaliListNazivFormatedOIB_1">
      <item>Friedrich Želimir Bralo, OIB 07273030038</item>
      <item>Ivana Luetić Mihoci, OIB 84149388706</item>
      <item>Odvjetničko društvo Mačešić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BRALO GRADNJA d.o.o. za građenje i usluge u stečaju</izvorni_sadrzaj>
    <derivirana_varijabla naziv="DomainObject.Predmet.ProtustrankaIDrugi_1">BRALO GRADNJA d.o.o. za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BRALO GRADNJA d.o.o. za građenje i usluge u stečaju, OIB 82771025500, Nazorova 64, 10000 Zagreb</izvorni_sadrzaj>
    <derivirana_varijabla naziv="DomainObject.Predmet.ProtustrankaIDrugiAdressOIB_1">BRALO GRADNJA d.o.o. za građenje i usluge u stečaju, OIB 82771025500, Nazorova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izvorni_sadrzaj>
    <derivirana_varijabla naziv="DomainObject.Predmet.SudioniciListNaziv_1">
      <item>BRALO GRADNJA d.o.o. za građenje i usluge u stečaju</item>
      <item>FINA Regionalni centar Zagreb</item>
      <item>Friedrich Želimir Bralo</item>
      <item>Ivana Luetić Mihoci</item>
      <item>Odvjetničko društvo Mačešić &amp; Partneri</item>
      <item>B2  KAPITAL d.o.o. za poslovne usluge</item>
    </derivirana_varijabla>
  </DomainObject.Predmet.SudioniciListNaziv>
  <DomainObject.Predmet.SudioniciListAdressOIB>
    <izvorni_sadrzaj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izvorni_sadrzaj>
    <derivirana_varijabla naziv="DomainObject.Predmet.SudioniciListAdressOIB_1">
      <item>BRALO GRADNJA d.o.o. za građenje i usluge u stečaju, OIB 82771025500, Nazorova 64,10000 Zagreb</item>
      <item>FINA Regionalni centar Zagreb, OIB 85821130368, Trg svibanjskih žrtava 1995. 1,10000 Zagreb</item>
      <item>Friedrich Želimir Bralo, OIB 07273030038, Ulica Monte Lesso 17 B,52100 Pula</item>
      <item>Ivana Luetić Mihoci, OIB 84149388706, Đorđićeva Ulica 20,10000 Zagreb</item>
      <item>Odvjetničko društvo Mačešić &amp; Partneri, Pod Kaštelom 4,51000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82771025500</item>
      <item>, OIB 85821130368</item>
      <item>, OIB 07273030038</item>
      <item>, OIB 84149388706</item>
      <item>, OIB null</item>
      <item>, OIB 57509775367</item>
    </izvorni_sadrzaj>
    <derivirana_varijabla naziv="DomainObject.Predmet.SudioniciListNazivOIB_1">
      <item>, OIB 82771025500</item>
      <item>, OIB 85821130368</item>
      <item>, OIB 07273030038</item>
      <item>, OIB 84149388706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2984</properties:Characters>
  <properties:Lines>74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2018-06-11T08:53:00Z</dcterms:created>
  <dc:creator>Renata Klokočki</dc:creator>
  <cp:lastModifiedBy>Renata Klokočki</cp:lastModifiedBy>
  <cp:lastPrinted>2018-06-11T08:51:00Z</cp:lastPrinted>
  <dcterms:modified xmlns:xsi="http://www.w3.org/2001/XMLSchema-instance" xsi:type="dcterms:W3CDTF">2018-06-11T08:55:00Z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(RJEŠENE-povrat jamčevine - BRALO GRADNJA- 5. etaža.docx)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