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b9828" w14:paraId="1db9828" w:rsidRDefault="00771973" w:rsidP="00771973" w:rsidR="00771973">
      <w:pPr>
        <w:pStyle w:val="Bezproreda"/>
        <w15:collapsed w:val="false"/>
        <w:rPr>
          <w:sz w:val="24"/>
          <w:szCs w:val="24"/>
        </w:rPr>
      </w:pPr>
    </w:p>
    <w:p w:rsidRDefault="00771973" w:rsidP="00771973" w:rsidR="00771973">
      <w:pPr>
        <w:pStyle w:val="Bezproreda"/>
        <w:rPr>
          <w:sz w:val="24"/>
          <w:szCs w:val="24"/>
        </w:rPr>
      </w:pPr>
    </w:p>
    <w:p w:rsidRDefault="00771973" w:rsidP="00771973" w:rsidR="00771973" w:rsidRPr="00FD10DE">
      <w:r w:rsidRPr="00FD10DE">
        <w:t xml:space="preserve">                  </w:t>
      </w:r>
      <w:r w:rsidRPr="00FD10DE">
        <w:rPr>
          <w:noProof/>
        </w:rPr>
        <w:drawing>
          <wp:inline distR="0" distL="0" distB="0" distT="0">
            <wp:extent cy="675640" cx="525145"/>
            <wp:effectExtent b="0" r="8255" t="0" l="0"/>
            <wp:docPr descr="HR grb" name="Slika 1" id="1"/>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FD10DE">
        <w:t xml:space="preserve">                                          </w:t>
      </w:r>
    </w:p>
    <w:p w:rsidRDefault="00771973" w:rsidP="00771973" w:rsidR="00771973">
      <w:r w:rsidRPr="00FD10DE">
        <w:t xml:space="preserve">   </w:t>
      </w:r>
    </w:p>
    <w:p w:rsidRDefault="00771973" w:rsidP="00771973" w:rsidR="00771973" w:rsidRPr="00FD10DE">
      <w:r>
        <w:t xml:space="preserve">  </w:t>
      </w:r>
      <w:r w:rsidRPr="00FD10DE">
        <w:t xml:space="preserve">REPUBLIKA HRVATSKA </w:t>
      </w:r>
      <w:r w:rsidRPr="00FD10DE">
        <w:tab/>
      </w:r>
      <w:r w:rsidRPr="00FD10DE">
        <w:tab/>
      </w:r>
      <w:r w:rsidRPr="00FD10DE">
        <w:tab/>
      </w:r>
      <w:r w:rsidRPr="00FD10DE">
        <w:tab/>
      </w:r>
      <w:r w:rsidRPr="00FD10DE">
        <w:tab/>
      </w:r>
    </w:p>
    <w:p w:rsidRDefault="00771973" w:rsidP="00771973" w:rsidR="00771973">
      <w:r w:rsidRPr="00FD10DE">
        <w:t xml:space="preserve"> TRGOVAČKI SUD U </w:t>
      </w:r>
      <w:r>
        <w:t xml:space="preserve">RIJECI </w:t>
      </w:r>
    </w:p>
    <w:p w:rsidRDefault="002A7032" w:rsidP="002A7032" w:rsidR="002A7032">
      <w:pPr>
        <w:pStyle w:val="Zaglavlje"/>
      </w:pPr>
      <w:r>
        <w:t xml:space="preserve">       </w:t>
      </w:r>
      <w:r w:rsidR="00771973">
        <w:t>Rijeka</w:t>
      </w:r>
      <w:r>
        <w:t xml:space="preserve">, Zadarska 1 i 3  </w:t>
      </w:r>
      <w:r>
        <w:tab/>
      </w:r>
      <w:r>
        <w:tab/>
        <w:t>Poslovni broj 7 St-64/1999-3001</w:t>
      </w:r>
    </w:p>
    <w:p w:rsidRDefault="00771973" w:rsidP="00771973" w:rsidR="00771973">
      <w:r>
        <w:t xml:space="preserve"> </w:t>
      </w:r>
    </w:p>
    <w:p w:rsidRDefault="00771973" w:rsidP="00771973" w:rsidR="00771973" w:rsidRPr="00FD10DE">
      <w:pPr>
        <w:jc w:val="both"/>
      </w:pPr>
      <w:r>
        <w:t xml:space="preserve"> </w:t>
      </w:r>
    </w:p>
    <w:p w:rsidRDefault="00771973" w:rsidP="00771973" w:rsidR="00771973">
      <w:pPr>
        <w:jc w:val="center"/>
      </w:pPr>
    </w:p>
    <w:p w:rsidRDefault="00771973" w:rsidP="00771973" w:rsidR="00771973" w:rsidRPr="00FD10DE">
      <w:pPr>
        <w:jc w:val="center"/>
      </w:pPr>
      <w:r w:rsidRPr="00FD10DE">
        <w:t xml:space="preserve">R E P U B L I K A </w:t>
      </w:r>
      <w:r>
        <w:t xml:space="preserve">  </w:t>
      </w:r>
      <w:r w:rsidRPr="00FD10DE">
        <w:t xml:space="preserve"> H R V A T S K A</w:t>
      </w:r>
    </w:p>
    <w:p w:rsidRDefault="00771973" w:rsidP="00771973" w:rsidR="00771973" w:rsidRPr="00FD10DE"/>
    <w:p w:rsidRDefault="00771973" w:rsidP="00771973" w:rsidR="00771973" w:rsidRPr="00FD10DE">
      <w:pPr>
        <w:jc w:val="center"/>
      </w:pPr>
      <w:r w:rsidRPr="00FD10DE">
        <w:t>R J E Š E N</w:t>
      </w:r>
      <w:r>
        <w:t xml:space="preserve"> </w:t>
      </w:r>
      <w:r w:rsidRPr="00FD10DE">
        <w:t>J E</w:t>
      </w:r>
    </w:p>
    <w:p w:rsidRDefault="00771973" w:rsidP="00771973" w:rsidR="00771973">
      <w:pPr>
        <w:pStyle w:val="Bezproreda"/>
        <w:rPr>
          <w:sz w:val="24"/>
          <w:szCs w:val="24"/>
        </w:rPr>
      </w:pPr>
      <w:r>
        <w:rPr>
          <w:sz w:val="24"/>
          <w:szCs w:val="24"/>
        </w:rPr>
        <w:t xml:space="preserve"> </w:t>
      </w:r>
    </w:p>
    <w:p w:rsidRDefault="00771973" w:rsidP="00771973" w:rsidR="00771973">
      <w:pPr>
        <w:pStyle w:val="Bezproreda"/>
        <w:rPr>
          <w:sz w:val="24"/>
          <w:szCs w:val="24"/>
        </w:rPr>
      </w:pPr>
    </w:p>
    <w:p w:rsidRDefault="00771973" w:rsidP="00771973" w:rsidR="00771973" w:rsidRPr="00771973">
      <w:pPr>
        <w:pStyle w:val="Bezproreda"/>
        <w:rPr>
          <w:sz w:val="24"/>
          <w:szCs w:val="24"/>
        </w:rPr>
      </w:pPr>
    </w:p>
    <w:p w:rsidRDefault="00771973" w:rsidP="00E224DB" w:rsidR="00771973" w:rsidRPr="00771973">
      <w:pPr>
        <w:pStyle w:val="Bezproreda"/>
        <w:ind w:firstLine="708"/>
        <w:rPr>
          <w:sz w:val="24"/>
          <w:szCs w:val="24"/>
        </w:rPr>
      </w:pPr>
      <w:r w:rsidRPr="00771973">
        <w:rPr>
          <w:sz w:val="24"/>
          <w:szCs w:val="24"/>
        </w:rPr>
        <w:t xml:space="preserve">Trgovački sud u Rijeci, po Liljani Ugrin, kao stečajnom sucu  u predmetu provođenja stečajnog postupka nad </w:t>
      </w:r>
      <w:r w:rsidR="00E224DB">
        <w:rPr>
          <w:sz w:val="24"/>
          <w:szCs w:val="24"/>
        </w:rPr>
        <w:t xml:space="preserve">dužnikom </w:t>
      </w:r>
      <w:r w:rsidRPr="00771973">
        <w:rPr>
          <w:sz w:val="24"/>
          <w:szCs w:val="24"/>
        </w:rPr>
        <w:t>BRODOMATERIJAL d.d. u stečaju Škrljevo (MBS 040002082 – OIB 32152751113)</w:t>
      </w:r>
      <w:r w:rsidR="002A7032">
        <w:rPr>
          <w:sz w:val="24"/>
          <w:szCs w:val="24"/>
        </w:rPr>
        <w:t>,</w:t>
      </w:r>
      <w:r w:rsidRPr="00771973">
        <w:rPr>
          <w:sz w:val="24"/>
          <w:szCs w:val="24"/>
        </w:rPr>
        <w:t xml:space="preserve"> dana </w:t>
      </w:r>
      <w:r w:rsidR="002A7032">
        <w:rPr>
          <w:sz w:val="24"/>
          <w:szCs w:val="24"/>
        </w:rPr>
        <w:t>6</w:t>
      </w:r>
      <w:r w:rsidRPr="00771973">
        <w:rPr>
          <w:sz w:val="24"/>
          <w:szCs w:val="24"/>
        </w:rPr>
        <w:t xml:space="preserve">. studenog 2018. </w:t>
      </w:r>
    </w:p>
    <w:p w:rsidRDefault="00771973" w:rsidP="00771973" w:rsidR="00771973" w:rsidRPr="00771973">
      <w:pPr>
        <w:pStyle w:val="Bezproreda"/>
        <w:rPr>
          <w:sz w:val="24"/>
          <w:szCs w:val="24"/>
        </w:rPr>
      </w:pPr>
    </w:p>
    <w:p w:rsidRDefault="00771973" w:rsidP="00E224DB" w:rsidR="00771973" w:rsidRPr="00771973">
      <w:pPr>
        <w:pStyle w:val="Bezproreda"/>
        <w:jc w:val="center"/>
        <w:rPr>
          <w:sz w:val="24"/>
          <w:szCs w:val="24"/>
        </w:rPr>
      </w:pPr>
      <w:r w:rsidRPr="00771973">
        <w:rPr>
          <w:sz w:val="24"/>
          <w:szCs w:val="24"/>
        </w:rPr>
        <w:t>r i j e š i o       j e</w:t>
      </w:r>
    </w:p>
    <w:p w:rsidRDefault="00771973" w:rsidP="00771973" w:rsidR="00771973" w:rsidRPr="00771973">
      <w:pPr>
        <w:pStyle w:val="Bezproreda"/>
        <w:rPr>
          <w:sz w:val="24"/>
          <w:szCs w:val="24"/>
        </w:rPr>
      </w:pPr>
    </w:p>
    <w:p w:rsidRDefault="00771973" w:rsidP="00771973" w:rsidR="00771973" w:rsidRPr="00771973">
      <w:pPr>
        <w:pStyle w:val="Bezproreda"/>
        <w:rPr>
          <w:sz w:val="24"/>
          <w:szCs w:val="24"/>
        </w:rPr>
      </w:pPr>
    </w:p>
    <w:p w:rsidRDefault="005113E4" w:rsidP="005113E4" w:rsidR="005113E4">
      <w:pPr>
        <w:pStyle w:val="Bezproreda"/>
        <w:rPr>
          <w:sz w:val="24"/>
          <w:szCs w:val="24"/>
        </w:rPr>
      </w:pPr>
      <w:r>
        <w:rPr>
          <w:sz w:val="24"/>
          <w:szCs w:val="24"/>
        </w:rPr>
        <w:tab/>
        <w:t xml:space="preserve">Odbija se prigovor Dorotee Žic iz Rijeke, Švalbina 3, OIB 06536794478 na diobni popis objavljen u „Narodnim novinama“ broj 80 od 7. rujna 2018.  </w:t>
      </w:r>
    </w:p>
    <w:p w:rsidRDefault="00771973" w:rsidP="00771973" w:rsidR="00771973" w:rsidRPr="00771973">
      <w:pPr>
        <w:pStyle w:val="Bezproreda"/>
        <w:rPr>
          <w:sz w:val="24"/>
          <w:szCs w:val="24"/>
        </w:rPr>
      </w:pPr>
      <w:bookmarkStart w:name="_GoBack" w:id="0"/>
      <w:bookmarkEnd w:id="0"/>
      <w:r w:rsidRPr="00771973">
        <w:rPr>
          <w:sz w:val="24"/>
          <w:szCs w:val="24"/>
        </w:rPr>
        <w:t xml:space="preserve">        </w:t>
      </w:r>
    </w:p>
    <w:p w:rsidRDefault="00771973" w:rsidP="00771973" w:rsidR="00771973" w:rsidRPr="00771973">
      <w:pPr>
        <w:pStyle w:val="Bezproreda"/>
        <w:rPr>
          <w:sz w:val="24"/>
          <w:szCs w:val="24"/>
        </w:rPr>
      </w:pPr>
    </w:p>
    <w:p w:rsidRDefault="00771973" w:rsidP="00E224DB" w:rsidR="00771973" w:rsidRPr="00771973">
      <w:pPr>
        <w:pStyle w:val="Bezproreda"/>
        <w:jc w:val="center"/>
        <w:rPr>
          <w:sz w:val="24"/>
          <w:szCs w:val="24"/>
        </w:rPr>
      </w:pPr>
      <w:r w:rsidRPr="00771973">
        <w:rPr>
          <w:sz w:val="24"/>
          <w:szCs w:val="24"/>
        </w:rPr>
        <w:t>Obrazloženje</w:t>
      </w:r>
    </w:p>
    <w:p w:rsidRDefault="00771973" w:rsidP="00771973" w:rsidR="00771973" w:rsidRPr="00771973">
      <w:pPr>
        <w:pStyle w:val="Bezproreda"/>
        <w:rPr>
          <w:sz w:val="24"/>
          <w:szCs w:val="24"/>
        </w:rPr>
      </w:pPr>
    </w:p>
    <w:p w:rsidRDefault="00771973" w:rsidP="00771973" w:rsidR="00771973" w:rsidRPr="00771973">
      <w:pPr>
        <w:pStyle w:val="Bezproreda"/>
        <w:rPr>
          <w:sz w:val="24"/>
          <w:szCs w:val="24"/>
        </w:rPr>
      </w:pPr>
    </w:p>
    <w:p w:rsidRDefault="00771973" w:rsidP="00E224DB" w:rsidR="00771973">
      <w:pPr>
        <w:pStyle w:val="Bezproreda"/>
        <w:ind w:firstLine="360"/>
        <w:rPr>
          <w:sz w:val="24"/>
          <w:szCs w:val="24"/>
        </w:rPr>
      </w:pPr>
      <w:r w:rsidRPr="00771973">
        <w:rPr>
          <w:sz w:val="24"/>
          <w:szCs w:val="24"/>
        </w:rPr>
        <w:t xml:space="preserve">Vjerovnik </w:t>
      </w:r>
      <w:r w:rsidR="00B51E1B">
        <w:rPr>
          <w:sz w:val="24"/>
          <w:szCs w:val="24"/>
        </w:rPr>
        <w:t xml:space="preserve">Dorotea Žic iz Rijeka </w:t>
      </w:r>
      <w:r w:rsidRPr="00771973">
        <w:rPr>
          <w:sz w:val="24"/>
          <w:szCs w:val="24"/>
        </w:rPr>
        <w:t xml:space="preserve">je dana </w:t>
      </w:r>
      <w:r w:rsidR="00E224DB">
        <w:rPr>
          <w:sz w:val="24"/>
          <w:szCs w:val="24"/>
        </w:rPr>
        <w:t xml:space="preserve">1. listopada </w:t>
      </w:r>
      <w:r w:rsidRPr="00771973">
        <w:rPr>
          <w:sz w:val="24"/>
          <w:szCs w:val="24"/>
        </w:rPr>
        <w:t>201</w:t>
      </w:r>
      <w:r w:rsidR="00E224DB">
        <w:rPr>
          <w:sz w:val="24"/>
          <w:szCs w:val="24"/>
        </w:rPr>
        <w:t>8</w:t>
      </w:r>
      <w:r w:rsidRPr="00771973">
        <w:rPr>
          <w:sz w:val="24"/>
          <w:szCs w:val="24"/>
        </w:rPr>
        <w:t>. podni</w:t>
      </w:r>
      <w:r w:rsidR="00B51E1B">
        <w:rPr>
          <w:sz w:val="24"/>
          <w:szCs w:val="24"/>
        </w:rPr>
        <w:t xml:space="preserve">jela </w:t>
      </w:r>
      <w:r w:rsidRPr="00771973">
        <w:rPr>
          <w:sz w:val="24"/>
          <w:szCs w:val="24"/>
        </w:rPr>
        <w:t>prigovor na diobeni popis stečajne mase objavljen u „Narodnim novinama“ br</w:t>
      </w:r>
      <w:r w:rsidR="00E224DB">
        <w:rPr>
          <w:sz w:val="24"/>
          <w:szCs w:val="24"/>
        </w:rPr>
        <w:t>oj 80</w:t>
      </w:r>
      <w:r w:rsidRPr="00771973">
        <w:rPr>
          <w:sz w:val="24"/>
          <w:szCs w:val="24"/>
        </w:rPr>
        <w:t xml:space="preserve"> od </w:t>
      </w:r>
      <w:r w:rsidR="00E224DB">
        <w:rPr>
          <w:sz w:val="24"/>
          <w:szCs w:val="24"/>
        </w:rPr>
        <w:t>7</w:t>
      </w:r>
      <w:r w:rsidRPr="00771973">
        <w:rPr>
          <w:sz w:val="24"/>
          <w:szCs w:val="24"/>
        </w:rPr>
        <w:t>. rujna 201</w:t>
      </w:r>
      <w:r w:rsidR="00E224DB">
        <w:rPr>
          <w:sz w:val="24"/>
          <w:szCs w:val="24"/>
        </w:rPr>
        <w:t>8</w:t>
      </w:r>
      <w:r w:rsidRPr="00771973">
        <w:rPr>
          <w:sz w:val="24"/>
          <w:szCs w:val="24"/>
        </w:rPr>
        <w:t xml:space="preserve">., u kojem je naveo kako slijedi: </w:t>
      </w:r>
    </w:p>
    <w:p w:rsidRDefault="00B51E1B" w:rsidP="00B51E1B" w:rsidR="00B51E1B">
      <w:pPr>
        <w:jc w:val="both"/>
      </w:pPr>
      <w:r>
        <w:t>„Poštovane Sudkinje i poštovani Vjerovnici!</w:t>
      </w:r>
    </w:p>
    <w:p w:rsidRDefault="00B51E1B" w:rsidP="00B51E1B" w:rsidR="00B51E1B">
      <w:pPr>
        <w:pStyle w:val="Odlomakpopisa"/>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Rješenjem Trgovačkog suda u Rijeci posl. br. St-64/1999-2566 od 9.03. 2016. godine osporena mi je tražbina drugog višeg isplatnog reda u iznosu od 30.790,35 kn, te sam upućena da pokrenem parnicu radi utvrđenja osporene tražbine.</w:t>
      </w:r>
    </w:p>
    <w:p w:rsidRDefault="00B51E1B" w:rsidP="00B51E1B" w:rsidR="00B51E1B">
      <w:pPr>
        <w:pStyle w:val="Odlomakpopisa"/>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Protiv tog Rješenja podnijela sam Žalbu Visokom trgovačkom sudu RH koji je Rješenjem br. Pž.-3353/2017-3 od 12.07.2017. godine djelomično ukinuo pobijano Rješenje u iznos od 15.739.97 kn i u tom dijelu vratio predmet prvostupanjskom sudu na ponovan postupak, te djelomično preinačio pobijano Rješenje u iznosu od 15.050,38 kn i uputio stečajnu upraviteljicu da pokrene parnicu radi utvrđivanja osnovanosti osporavanja moje tražbine. Dokaz: Preslika tog Rješenja u prilogu.</w:t>
      </w:r>
    </w:p>
    <w:p w:rsidRDefault="00B51E1B" w:rsidP="00B51E1B" w:rsidR="00B51E1B">
      <w:pPr>
        <w:pStyle w:val="Odlomakpopisa"/>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Stečajna upraviteljica je pokrenula parnicu na Općinskom sudu u Rijeci, ali presuda još nije donesena.</w:t>
      </w:r>
    </w:p>
    <w:p w:rsidRDefault="00B51E1B" w:rsidP="00B51E1B" w:rsidR="00B51E1B">
      <w:pPr>
        <w:pStyle w:val="Odlomakpopisa"/>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Međutim, Trgovački sud u Rijeci nije ponovio postupak za ispitivanje prvog dijela moje osporene tražbine, premda je Rješenje Visokog trgovačkog suda RH </w:t>
      </w:r>
      <w:r>
        <w:rPr>
          <w:rFonts w:cs="Times New Roman" w:hAnsi="Times New Roman" w:ascii="Times New Roman"/>
          <w:sz w:val="24"/>
          <w:szCs w:val="24"/>
        </w:rPr>
        <w:lastRenderedPageBreak/>
        <w:t>pravomoćno, i premda je člankom 6. st. 3. Zakona o sudovima određeno, cit.: ˝Svatko u Republici Hrvatskoj dužan je poštivati pravomoćnu i ovršnu odnosno izvršnu sudsku odluku i njoj se pokoriti.˝, te premda je člankom 29. Ustava RH određeno, cit.: ˝Svatko ima pravo da zakonom ustanovljeni neovisni i nepristrani sud pravično i u razumnom roku odluči o njegovim pravima i obvezama, ili o sumnji ili optužbi zbog kažnjavanog djela.˝ Stoga smatram nespornim da je Trgovački sud u Rijeci svojim mnogim postupanjima i svojim ne-postupanjima u ovom stečajnom postupku kršio brojne odredbe zakona i Ustava RH, te se protiv tome. Dodatno, radi izbjegavanja ponavljanja, izjavljujem da se pridružujem svim dosadašnjim argumentiranim prigovorima vjerovnika – bivših zaposlenika Dužnika na pogrešna, nepravilna i štetna postupanja Stečajnih upravitelja, Stečajnih sudaca i članova Odbora vjerovnika. Posebno ističem da su takvim postupanjima oštećeni ne samo oko 400 bivših zaposlenika, nego i više od 700 malih dioničara, te Republika Hrvatska kao vlasnik više od 70% dionica Dužnika.</w:t>
      </w:r>
    </w:p>
    <w:p w:rsidRDefault="00B51E1B" w:rsidP="00B51E1B" w:rsidR="00B51E1B">
      <w:pPr>
        <w:pStyle w:val="Odlomakpopisa"/>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U navedenom Rješenju Visokog trgovačkog suda RH piše, cit.: ˝U konkretnom slučaju na sporni odnos primjenjuju se odredbe Stečajnog zakona (˝Narodne novine˝ broj 44/96 i 29/99) koji je bio na snazi u vrijeme pokretanja stečajnog postupka.˝ Međutim, tu odredbu je Trgovački sud u Rijeci tijekom zadnje tri godine kršio na štetu bivših zaposlenika i Republike Hrvatske, zajedno sa Stečajnom upraviteljicom i članovima Odbora vjerovnika.</w:t>
      </w:r>
    </w:p>
    <w:p w:rsidRDefault="00B51E1B" w:rsidP="00B51E1B" w:rsidR="00B51E1B">
      <w:pPr>
        <w:pStyle w:val="Odlomakpopisa"/>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Na temelju naprijed navedenoga, sukladno relevantnim odredbama Zakona o sudovima, podnosim zahtjev za zaštitu prava na suđenje u razumnom roku, te zahtjevam odštetu u iznosu od 10.000,00 kn, jer Trgovački sud još uvijek nije postupio po točci II. izreke Rješenja Visokog trgovačkog suda RH br. Pž-3353/2017-3 od 12.07.2017. godine, a stečajni postupak je hitan.</w:t>
      </w:r>
    </w:p>
    <w:p w:rsidRDefault="00B51E1B" w:rsidP="00B51E1B" w:rsidR="00B51E1B">
      <w:pPr>
        <w:pStyle w:val="Odlomakpopisa"/>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Na temelju naprijed navedenoga, protivim se eventualnom prihvaćanju završnog računa stečajnog upravitelja, i protivim se eventualnom donošenju odluke o neunovčivim predmetima stečajne mase., što je određeno Rješenjem Trgovačkog suda u Rijeci, posl. br. 7 St-64/1999-2978 od 31.08.2018. godine kao dnevni red završnog ročišta vjerovnika za dan 3.10.2018. godine. Ujedno predlažem da se odgodi završno ročište i da se održi Skupština vjerovnika.</w:t>
      </w:r>
    </w:p>
    <w:p w:rsidRDefault="00B51E1B" w:rsidP="00B51E1B" w:rsidR="00B51E1B">
      <w:pPr>
        <w:pStyle w:val="Odlomakpopisa"/>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Na temelju naprijed navedenog i na temelju odredbi čl. 190. Stečajnog zakona (NN br. 44/96 i br. 29/99), podnosim prigovor na diobeni popis objavljen u Narodnim novinama br. 80/2018 od 7.09.2018. godine. Objavljeno je da će tražbina u iznosu od 2.686.955,34 kn biti isplaćena vjerovniku 3. Višeg isplatnog reda OSIMPEX-u iz Osijeka, premda je čl. 70. st. 2. SZ određeno, cit.: ˝Vjerovnici kasnijeg isplatnog reda mogu se namiriti tek pošto budu u cijelosti namireni vjerovnici prethodnog isplatnog reda.˝ Naime, iz naprijed navedenog, nesporno je da još uvijek nisu ispitana niti sva moja prava iz radnog odnosa s Dužnikom, pa je osnovano tvrditi da još uvijek nisu  ispitana niti sva prava svih bivših zaposlenika Dužnika, što može značiti da još uvijek nisu ispitana niti sva prava Republike Hrvatske kao vjerovnika za poreze i doprinose.</w:t>
      </w:r>
    </w:p>
    <w:p w:rsidRDefault="00B51E1B" w:rsidP="00B51E1B" w:rsidR="00B51E1B">
      <w:pPr>
        <w:pStyle w:val="Odlomakpopisa"/>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Na temelju naprijed navedenoga, podnosim zahtjev za zaštitu zakonitosti u vođenju stečajnoga postupka posl. br. St-64/1999.</w:t>
      </w:r>
    </w:p>
    <w:p w:rsidRDefault="00B51E1B" w:rsidP="00B51E1B" w:rsidR="00B51E1B">
      <w:pPr>
        <w:pStyle w:val="Odlomakpopisa"/>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Predlaže se da svi zajedno pokušamo naći rješenje za sklapanje nagodbi o svim spornim parnicama, dakle da mirno rješimo ovaj stečajni postupak.“</w:t>
      </w:r>
    </w:p>
    <w:p w:rsidRDefault="00E224DB" w:rsidP="00E224DB" w:rsidR="00E224DB">
      <w:pPr>
        <w:ind w:firstLine="708"/>
        <w:jc w:val="both"/>
      </w:pPr>
      <w:r>
        <w:t>Stečajna</w:t>
      </w:r>
      <w:r w:rsidRPr="00D4500F">
        <w:t xml:space="preserve"> upravitelj</w:t>
      </w:r>
      <w:r>
        <w:t>ica</w:t>
      </w:r>
      <w:r w:rsidRPr="00D4500F">
        <w:t xml:space="preserve"> </w:t>
      </w:r>
      <w:r>
        <w:t xml:space="preserve">je </w:t>
      </w:r>
      <w:r w:rsidR="00BA76CD">
        <w:t xml:space="preserve">u svom očitovanju </w:t>
      </w:r>
      <w:r>
        <w:t xml:space="preserve">na </w:t>
      </w:r>
      <w:r w:rsidR="0018597C">
        <w:t xml:space="preserve">podnijeti prigovor </w:t>
      </w:r>
      <w:r>
        <w:t>u podnesku od 9. listopada 2018.</w:t>
      </w:r>
      <w:r w:rsidRPr="00D4500F">
        <w:t xml:space="preserve">, </w:t>
      </w:r>
      <w:r>
        <w:t>kako slijedi:</w:t>
      </w:r>
    </w:p>
    <w:p w:rsidRDefault="00BA76CD" w:rsidP="000837A9" w:rsidR="000837A9">
      <w:pPr>
        <w:jc w:val="both"/>
      </w:pPr>
      <w:r>
        <w:t>„</w:t>
      </w:r>
      <w:r w:rsidR="000837A9">
        <w:t>U ovom stečajnom postupku opće ispitno ročište održano je 19. rujna 2000. godine.</w:t>
      </w:r>
    </w:p>
    <w:p w:rsidRDefault="000837A9" w:rsidP="000837A9" w:rsidR="000837A9">
      <w:pPr>
        <w:keepNext/>
        <w:jc w:val="both"/>
      </w:pPr>
      <w:r>
        <w:rPr>
          <w:iCs/>
        </w:rPr>
        <w:t xml:space="preserve">Sukladno Stečajnom zakonu </w:t>
      </w:r>
      <w:r w:rsidR="002A7032">
        <w:t>s</w:t>
      </w:r>
      <w:r>
        <w:t xml:space="preserve">tečajna upraviteljica Brodomaterijala d.d. u stečaju zatražila je i pribavila suglasnost Odbora vjerovnika  na  132. Sjednici održanoj 3. rujna 2018. godine na </w:t>
      </w:r>
      <w:r>
        <w:lastRenderedPageBreak/>
        <w:t>predloženu diobu gotovinskih sredstava u iznosu od 2.686.955,34 kune prema pravomoćnoj i ovršnoj p</w:t>
      </w:r>
      <w:r>
        <w:rPr>
          <w:iCs/>
        </w:rPr>
        <w:t>resudi Trgovačkog</w:t>
      </w:r>
      <w:r w:rsidR="002A7032">
        <w:rPr>
          <w:iCs/>
        </w:rPr>
        <w:t xml:space="preserve"> suda u Rijeci, poslovni broj P–</w:t>
      </w:r>
      <w:r>
        <w:rPr>
          <w:iCs/>
        </w:rPr>
        <w:t xml:space="preserve">408/2017 od 29. svibnja 2018. godine kojom je utvrđena tražbina tužitelja – Osimpex d.o.o. Osijek u ukupnom iznosu od 2.686.955,34 kune kao tražbina trećeg višeg isplatnog reda, </w:t>
      </w:r>
      <w:r>
        <w:t xml:space="preserve">sastavila je popis tražbina koje se uzimaju u obzir pri ovoj diobi te je dato na uvid svim sudionicima, </w:t>
      </w:r>
      <w:r>
        <w:rPr>
          <w:iCs/>
        </w:rPr>
        <w:t>javno objavila zbroj tražbina i raspoloživi iznos iz stečajne mase koji će se raspod</w:t>
      </w:r>
      <w:r w:rsidR="002A7032">
        <w:rPr>
          <w:iCs/>
        </w:rPr>
        <w:t>i</w:t>
      </w:r>
      <w:r>
        <w:rPr>
          <w:iCs/>
        </w:rPr>
        <w:t xml:space="preserve">jeliti vjerovniku </w:t>
      </w:r>
      <w:r>
        <w:rPr>
          <w:bCs/>
        </w:rPr>
        <w:t>u Narodnim novinama broj 80/2018 od 07. rujna 2018.</w:t>
      </w:r>
      <w:r>
        <w:rPr>
          <w:b/>
          <w:bCs/>
        </w:rPr>
        <w:t xml:space="preserve"> </w:t>
      </w:r>
      <w:r>
        <w:rPr>
          <w:bCs/>
        </w:rPr>
        <w:t>godine</w:t>
      </w:r>
      <w:r>
        <w:t xml:space="preserve">  uz napomenu da su izvršene rezervacije za tražbine vjerovnika prema odredbama članka 185. Stečajnog zakona.“</w:t>
      </w:r>
    </w:p>
    <w:p w:rsidRDefault="000837A9" w:rsidP="000837A9" w:rsidR="000837A9">
      <w:pPr>
        <w:ind w:firstLine="708"/>
        <w:jc w:val="both"/>
      </w:pPr>
      <w:r>
        <w:t>Nadalje je stečajna upraviteljica navela u odnosu na prijavljene tražbine podnositeljice prigovora kako slijedi:</w:t>
      </w:r>
    </w:p>
    <w:p w:rsidRDefault="000837A9" w:rsidP="000837A9" w:rsidR="000837A9">
      <w:pPr>
        <w:jc w:val="both"/>
      </w:pPr>
      <w:r>
        <w:t>„Na I. (općem) ispitnom ročištu od 19. rujna 2000. godine od ukupno prijavljenih 221.399,26</w:t>
      </w:r>
      <w:r w:rsidR="002A7032">
        <w:t xml:space="preserve"> </w:t>
      </w:r>
      <w:r>
        <w:t xml:space="preserve">kuna </w:t>
      </w:r>
      <w:r w:rsidR="002A7032">
        <w:t>p</w:t>
      </w:r>
      <w:r>
        <w:t xml:space="preserve">odnositeljici </w:t>
      </w:r>
      <w:r w:rsidR="002A7032">
        <w:t>p</w:t>
      </w:r>
      <w:r>
        <w:t>rigovora kao stečajnom vjerovniku II. višeg isplatnog reda priznato je sveukupno 61.576,78 kuna, a za osporeni dio u visini od 159.822,46</w:t>
      </w:r>
      <w:r w:rsidR="002A7032">
        <w:t xml:space="preserve"> </w:t>
      </w:r>
      <w:r>
        <w:t>kuna ista je upućena u parnicu.</w:t>
      </w:r>
    </w:p>
    <w:p w:rsidRDefault="000837A9" w:rsidP="000837A9" w:rsidR="000837A9">
      <w:pPr>
        <w:jc w:val="both"/>
      </w:pPr>
      <w:r>
        <w:t>Priznati iznos od 61.576,78 kuna odnosi se na tražbine II. višeg isplatnog reda:</w:t>
      </w:r>
    </w:p>
    <w:p w:rsidRDefault="000837A9" w:rsidP="002A7032" w:rsidR="000837A9">
      <w:pPr>
        <w:numPr>
          <w:ilvl w:val="0"/>
          <w:numId w:val="3"/>
        </w:numPr>
        <w:autoSpaceDN w:val="false"/>
        <w:jc w:val="both"/>
      </w:pPr>
      <w:r>
        <w:t>kte do otvaranja stečajnog postupka na zakašnjele isplate plaća (isplaćene prije otvaranja stečajnog postupka), za vremensko razdoblje od travnja 1995. godine pa do zaključno sa prosincem mjesecom 1996. godine</w:t>
      </w:r>
    </w:p>
    <w:p w:rsidRDefault="000837A9" w:rsidP="002A7032" w:rsidR="000837A9">
      <w:pPr>
        <w:numPr>
          <w:ilvl w:val="0"/>
          <w:numId w:val="3"/>
        </w:numPr>
        <w:autoSpaceDN w:val="false"/>
        <w:jc w:val="both"/>
      </w:pPr>
      <w:r>
        <w:t>razlike plaća zajedno sa kamatama do otvaranja stečajnog postupka za vremensko razdoblje od siječnja mjeseca 1997. godine pa do zaključno sa lipnjem mjesecom 1998. godine</w:t>
      </w:r>
    </w:p>
    <w:p w:rsidRDefault="002A7032" w:rsidP="002A7032" w:rsidR="000837A9">
      <w:pPr>
        <w:numPr>
          <w:ilvl w:val="0"/>
          <w:numId w:val="3"/>
        </w:numPr>
        <w:autoSpaceDN w:val="false"/>
        <w:jc w:val="both"/>
      </w:pPr>
      <w:r>
        <w:t>r</w:t>
      </w:r>
      <w:r w:rsidR="000837A9">
        <w:t>egres za 1997. 1998. i 1999. godinu</w:t>
      </w:r>
    </w:p>
    <w:p w:rsidRDefault="000837A9" w:rsidP="002A7032" w:rsidR="000837A9">
      <w:pPr>
        <w:numPr>
          <w:ilvl w:val="0"/>
          <w:numId w:val="3"/>
        </w:numPr>
        <w:autoSpaceDN w:val="false"/>
        <w:jc w:val="both"/>
      </w:pPr>
      <w:r>
        <w:t>otpremnina</w:t>
      </w:r>
    </w:p>
    <w:p w:rsidRDefault="000837A9" w:rsidP="000837A9" w:rsidR="000837A9">
      <w:pPr>
        <w:jc w:val="both"/>
      </w:pPr>
      <w:r w:rsidRPr="000837A9">
        <w:t>Po provedenom postupku pred Trgovačkim sudom u Rijeci, poslovni broj P-370/2001</w:t>
      </w:r>
      <w:r>
        <w:rPr>
          <w:b/>
        </w:rPr>
        <w:t xml:space="preserve">, </w:t>
      </w:r>
      <w:r>
        <w:t xml:space="preserve">donesena je </w:t>
      </w:r>
      <w:r w:rsidR="002A7032">
        <w:t>p</w:t>
      </w:r>
      <w:r>
        <w:t xml:space="preserve">resuda kojom se između ostalog utvrđuju tražbine </w:t>
      </w:r>
      <w:r w:rsidR="002A7032">
        <w:t>p</w:t>
      </w:r>
      <w:r>
        <w:t xml:space="preserve">odnositeljice kao </w:t>
      </w:r>
      <w:r w:rsidR="002A7032">
        <w:t>t</w:t>
      </w:r>
      <w:r>
        <w:t>užiteljice, i to: po tada važećem članku 86. Zakona o radu iznos od 6,477,90</w:t>
      </w:r>
      <w:r w:rsidR="002A7032">
        <w:t xml:space="preserve"> </w:t>
      </w:r>
      <w:r>
        <w:t>kuna na ime posljednje tri plaće prije otvaranja stečajnog postupka te iznos od 14.866,00</w:t>
      </w:r>
      <w:r w:rsidR="002A7032">
        <w:t xml:space="preserve"> </w:t>
      </w:r>
      <w:r>
        <w:t xml:space="preserve">kuna na ime otpremnine, sve kao trošak stečajnog </w:t>
      </w:r>
      <w:r w:rsidR="002A7032">
        <w:t>p</w:t>
      </w:r>
      <w:r>
        <w:t>ostupka te iznos od 53.432,28</w:t>
      </w:r>
      <w:r w:rsidR="002A7032">
        <w:t xml:space="preserve"> </w:t>
      </w:r>
      <w:r>
        <w:t>kuna kao tražbina II. višeg isplatnog reda na ime plaća i kamata za vremensko razdoblje od 27. lipnja 1998. godine pa do zaključno sa 28. srpnjem 2000. godine</w:t>
      </w:r>
      <w:r w:rsidR="002A7032">
        <w:t>.</w:t>
      </w:r>
    </w:p>
    <w:p w:rsidRDefault="000837A9" w:rsidP="000837A9" w:rsidR="000837A9">
      <w:pPr>
        <w:jc w:val="both"/>
      </w:pPr>
      <w:r w:rsidRPr="000837A9">
        <w:rPr>
          <w:bCs/>
        </w:rPr>
        <w:t>U predmetu P–262/03</w:t>
      </w:r>
      <w:r>
        <w:rPr>
          <w:bCs/>
        </w:rPr>
        <w:t xml:space="preserve"> donesena je pravomoćna </w:t>
      </w:r>
      <w:r w:rsidR="002A7032">
        <w:rPr>
          <w:bCs/>
        </w:rPr>
        <w:t>p</w:t>
      </w:r>
      <w:r>
        <w:rPr>
          <w:bCs/>
        </w:rPr>
        <w:t xml:space="preserve">resuda </w:t>
      </w:r>
      <w:r w:rsidR="002A7032">
        <w:rPr>
          <w:bCs/>
        </w:rPr>
        <w:t>Trgovačkog suda u Rijeci od 27.</w:t>
      </w:r>
      <w:r>
        <w:rPr>
          <w:bCs/>
        </w:rPr>
        <w:t xml:space="preserve">1. 2004. gdje se </w:t>
      </w:r>
      <w:r w:rsidR="002A7032">
        <w:rPr>
          <w:bCs/>
        </w:rPr>
        <w:t>p</w:t>
      </w:r>
      <w:r>
        <w:rPr>
          <w:bCs/>
        </w:rPr>
        <w:t xml:space="preserve">odnositeljici kao tražbina II. višeg isplatnog reda dosuđuju </w:t>
      </w:r>
      <w:r>
        <w:t>kamate do otvaranja stečajnog postupka na zakašnjele isplate akontacija plaća (isplaćene prije otvaranja stečajnog postupka) za vremensko razdoblje od svibnja mjeseca 1995. godine do zaključno sa listopadom 1997. godine.</w:t>
      </w:r>
    </w:p>
    <w:p w:rsidRDefault="000837A9" w:rsidP="000837A9" w:rsidR="000837A9">
      <w:pPr>
        <w:jc w:val="both"/>
      </w:pPr>
      <w:r w:rsidRPr="000837A9">
        <w:t>U predmetu poslovni broj</w:t>
      </w:r>
      <w:r>
        <w:rPr>
          <w:b/>
        </w:rPr>
        <w:t xml:space="preserve"> </w:t>
      </w:r>
      <w:r w:rsidRPr="000837A9">
        <w:t>P–926/10 donesena</w:t>
      </w:r>
      <w:r>
        <w:t xml:space="preserve"> je pravomoćna </w:t>
      </w:r>
      <w:r w:rsidR="002A7032">
        <w:t xml:space="preserve">presuda od </w:t>
      </w:r>
      <w:r>
        <w:t>6. listopada 2010. godine kojom se utvrđuje iznos od 6.387,28</w:t>
      </w:r>
      <w:r w:rsidR="002A7032">
        <w:t xml:space="preserve"> </w:t>
      </w:r>
      <w:r>
        <w:t>kuna, dok se za iznos od 55.650,92</w:t>
      </w:r>
      <w:r w:rsidR="002A7032">
        <w:t xml:space="preserve"> </w:t>
      </w:r>
      <w:r>
        <w:t xml:space="preserve">kune zajedno s kamatom </w:t>
      </w:r>
      <w:r w:rsidR="002A7032">
        <w:t>p</w:t>
      </w:r>
      <w:r>
        <w:t xml:space="preserve">odnositeljica kao </w:t>
      </w:r>
      <w:r w:rsidR="002A7032">
        <w:t>t</w:t>
      </w:r>
      <w:r>
        <w:t>užiteljica pravomoćno odbija. Utvrđeni iznos od 6.387,28</w:t>
      </w:r>
      <w:r w:rsidR="002A7032">
        <w:t xml:space="preserve"> </w:t>
      </w:r>
      <w:r>
        <w:t>kuna dosuđen je u bruto iznosu, i  to za manje obračunate i isplaćene plaće za vremensko razdoblje:</w:t>
      </w:r>
    </w:p>
    <w:p w:rsidRDefault="000837A9" w:rsidP="000837A9" w:rsidR="000837A9">
      <w:r>
        <w:t xml:space="preserve">1995. godine - travanj </w:t>
      </w:r>
    </w:p>
    <w:p w:rsidRDefault="000837A9" w:rsidP="000837A9" w:rsidR="000837A9">
      <w:r>
        <w:t xml:space="preserve">1995. godine - lipanj/srpanj </w:t>
      </w:r>
    </w:p>
    <w:p w:rsidRDefault="000837A9" w:rsidP="000837A9" w:rsidR="000837A9">
      <w:r>
        <w:t xml:space="preserve">1995. godine - rujan/ listopad/studeni/prosinac </w:t>
      </w:r>
    </w:p>
    <w:p w:rsidRDefault="000837A9" w:rsidP="000837A9" w:rsidR="000837A9">
      <w:r>
        <w:t xml:space="preserve">1996. godine - veljača/ožujak/travanj </w:t>
      </w:r>
    </w:p>
    <w:p w:rsidRDefault="000837A9" w:rsidP="000837A9" w:rsidR="000837A9">
      <w:r>
        <w:t xml:space="preserve">1996. godine - lipanj </w:t>
      </w:r>
    </w:p>
    <w:p w:rsidRDefault="000837A9" w:rsidP="000837A9" w:rsidR="000837A9">
      <w:r>
        <w:t>1996. godine</w:t>
      </w:r>
      <w:r w:rsidR="002A7032">
        <w:t xml:space="preserve"> -</w:t>
      </w:r>
      <w:r>
        <w:t xml:space="preserve"> kolovoz/rujan</w:t>
      </w:r>
    </w:p>
    <w:p w:rsidRDefault="000837A9" w:rsidP="000837A9" w:rsidR="000837A9">
      <w:r>
        <w:t>1996. godine - studeni/prosinac</w:t>
      </w:r>
    </w:p>
    <w:p w:rsidRDefault="000837A9" w:rsidP="000837A9" w:rsidR="000837A9">
      <w:r>
        <w:t xml:space="preserve">1998. godine </w:t>
      </w:r>
      <w:r w:rsidR="002A7032">
        <w:t>-</w:t>
      </w:r>
      <w:r>
        <w:t xml:space="preserve"> svibanj/lipanj</w:t>
      </w:r>
    </w:p>
    <w:p w:rsidRDefault="000837A9" w:rsidP="002A7032" w:rsidR="000837A9">
      <w:pPr>
        <w:jc w:val="both"/>
      </w:pPr>
      <w:r w:rsidRPr="000837A9">
        <w:rPr>
          <w:bCs/>
        </w:rPr>
        <w:t>U predmetu poslovni broj P-2257/00</w:t>
      </w:r>
      <w:r>
        <w:rPr>
          <w:b/>
          <w:bCs/>
        </w:rPr>
        <w:t xml:space="preserve"> </w:t>
      </w:r>
      <w:r>
        <w:rPr>
          <w:bCs/>
        </w:rPr>
        <w:t xml:space="preserve">donesena je pravomoćna </w:t>
      </w:r>
      <w:r w:rsidR="002A7032">
        <w:rPr>
          <w:bCs/>
        </w:rPr>
        <w:t>p</w:t>
      </w:r>
      <w:r>
        <w:rPr>
          <w:bCs/>
        </w:rPr>
        <w:t>resuda od 6. veljače 2003</w:t>
      </w:r>
      <w:r w:rsidR="002A7032">
        <w:rPr>
          <w:bCs/>
        </w:rPr>
        <w:t>.</w:t>
      </w:r>
      <w:r>
        <w:rPr>
          <w:bCs/>
        </w:rPr>
        <w:t xml:space="preserve"> kojom se utvrđuje tražbina </w:t>
      </w:r>
      <w:r w:rsidR="002A7032">
        <w:rPr>
          <w:bCs/>
        </w:rPr>
        <w:t>p</w:t>
      </w:r>
      <w:r>
        <w:rPr>
          <w:bCs/>
        </w:rPr>
        <w:t>odnositeljice kao tražbina II. višeg isplatnog reda, i to:</w:t>
      </w:r>
    </w:p>
    <w:p w:rsidRDefault="000837A9" w:rsidP="000837A9" w:rsidR="000837A9"/>
    <w:p w:rsidRDefault="000837A9" w:rsidP="000837A9" w:rsidR="000837A9">
      <w:pPr>
        <w:numPr>
          <w:ilvl w:val="0"/>
          <w:numId w:val="3"/>
        </w:numPr>
        <w:autoSpaceDN w:val="false"/>
      </w:pPr>
      <w:r>
        <w:lastRenderedPageBreak/>
        <w:t>II. VIR -</w:t>
      </w:r>
      <w:r w:rsidR="002A7032">
        <w:t xml:space="preserve"> jubilarna </w:t>
      </w:r>
      <w:r>
        <w:t>nagrada</w:t>
      </w:r>
    </w:p>
    <w:p w:rsidRDefault="000837A9" w:rsidP="000837A9" w:rsidR="000837A9">
      <w:pPr>
        <w:numPr>
          <w:ilvl w:val="0"/>
          <w:numId w:val="3"/>
        </w:numPr>
        <w:autoSpaceDN w:val="false"/>
      </w:pPr>
      <w:r>
        <w:t xml:space="preserve">II. VIR </w:t>
      </w:r>
      <w:r w:rsidR="002A7032">
        <w:t>-</w:t>
      </w:r>
      <w:r>
        <w:t xml:space="preserve"> regres za 1995. I 1996. godinu</w:t>
      </w:r>
    </w:p>
    <w:p w:rsidRDefault="000837A9" w:rsidP="000837A9" w:rsidR="000837A9">
      <w:pPr>
        <w:jc w:val="both"/>
        <w:rPr>
          <w:rFonts w:eastAsia="Calibri"/>
          <w:lang w:val="en-US"/>
        </w:rPr>
      </w:pPr>
      <w:r>
        <w:rPr>
          <w:rFonts w:eastAsia="Calibri"/>
          <w:lang w:val="en-US"/>
        </w:rPr>
        <w:t>Sve utvrđene tražbine podnositeljice su isplaćene, kako slijedi:</w:t>
      </w:r>
    </w:p>
    <w:p w:rsidRDefault="000837A9" w:rsidP="000837A9" w:rsidR="000837A9">
      <w:pPr>
        <w:numPr>
          <w:ilvl w:val="0"/>
          <w:numId w:val="4"/>
        </w:numPr>
        <w:autoSpaceDN w:val="false"/>
        <w:jc w:val="both"/>
        <w:rPr>
          <w:rFonts w:eastAsia="Calibri"/>
          <w:lang w:val="en-US"/>
        </w:rPr>
      </w:pPr>
      <w:r>
        <w:rPr>
          <w:rFonts w:eastAsia="Calibri"/>
          <w:lang w:val="en-US"/>
        </w:rPr>
        <w:t>Kao obveze stečajne mase tražbine po tada važećem članku 86. Zakona o radu:</w:t>
      </w:r>
    </w:p>
    <w:p w:rsidRDefault="000837A9" w:rsidP="000837A9" w:rsidR="000837A9">
      <w:pPr>
        <w:numPr>
          <w:ilvl w:val="0"/>
          <w:numId w:val="5"/>
        </w:numPr>
        <w:autoSpaceDN w:val="false"/>
        <w:jc w:val="both"/>
        <w:rPr>
          <w:rFonts w:eastAsia="Calibri"/>
          <w:lang w:val="en-US"/>
        </w:rPr>
      </w:pPr>
      <w:r>
        <w:rPr>
          <w:rFonts w:eastAsia="Calibri"/>
          <w:lang w:val="en-US"/>
        </w:rPr>
        <w:t>otpremnina zajedno s kamatom do dana otvaranja stečajnog postupkau iznosu od 14.966,00kuna</w:t>
      </w:r>
    </w:p>
    <w:p w:rsidRDefault="000837A9" w:rsidP="000837A9" w:rsidR="000837A9">
      <w:pPr>
        <w:numPr>
          <w:ilvl w:val="0"/>
          <w:numId w:val="5"/>
        </w:numPr>
        <w:autoSpaceDN w:val="false"/>
        <w:jc w:val="both"/>
        <w:rPr>
          <w:rFonts w:eastAsia="Calibri"/>
          <w:lang w:val="en-US"/>
        </w:rPr>
      </w:pPr>
      <w:r>
        <w:rPr>
          <w:rFonts w:eastAsia="Calibri"/>
          <w:lang w:val="en-US"/>
        </w:rPr>
        <w:t>tri posljednje place zajedno sa kamatom do dana otvaranja stečajnog postupka u iznosu od 6.477,90</w:t>
      </w:r>
      <w:r w:rsidR="002A7032">
        <w:rPr>
          <w:rFonts w:eastAsia="Calibri"/>
          <w:lang w:val="en-US"/>
        </w:rPr>
        <w:t xml:space="preserve"> </w:t>
      </w:r>
      <w:r>
        <w:rPr>
          <w:rFonts w:eastAsia="Calibri"/>
          <w:lang w:val="en-US"/>
        </w:rPr>
        <w:t>kuna</w:t>
      </w:r>
    </w:p>
    <w:p w:rsidRDefault="000837A9" w:rsidP="000837A9" w:rsidR="000837A9">
      <w:pPr>
        <w:numPr>
          <w:ilvl w:val="0"/>
          <w:numId w:val="5"/>
        </w:numPr>
        <w:autoSpaceDN w:val="false"/>
        <w:jc w:val="both"/>
        <w:rPr>
          <w:rFonts w:eastAsia="Calibri"/>
          <w:lang w:val="en-US"/>
        </w:rPr>
      </w:pPr>
      <w:r>
        <w:rPr>
          <w:rFonts w:eastAsia="Calibri"/>
          <w:lang w:val="en-US"/>
        </w:rPr>
        <w:t>kamate</w:t>
      </w:r>
      <w:r w:rsidR="002A7032">
        <w:rPr>
          <w:rFonts w:eastAsia="Calibri"/>
          <w:lang w:val="en-US"/>
        </w:rPr>
        <w:t xml:space="preserve"> </w:t>
      </w:r>
      <w:r>
        <w:rPr>
          <w:rFonts w:eastAsia="Calibri"/>
          <w:lang w:val="en-US"/>
        </w:rPr>
        <w:t>obračunate od dana otvaranja stečajnog postupka do isplate glavnih tražbina na tražbine pod a) i pod b) u iznosu od 7.916,07</w:t>
      </w:r>
      <w:r w:rsidR="002A7032">
        <w:rPr>
          <w:rFonts w:eastAsia="Calibri"/>
          <w:lang w:val="en-US"/>
        </w:rPr>
        <w:t xml:space="preserve"> </w:t>
      </w:r>
      <w:r>
        <w:rPr>
          <w:rFonts w:eastAsia="Calibri"/>
          <w:lang w:val="en-US"/>
        </w:rPr>
        <w:t>kuna</w:t>
      </w:r>
    </w:p>
    <w:p w:rsidRDefault="000837A9" w:rsidP="000837A9" w:rsidR="000837A9">
      <w:pPr>
        <w:numPr>
          <w:ilvl w:val="0"/>
          <w:numId w:val="4"/>
        </w:numPr>
        <w:autoSpaceDN w:val="false"/>
        <w:jc w:val="both"/>
        <w:rPr>
          <w:rFonts w:eastAsia="Calibri"/>
          <w:lang w:val="en-US"/>
        </w:rPr>
      </w:pPr>
      <w:proofErr w:type="gramStart"/>
      <w:r>
        <w:rPr>
          <w:rFonts w:eastAsia="Calibri"/>
          <w:lang w:val="en-US"/>
        </w:rPr>
        <w:t>kao</w:t>
      </w:r>
      <w:proofErr w:type="gramEnd"/>
      <w:r>
        <w:rPr>
          <w:rFonts w:eastAsia="Calibri"/>
          <w:lang w:val="en-US"/>
        </w:rPr>
        <w:t xml:space="preserve"> tražbine II. višeg isplatnog reda:</w:t>
      </w:r>
    </w:p>
    <w:p w:rsidRDefault="000837A9" w:rsidP="000837A9" w:rsidR="000837A9">
      <w:pPr>
        <w:numPr>
          <w:ilvl w:val="0"/>
          <w:numId w:val="3"/>
        </w:numPr>
        <w:autoSpaceDN w:val="false"/>
        <w:jc w:val="both"/>
        <w:rPr>
          <w:rFonts w:eastAsia="Calibri"/>
          <w:lang w:val="en-US"/>
        </w:rPr>
      </w:pPr>
      <w:proofErr w:type="gramStart"/>
      <w:r>
        <w:rPr>
          <w:rFonts w:eastAsia="Calibri"/>
          <w:lang w:val="en-US"/>
        </w:rPr>
        <w:t>iznos</w:t>
      </w:r>
      <w:proofErr w:type="gramEnd"/>
      <w:r>
        <w:rPr>
          <w:rFonts w:eastAsia="Calibri"/>
          <w:lang w:val="en-US"/>
        </w:rPr>
        <w:t xml:space="preserve"> od 48.878,85</w:t>
      </w:r>
      <w:r w:rsidR="002A7032">
        <w:rPr>
          <w:rFonts w:eastAsia="Calibri"/>
          <w:lang w:val="en-US"/>
        </w:rPr>
        <w:t xml:space="preserve"> kuna</w:t>
      </w:r>
      <w:r>
        <w:rPr>
          <w:rFonts w:eastAsia="Calibri"/>
          <w:lang w:val="en-US"/>
        </w:rPr>
        <w:t xml:space="preserve"> isplaćeno dne 4. </w:t>
      </w:r>
      <w:proofErr w:type="gramStart"/>
      <w:r>
        <w:rPr>
          <w:rFonts w:eastAsia="Calibri"/>
          <w:lang w:val="en-US"/>
        </w:rPr>
        <w:t>veljače</w:t>
      </w:r>
      <w:proofErr w:type="gramEnd"/>
      <w:r>
        <w:rPr>
          <w:rFonts w:eastAsia="Calibri"/>
          <w:lang w:val="en-US"/>
        </w:rPr>
        <w:t xml:space="preserve"> 2003. godine</w:t>
      </w:r>
    </w:p>
    <w:p w:rsidRDefault="000837A9" w:rsidP="000837A9" w:rsidR="000837A9">
      <w:pPr>
        <w:numPr>
          <w:ilvl w:val="0"/>
          <w:numId w:val="3"/>
        </w:numPr>
        <w:autoSpaceDN w:val="false"/>
        <w:jc w:val="both"/>
        <w:rPr>
          <w:rFonts w:eastAsia="Calibri"/>
          <w:lang w:val="en-US"/>
        </w:rPr>
      </w:pPr>
      <w:proofErr w:type="gramStart"/>
      <w:r>
        <w:rPr>
          <w:rFonts w:eastAsia="Calibri"/>
          <w:lang w:val="en-US"/>
        </w:rPr>
        <w:t>iznos</w:t>
      </w:r>
      <w:proofErr w:type="gramEnd"/>
      <w:r>
        <w:rPr>
          <w:rFonts w:eastAsia="Calibri"/>
          <w:lang w:val="en-US"/>
        </w:rPr>
        <w:t xml:space="preserve"> od 2.303,49</w:t>
      </w:r>
      <w:r w:rsidR="002A7032">
        <w:rPr>
          <w:rFonts w:eastAsia="Calibri"/>
          <w:lang w:val="en-US"/>
        </w:rPr>
        <w:t xml:space="preserve"> </w:t>
      </w:r>
      <w:r>
        <w:rPr>
          <w:rFonts w:eastAsia="Calibri"/>
          <w:lang w:val="en-US"/>
        </w:rPr>
        <w:t xml:space="preserve">kuna isplaćeno dne 2. </w:t>
      </w:r>
      <w:proofErr w:type="gramStart"/>
      <w:r>
        <w:rPr>
          <w:rFonts w:eastAsia="Calibri"/>
          <w:lang w:val="en-US"/>
        </w:rPr>
        <w:t>lipnja</w:t>
      </w:r>
      <w:proofErr w:type="gramEnd"/>
      <w:r>
        <w:rPr>
          <w:rFonts w:eastAsia="Calibri"/>
          <w:lang w:val="en-US"/>
        </w:rPr>
        <w:t xml:space="preserve"> 2004. godine</w:t>
      </w:r>
    </w:p>
    <w:p w:rsidRDefault="000837A9" w:rsidP="000837A9" w:rsidR="000837A9">
      <w:pPr>
        <w:numPr>
          <w:ilvl w:val="0"/>
          <w:numId w:val="3"/>
        </w:numPr>
        <w:autoSpaceDN w:val="false"/>
        <w:jc w:val="both"/>
        <w:rPr>
          <w:rFonts w:eastAsia="Calibri"/>
          <w:lang w:val="en-US"/>
        </w:rPr>
      </w:pPr>
      <w:proofErr w:type="gramStart"/>
      <w:r>
        <w:rPr>
          <w:rFonts w:eastAsia="Calibri"/>
          <w:lang w:val="en-US"/>
        </w:rPr>
        <w:t>iznos</w:t>
      </w:r>
      <w:proofErr w:type="gramEnd"/>
      <w:r>
        <w:rPr>
          <w:rFonts w:eastAsia="Calibri"/>
          <w:lang w:val="en-US"/>
        </w:rPr>
        <w:t xml:space="preserve"> od 69.246,71</w:t>
      </w:r>
      <w:r w:rsidR="002A7032">
        <w:rPr>
          <w:rFonts w:eastAsia="Calibri"/>
          <w:lang w:val="en-US"/>
        </w:rPr>
        <w:t xml:space="preserve"> </w:t>
      </w:r>
      <w:r>
        <w:rPr>
          <w:rFonts w:eastAsia="Calibri"/>
          <w:lang w:val="en-US"/>
        </w:rPr>
        <w:t xml:space="preserve">kuna isplaćeno dne 15. </w:t>
      </w:r>
      <w:proofErr w:type="gramStart"/>
      <w:r>
        <w:rPr>
          <w:rFonts w:eastAsia="Calibri"/>
          <w:lang w:val="en-US"/>
        </w:rPr>
        <w:t>svibnja</w:t>
      </w:r>
      <w:proofErr w:type="gramEnd"/>
      <w:r>
        <w:rPr>
          <w:rFonts w:eastAsia="Calibri"/>
          <w:lang w:val="en-US"/>
        </w:rPr>
        <w:t xml:space="preserve"> 2006. godine</w:t>
      </w:r>
    </w:p>
    <w:p w:rsidRDefault="000837A9" w:rsidP="000837A9" w:rsidR="000837A9">
      <w:pPr>
        <w:jc w:val="both"/>
      </w:pPr>
      <w:r>
        <w:rPr>
          <w:rFonts w:eastAsia="Calibri"/>
          <w:lang w:val="en-US"/>
        </w:rPr>
        <w:t xml:space="preserve">Nadalje, sukladno </w:t>
      </w:r>
      <w:r w:rsidR="002A7032">
        <w:rPr>
          <w:rFonts w:eastAsia="Calibri"/>
          <w:lang w:val="en-US"/>
        </w:rPr>
        <w:t>p</w:t>
      </w:r>
      <w:r>
        <w:rPr>
          <w:rFonts w:eastAsia="Calibri"/>
          <w:lang w:val="en-US"/>
        </w:rPr>
        <w:t>resudi Trgovačkog suda u Rijeci, u</w:t>
      </w:r>
      <w:r>
        <w:t xml:space="preserve"> predmetu poslovni broj P–926/10 </w:t>
      </w:r>
      <w:proofErr w:type="gramStart"/>
      <w:r>
        <w:t>od</w:t>
      </w:r>
      <w:proofErr w:type="gramEnd"/>
      <w:r>
        <w:t xml:space="preserve"> 6. listopada 2010. godine kojom se utvrđuje iznos od 6.387,28</w:t>
      </w:r>
      <w:r w:rsidR="002A7032">
        <w:t xml:space="preserve"> </w:t>
      </w:r>
      <w:r>
        <w:t>kuna</w:t>
      </w:r>
      <w:r>
        <w:rPr>
          <w:rFonts w:eastAsia="Calibri"/>
          <w:lang w:val="en-US"/>
        </w:rPr>
        <w:t xml:space="preserve"> i </w:t>
      </w:r>
      <w:r w:rsidR="002A7032">
        <w:rPr>
          <w:rFonts w:eastAsia="Calibri"/>
          <w:lang w:val="en-US"/>
        </w:rPr>
        <w:t>p</w:t>
      </w:r>
      <w:r>
        <w:rPr>
          <w:rFonts w:eastAsia="Calibri"/>
          <w:lang w:val="en-US"/>
        </w:rPr>
        <w:t>resude u predmetu P</w:t>
      </w:r>
      <w:r w:rsidR="002F1E43">
        <w:rPr>
          <w:rFonts w:eastAsia="Calibri"/>
          <w:lang w:val="en-US"/>
        </w:rPr>
        <w:t>-</w:t>
      </w:r>
      <w:r>
        <w:rPr>
          <w:rFonts w:eastAsia="Calibri"/>
          <w:lang w:val="en-US"/>
        </w:rPr>
        <w:t xml:space="preserve">262/03 od 27. </w:t>
      </w:r>
      <w:proofErr w:type="gramStart"/>
      <w:r>
        <w:rPr>
          <w:rFonts w:eastAsia="Calibri"/>
          <w:lang w:val="en-US"/>
        </w:rPr>
        <w:t>siječnja</w:t>
      </w:r>
      <w:proofErr w:type="gramEnd"/>
      <w:r>
        <w:rPr>
          <w:rFonts w:eastAsia="Calibri"/>
          <w:lang w:val="en-US"/>
        </w:rPr>
        <w:t xml:space="preserve"> 2004. </w:t>
      </w:r>
      <w:proofErr w:type="gramStart"/>
      <w:r>
        <w:rPr>
          <w:rFonts w:eastAsia="Calibri"/>
          <w:lang w:val="en-US"/>
        </w:rPr>
        <w:t xml:space="preserve">godine  </w:t>
      </w:r>
      <w:r w:rsidR="002F1E43">
        <w:rPr>
          <w:rFonts w:eastAsia="Calibri"/>
          <w:lang w:val="en-US"/>
        </w:rPr>
        <w:t>p</w:t>
      </w:r>
      <w:r>
        <w:rPr>
          <w:rFonts w:eastAsia="Calibri"/>
          <w:lang w:val="en-US"/>
        </w:rPr>
        <w:t>odnositeljici</w:t>
      </w:r>
      <w:proofErr w:type="gramEnd"/>
      <w:r>
        <w:rPr>
          <w:rFonts w:eastAsia="Calibri"/>
          <w:lang w:val="en-US"/>
        </w:rPr>
        <w:t xml:space="preserve"> je dne 28. </w:t>
      </w:r>
      <w:proofErr w:type="gramStart"/>
      <w:r>
        <w:rPr>
          <w:rFonts w:eastAsia="Calibri"/>
          <w:lang w:val="en-US"/>
        </w:rPr>
        <w:t>studenog</w:t>
      </w:r>
      <w:proofErr w:type="gramEnd"/>
      <w:r>
        <w:rPr>
          <w:rFonts w:eastAsia="Calibri"/>
          <w:lang w:val="en-US"/>
        </w:rPr>
        <w:t xml:space="preserve"> 2011. </w:t>
      </w:r>
      <w:proofErr w:type="gramStart"/>
      <w:r>
        <w:rPr>
          <w:rFonts w:eastAsia="Calibri"/>
          <w:lang w:val="en-US"/>
        </w:rPr>
        <w:t>godine  izvršena</w:t>
      </w:r>
      <w:proofErr w:type="gramEnd"/>
      <w:r>
        <w:rPr>
          <w:rFonts w:eastAsia="Calibri"/>
          <w:lang w:val="en-US"/>
        </w:rPr>
        <w:t xml:space="preserve"> uplata u iznosu od 7.280,48</w:t>
      </w:r>
      <w:r w:rsidR="002F1E43">
        <w:rPr>
          <w:rFonts w:eastAsia="Calibri"/>
          <w:lang w:val="en-US"/>
        </w:rPr>
        <w:t xml:space="preserve"> </w:t>
      </w:r>
      <w:r>
        <w:rPr>
          <w:rFonts w:eastAsia="Calibri"/>
          <w:lang w:val="en-US"/>
        </w:rPr>
        <w:t>kuna.</w:t>
      </w:r>
    </w:p>
    <w:p w:rsidRDefault="000837A9" w:rsidP="000837A9" w:rsidR="000837A9">
      <w:pPr>
        <w:jc w:val="both"/>
        <w:rPr>
          <w:rFonts w:eastAsia="Calibri"/>
          <w:lang w:val="en-US"/>
        </w:rPr>
      </w:pPr>
      <w:r>
        <w:rPr>
          <w:rFonts w:eastAsia="Calibri"/>
          <w:lang w:val="en-US"/>
        </w:rPr>
        <w:t xml:space="preserve">S obzirom da je u predmetu P–926/10 pravomoćnom </w:t>
      </w:r>
      <w:r w:rsidR="002F1E43">
        <w:rPr>
          <w:rFonts w:eastAsia="Calibri"/>
          <w:lang w:val="en-US"/>
        </w:rPr>
        <w:t>p</w:t>
      </w:r>
      <w:r>
        <w:rPr>
          <w:rFonts w:eastAsia="Calibri"/>
          <w:lang w:val="en-US"/>
        </w:rPr>
        <w:t xml:space="preserve">resudom utvrđen bruto iznos place za </w:t>
      </w:r>
      <w:r w:rsidR="002F1E43">
        <w:rPr>
          <w:rFonts w:eastAsia="Calibri"/>
          <w:lang w:val="en-US"/>
        </w:rPr>
        <w:t>t</w:t>
      </w:r>
      <w:r>
        <w:rPr>
          <w:rFonts w:eastAsia="Calibri"/>
          <w:lang w:val="en-US"/>
        </w:rPr>
        <w:t>užiteljicu su obračunati i u državni proračun isplaćeni pripadajući porezi, prirezi i doprinosi, kako slijedi:</w:t>
      </w:r>
    </w:p>
    <w:p w:rsidRDefault="000837A9" w:rsidP="000837A9" w:rsidR="000837A9">
      <w:pPr>
        <w:numPr>
          <w:ilvl w:val="0"/>
          <w:numId w:val="3"/>
        </w:numPr>
        <w:autoSpaceDN w:val="false"/>
        <w:jc w:val="both"/>
        <w:rPr>
          <w:rFonts w:eastAsia="Calibri"/>
          <w:lang w:val="en-US"/>
        </w:rPr>
      </w:pPr>
      <w:proofErr w:type="gramStart"/>
      <w:r>
        <w:rPr>
          <w:rFonts w:eastAsia="Calibri"/>
          <w:lang w:val="en-US"/>
        </w:rPr>
        <w:t>iznos</w:t>
      </w:r>
      <w:proofErr w:type="gramEnd"/>
      <w:r>
        <w:rPr>
          <w:rFonts w:eastAsia="Calibri"/>
          <w:lang w:val="en-US"/>
        </w:rPr>
        <w:t xml:space="preserve"> od 504,57</w:t>
      </w:r>
      <w:r w:rsidR="002F1E43">
        <w:rPr>
          <w:rFonts w:eastAsia="Calibri"/>
          <w:lang w:val="en-US"/>
        </w:rPr>
        <w:t xml:space="preserve"> </w:t>
      </w:r>
      <w:r>
        <w:rPr>
          <w:rFonts w:eastAsia="Calibri"/>
          <w:lang w:val="en-US"/>
        </w:rPr>
        <w:t xml:space="preserve">kuna s osnova doprinosa mirovinskog osiguranja isplaćeno dne 1. </w:t>
      </w:r>
      <w:proofErr w:type="gramStart"/>
      <w:r>
        <w:rPr>
          <w:rFonts w:eastAsia="Calibri"/>
          <w:lang w:val="en-US"/>
        </w:rPr>
        <w:t>prosinca</w:t>
      </w:r>
      <w:proofErr w:type="gramEnd"/>
      <w:r>
        <w:rPr>
          <w:rFonts w:eastAsia="Calibri"/>
          <w:lang w:val="en-US"/>
        </w:rPr>
        <w:t xml:space="preserve"> 2011. godine,</w:t>
      </w:r>
    </w:p>
    <w:p w:rsidRDefault="000837A9" w:rsidP="000837A9" w:rsidR="000837A9">
      <w:pPr>
        <w:numPr>
          <w:ilvl w:val="0"/>
          <w:numId w:val="3"/>
        </w:numPr>
        <w:autoSpaceDN w:val="false"/>
        <w:jc w:val="both"/>
        <w:rPr>
          <w:rFonts w:eastAsia="Calibri"/>
          <w:lang w:val="en-US"/>
        </w:rPr>
      </w:pPr>
      <w:proofErr w:type="gramStart"/>
      <w:r>
        <w:rPr>
          <w:rFonts w:eastAsia="Calibri"/>
          <w:lang w:val="en-US"/>
        </w:rPr>
        <w:t>iznos</w:t>
      </w:r>
      <w:proofErr w:type="gramEnd"/>
      <w:r>
        <w:rPr>
          <w:rFonts w:eastAsia="Calibri"/>
          <w:lang w:val="en-US"/>
        </w:rPr>
        <w:t xml:space="preserve"> od 377,71</w:t>
      </w:r>
      <w:r w:rsidR="002F1E43">
        <w:rPr>
          <w:rFonts w:eastAsia="Calibri"/>
          <w:lang w:val="en-US"/>
        </w:rPr>
        <w:t xml:space="preserve"> </w:t>
      </w:r>
      <w:r>
        <w:rPr>
          <w:rFonts w:eastAsia="Calibri"/>
          <w:lang w:val="en-US"/>
        </w:rPr>
        <w:t>kuna s osnova doprinosa za zd</w:t>
      </w:r>
      <w:r w:rsidR="002F1E43">
        <w:rPr>
          <w:rFonts w:eastAsia="Calibri"/>
          <w:lang w:val="en-US"/>
        </w:rPr>
        <w:t xml:space="preserve">ravstveno osiguranje isplaćeno </w:t>
      </w:r>
      <w:r>
        <w:rPr>
          <w:rFonts w:eastAsia="Calibri"/>
          <w:lang w:val="en-US"/>
        </w:rPr>
        <w:t xml:space="preserve">1. </w:t>
      </w:r>
      <w:proofErr w:type="gramStart"/>
      <w:r>
        <w:rPr>
          <w:rFonts w:eastAsia="Calibri"/>
          <w:lang w:val="en-US"/>
        </w:rPr>
        <w:t>prosinca</w:t>
      </w:r>
      <w:proofErr w:type="gramEnd"/>
      <w:r>
        <w:rPr>
          <w:rFonts w:eastAsia="Calibri"/>
          <w:lang w:val="en-US"/>
        </w:rPr>
        <w:t xml:space="preserve"> 2011. godine</w:t>
      </w:r>
    </w:p>
    <w:p w:rsidRDefault="000837A9" w:rsidP="000837A9" w:rsidR="000837A9">
      <w:pPr>
        <w:numPr>
          <w:ilvl w:val="0"/>
          <w:numId w:val="3"/>
        </w:numPr>
        <w:autoSpaceDN w:val="false"/>
        <w:jc w:val="both"/>
        <w:rPr>
          <w:rFonts w:eastAsia="Calibri"/>
          <w:lang w:val="en-US"/>
        </w:rPr>
      </w:pPr>
      <w:proofErr w:type="gramStart"/>
      <w:r>
        <w:rPr>
          <w:rFonts w:eastAsia="Calibri"/>
          <w:lang w:val="en-US"/>
        </w:rPr>
        <w:t>iznos</w:t>
      </w:r>
      <w:proofErr w:type="gramEnd"/>
      <w:r>
        <w:rPr>
          <w:rFonts w:eastAsia="Calibri"/>
          <w:lang w:val="en-US"/>
        </w:rPr>
        <w:t xml:space="preserve"> od 47,84</w:t>
      </w:r>
      <w:r w:rsidR="002F1E43">
        <w:rPr>
          <w:rFonts w:eastAsia="Calibri"/>
          <w:lang w:val="en-US"/>
        </w:rPr>
        <w:t xml:space="preserve"> </w:t>
      </w:r>
      <w:r>
        <w:rPr>
          <w:rFonts w:eastAsia="Calibri"/>
          <w:lang w:val="en-US"/>
        </w:rPr>
        <w:t xml:space="preserve">kune s osnova doprinosa za zapošljavanje isplaćeno dne 1. </w:t>
      </w:r>
      <w:proofErr w:type="gramStart"/>
      <w:r>
        <w:rPr>
          <w:rFonts w:eastAsia="Calibri"/>
          <w:lang w:val="en-US"/>
        </w:rPr>
        <w:t>prosinca</w:t>
      </w:r>
      <w:proofErr w:type="gramEnd"/>
      <w:r>
        <w:rPr>
          <w:rFonts w:eastAsia="Calibri"/>
          <w:lang w:val="en-US"/>
        </w:rPr>
        <w:t xml:space="preserve"> 2011. godine</w:t>
      </w:r>
    </w:p>
    <w:p w:rsidRDefault="000837A9" w:rsidP="000837A9" w:rsidR="000837A9">
      <w:pPr>
        <w:numPr>
          <w:ilvl w:val="0"/>
          <w:numId w:val="3"/>
        </w:numPr>
        <w:autoSpaceDN w:val="false"/>
        <w:jc w:val="both"/>
        <w:rPr>
          <w:rFonts w:eastAsia="Calibri"/>
          <w:lang w:val="en-US"/>
        </w:rPr>
      </w:pPr>
      <w:proofErr w:type="gramStart"/>
      <w:r>
        <w:rPr>
          <w:rFonts w:eastAsia="Calibri"/>
          <w:lang w:val="en-US"/>
        </w:rPr>
        <w:t>iznos</w:t>
      </w:r>
      <w:proofErr w:type="gramEnd"/>
      <w:r>
        <w:rPr>
          <w:rFonts w:eastAsia="Calibri"/>
          <w:lang w:val="en-US"/>
        </w:rPr>
        <w:t xml:space="preserve"> od 61,14</w:t>
      </w:r>
      <w:r w:rsidR="002F1E43">
        <w:rPr>
          <w:rFonts w:eastAsia="Calibri"/>
          <w:lang w:val="en-US"/>
        </w:rPr>
        <w:t xml:space="preserve"> </w:t>
      </w:r>
      <w:r>
        <w:rPr>
          <w:rFonts w:eastAsia="Calibri"/>
          <w:lang w:val="en-US"/>
        </w:rPr>
        <w:t>kune s osnova doprinosa iz pla</w:t>
      </w:r>
      <w:r w:rsidR="002F1E43">
        <w:rPr>
          <w:rFonts w:eastAsia="Calibri"/>
          <w:lang w:val="en-US"/>
        </w:rPr>
        <w:t>ć</w:t>
      </w:r>
      <w:r>
        <w:rPr>
          <w:rFonts w:eastAsia="Calibri"/>
          <w:lang w:val="en-US"/>
        </w:rPr>
        <w:t xml:space="preserve">e isplaćeno 1. </w:t>
      </w:r>
      <w:proofErr w:type="gramStart"/>
      <w:r>
        <w:rPr>
          <w:rFonts w:eastAsia="Calibri"/>
          <w:lang w:val="en-US"/>
        </w:rPr>
        <w:t>prosinca</w:t>
      </w:r>
      <w:proofErr w:type="gramEnd"/>
      <w:r>
        <w:rPr>
          <w:rFonts w:eastAsia="Calibri"/>
          <w:lang w:val="en-US"/>
        </w:rPr>
        <w:t xml:space="preserve"> 2011. godine</w:t>
      </w:r>
    </w:p>
    <w:p w:rsidRDefault="000837A9" w:rsidP="000837A9" w:rsidR="000837A9">
      <w:pPr>
        <w:numPr>
          <w:ilvl w:val="0"/>
          <w:numId w:val="3"/>
        </w:numPr>
        <w:autoSpaceDN w:val="false"/>
        <w:jc w:val="both"/>
        <w:rPr>
          <w:rFonts w:eastAsia="Calibri"/>
          <w:lang w:val="en-US"/>
        </w:rPr>
      </w:pPr>
      <w:proofErr w:type="gramStart"/>
      <w:r>
        <w:rPr>
          <w:rFonts w:eastAsia="Calibri"/>
          <w:lang w:val="en-US"/>
        </w:rPr>
        <w:t>iznos</w:t>
      </w:r>
      <w:proofErr w:type="gramEnd"/>
      <w:r>
        <w:rPr>
          <w:rFonts w:eastAsia="Calibri"/>
          <w:lang w:val="en-US"/>
        </w:rPr>
        <w:t xml:space="preserve"> od 201,14</w:t>
      </w:r>
      <w:r w:rsidR="002F1E43">
        <w:rPr>
          <w:rFonts w:eastAsia="Calibri"/>
          <w:lang w:val="en-US"/>
        </w:rPr>
        <w:t xml:space="preserve"> </w:t>
      </w:r>
      <w:r>
        <w:rPr>
          <w:rFonts w:eastAsia="Calibri"/>
          <w:lang w:val="en-US"/>
        </w:rPr>
        <w:t xml:space="preserve">kuna s osnova poreza i prireza isplaćeno 1. </w:t>
      </w:r>
      <w:proofErr w:type="gramStart"/>
      <w:r>
        <w:rPr>
          <w:rFonts w:eastAsia="Calibri"/>
          <w:lang w:val="en-US"/>
        </w:rPr>
        <w:t>prosinca</w:t>
      </w:r>
      <w:proofErr w:type="gramEnd"/>
      <w:r>
        <w:rPr>
          <w:rFonts w:eastAsia="Calibri"/>
          <w:lang w:val="en-US"/>
        </w:rPr>
        <w:t xml:space="preserve"> 2011. </w:t>
      </w:r>
      <w:proofErr w:type="gramStart"/>
      <w:r>
        <w:rPr>
          <w:rFonts w:eastAsia="Calibri"/>
          <w:lang w:val="en-US"/>
        </w:rPr>
        <w:t>godine</w:t>
      </w:r>
      <w:proofErr w:type="gramEnd"/>
      <w:r>
        <w:rPr>
          <w:rFonts w:eastAsia="Calibri"/>
          <w:lang w:val="en-US"/>
        </w:rPr>
        <w:t>.</w:t>
      </w:r>
    </w:p>
    <w:p w:rsidRDefault="002F1E43" w:rsidP="000837A9" w:rsidR="000837A9">
      <w:pPr>
        <w:numPr>
          <w:ilvl w:val="0"/>
          <w:numId w:val="3"/>
        </w:numPr>
        <w:autoSpaceDN w:val="false"/>
        <w:jc w:val="both"/>
        <w:rPr>
          <w:rFonts w:eastAsia="Calibri"/>
          <w:lang w:val="en-US"/>
        </w:rPr>
      </w:pPr>
      <w:proofErr w:type="gramStart"/>
      <w:r>
        <w:rPr>
          <w:rFonts w:eastAsia="Calibri"/>
          <w:lang w:val="en-US"/>
        </w:rPr>
        <w:t>iznos</w:t>
      </w:r>
      <w:proofErr w:type="gramEnd"/>
      <w:r>
        <w:rPr>
          <w:rFonts w:eastAsia="Calibri"/>
          <w:lang w:val="en-US"/>
        </w:rPr>
        <w:t xml:space="preserve"> od </w:t>
      </w:r>
      <w:r w:rsidR="000837A9">
        <w:rPr>
          <w:rFonts w:eastAsia="Calibri"/>
          <w:lang w:val="en-US"/>
        </w:rPr>
        <w:t>29,97</w:t>
      </w:r>
      <w:r>
        <w:rPr>
          <w:rFonts w:eastAsia="Calibri"/>
          <w:lang w:val="en-US"/>
        </w:rPr>
        <w:t xml:space="preserve"> </w:t>
      </w:r>
      <w:r w:rsidR="000837A9">
        <w:rPr>
          <w:rFonts w:eastAsia="Calibri"/>
          <w:lang w:val="en-US"/>
        </w:rPr>
        <w:t xml:space="preserve">kuna s osnova doprinosa za zapošljavanje (na plaći) isplaćeno 1. </w:t>
      </w:r>
      <w:proofErr w:type="gramStart"/>
      <w:r w:rsidR="000837A9">
        <w:rPr>
          <w:rFonts w:eastAsia="Calibri"/>
          <w:lang w:val="en-US"/>
        </w:rPr>
        <w:t>prosinca</w:t>
      </w:r>
      <w:proofErr w:type="gramEnd"/>
      <w:r w:rsidR="000837A9">
        <w:rPr>
          <w:rFonts w:eastAsia="Calibri"/>
          <w:lang w:val="en-US"/>
        </w:rPr>
        <w:t xml:space="preserve"> 2011. godine</w:t>
      </w:r>
    </w:p>
    <w:p w:rsidRDefault="000837A9" w:rsidP="000837A9" w:rsidR="000837A9" w:rsidRPr="000837A9">
      <w:pPr>
        <w:jc w:val="both"/>
        <w:rPr>
          <w:bCs/>
        </w:rPr>
      </w:pPr>
      <w:r w:rsidRPr="000837A9">
        <w:rPr>
          <w:bCs/>
        </w:rPr>
        <w:t xml:space="preserve">Po </w:t>
      </w:r>
      <w:r w:rsidR="002F1E43">
        <w:rPr>
          <w:bCs/>
        </w:rPr>
        <w:t>p</w:t>
      </w:r>
      <w:r w:rsidRPr="000837A9">
        <w:rPr>
          <w:bCs/>
        </w:rPr>
        <w:t>rijavi broj 166 pravomoćno je osporeno:</w:t>
      </w:r>
    </w:p>
    <w:p w:rsidRDefault="002F1E43" w:rsidP="000837A9" w:rsidR="000837A9">
      <w:pPr>
        <w:jc w:val="both"/>
      </w:pPr>
      <w:r>
        <w:rPr>
          <w:bCs/>
        </w:rPr>
        <w:t>p</w:t>
      </w:r>
      <w:r w:rsidR="000837A9">
        <w:rPr>
          <w:bCs/>
        </w:rPr>
        <w:t xml:space="preserve">ravomoćna </w:t>
      </w:r>
      <w:r>
        <w:rPr>
          <w:bCs/>
        </w:rPr>
        <w:t>p</w:t>
      </w:r>
      <w:r w:rsidR="000837A9">
        <w:rPr>
          <w:bCs/>
        </w:rPr>
        <w:t>resuda Trgovačkog suda u Rijeci, poslovni broj P–926/10 od 6. listopada 2010.</w:t>
      </w:r>
      <w:r w:rsidR="000837A9">
        <w:t xml:space="preserve"> </w:t>
      </w:r>
      <w:r w:rsidR="000837A9">
        <w:rPr>
          <w:bCs/>
        </w:rPr>
        <w:t xml:space="preserve">godine </w:t>
      </w:r>
      <w:r w:rsidR="000837A9">
        <w:t xml:space="preserve">potvrđena </w:t>
      </w:r>
      <w:r>
        <w:rPr>
          <w:bCs/>
        </w:rPr>
        <w:t>p</w:t>
      </w:r>
      <w:r w:rsidR="000837A9">
        <w:rPr>
          <w:bCs/>
        </w:rPr>
        <w:t>resudom Visokog trgovačkog suda Republike Hrvatske u Zagrebu, poslovni broj Pž–363/11 od 25. kolovoza 2011. godine</w:t>
      </w:r>
      <w:r w:rsidR="000837A9">
        <w:t xml:space="preserve"> kojom je </w:t>
      </w:r>
      <w:r>
        <w:t>p</w:t>
      </w:r>
      <w:r w:rsidR="000837A9">
        <w:t>odnositeljica pravomoćno odbijena sa dijelom tužbenog zahtjeva kojim potražuje iznos od 55.650,92</w:t>
      </w:r>
      <w:r>
        <w:t xml:space="preserve"> </w:t>
      </w:r>
      <w:r w:rsidR="000837A9">
        <w:t>kn zajedno sa zz kamatom počam od travnja mjeseca 1994. godine pa do isplate s osnova manje obračunatih i  neisplaćenih plaća za vremensko razdoblje od svibnja mjeseca 1995. godine pa do zaključno sa srpnjem mjesecom 1998. godine; iznos kamata na zakašnjele isplate plaća počam od travnja mjeseca 1995. godine pa do listopada mjeseca 1997. godine.</w:t>
      </w:r>
    </w:p>
    <w:p w:rsidRDefault="000837A9" w:rsidP="000837A9" w:rsidR="000837A9" w:rsidRPr="000837A9">
      <w:pPr>
        <w:rPr>
          <w:bCs/>
        </w:rPr>
      </w:pPr>
      <w:r w:rsidRPr="000837A9">
        <w:rPr>
          <w:bCs/>
        </w:rPr>
        <w:t xml:space="preserve">Po </w:t>
      </w:r>
      <w:r w:rsidR="002F1E43">
        <w:rPr>
          <w:bCs/>
        </w:rPr>
        <w:t>p</w:t>
      </w:r>
      <w:r w:rsidRPr="000837A9">
        <w:rPr>
          <w:bCs/>
        </w:rPr>
        <w:t>rijavi broj 1134 pravomoćno je osporeno:</w:t>
      </w:r>
    </w:p>
    <w:p w:rsidRDefault="002F1E43" w:rsidP="000837A9" w:rsidR="000837A9">
      <w:pPr>
        <w:jc w:val="both"/>
      </w:pPr>
      <w:r>
        <w:rPr>
          <w:bCs/>
        </w:rPr>
        <w:t>p</w:t>
      </w:r>
      <w:r w:rsidR="000837A9">
        <w:rPr>
          <w:bCs/>
        </w:rPr>
        <w:t xml:space="preserve">ravomoćna </w:t>
      </w:r>
      <w:r>
        <w:rPr>
          <w:bCs/>
        </w:rPr>
        <w:t>p</w:t>
      </w:r>
      <w:r w:rsidR="000837A9">
        <w:rPr>
          <w:bCs/>
        </w:rPr>
        <w:t>resuda Trgovačkog suda u Rijeci, poslovni broj P–1582/08 od 30. listopada 2009.</w:t>
      </w:r>
      <w:r w:rsidR="000837A9">
        <w:t xml:space="preserve"> godine potvrđena </w:t>
      </w:r>
      <w:r>
        <w:rPr>
          <w:bCs/>
        </w:rPr>
        <w:t>p</w:t>
      </w:r>
      <w:r w:rsidR="000837A9">
        <w:rPr>
          <w:bCs/>
        </w:rPr>
        <w:t>resudom Visokog trgovačkog suda Republike Hrvatske u Zagrebu, poslovni broj Pž–2072/10 od 28. travnja 2010. godine</w:t>
      </w:r>
      <w:r w:rsidR="000837A9">
        <w:t xml:space="preserve"> kojom je </w:t>
      </w:r>
      <w:r>
        <w:t>p</w:t>
      </w:r>
      <w:r w:rsidR="000837A9">
        <w:t xml:space="preserve">odnositeljica u cijelosti odbijena </w:t>
      </w:r>
      <w:r>
        <w:t>s</w:t>
      </w:r>
      <w:r w:rsidR="000837A9">
        <w:t xml:space="preserve"> </w:t>
      </w:r>
      <w:r>
        <w:t>t</w:t>
      </w:r>
      <w:r w:rsidR="000837A9">
        <w:t xml:space="preserve">užbom </w:t>
      </w:r>
      <w:r>
        <w:t>i</w:t>
      </w:r>
      <w:r w:rsidR="000837A9">
        <w:t xml:space="preserve"> podnesenim tužbenim zahtjevom radi utvrđenja i isplate iznosa od 60.000,00</w:t>
      </w:r>
      <w:r>
        <w:t xml:space="preserve"> </w:t>
      </w:r>
      <w:r w:rsidR="000837A9">
        <w:t xml:space="preserve">kn s osnova razlike plaća za vremensko razdoblje </w:t>
      </w:r>
      <w:r w:rsidR="000837A9" w:rsidRPr="000837A9">
        <w:t>od svibnja mjeseca 1998. godine pa do zaključno sa prosincem mjesecom 1998. godine</w:t>
      </w:r>
      <w:r w:rsidR="000837A9">
        <w:t xml:space="preserve"> zajedno sa ZZ kamatom, dionica </w:t>
      </w:r>
      <w:r>
        <w:t>i</w:t>
      </w:r>
      <w:r w:rsidR="000837A9">
        <w:t xml:space="preserve"> životnog osiguranja.</w:t>
      </w:r>
    </w:p>
    <w:p w:rsidRDefault="000837A9" w:rsidP="000837A9" w:rsidR="000837A9" w:rsidRPr="000837A9">
      <w:pPr>
        <w:jc w:val="both"/>
      </w:pPr>
      <w:r w:rsidRPr="000837A9">
        <w:t>Prijava broj 1487.</w:t>
      </w:r>
    </w:p>
    <w:p w:rsidRDefault="000837A9" w:rsidP="000837A9" w:rsidR="000837A9">
      <w:pPr>
        <w:jc w:val="both"/>
      </w:pPr>
      <w:r>
        <w:lastRenderedPageBreak/>
        <w:t>Nadalje, uz suglasnost Skupštine vjerovnika izvršen je obračun razlika plaća do punog iznosa za sve radnike kojima je pripadalo to pravo i za u pojedinačnim slučajevima pripadajuće vremensko razdoblje</w:t>
      </w:r>
      <w:r w:rsidR="002F1E43">
        <w:t>,</w:t>
      </w:r>
      <w:r>
        <w:t xml:space="preserve"> budući da je prema </w:t>
      </w:r>
      <w:r w:rsidR="002F1E43">
        <w:t>o</w:t>
      </w:r>
      <w:r>
        <w:t>dluci tadašnje Uprave od 27. travnja 1998. godine za period od travnja mjeseca 1998. godine pa do zaključno sa prosincem mjesecom 1998. godine  vršen  obračun najniže osnovne plaće.</w:t>
      </w:r>
    </w:p>
    <w:p w:rsidRDefault="000837A9" w:rsidP="000837A9" w:rsidR="000837A9">
      <w:pPr>
        <w:jc w:val="both"/>
      </w:pPr>
      <w:r>
        <w:t xml:space="preserve">Tako je izvršen obračun razlike plaća i za </w:t>
      </w:r>
      <w:r w:rsidR="002F1E43">
        <w:t>p</w:t>
      </w:r>
      <w:r>
        <w:t xml:space="preserve">odnositeljicu počam od srpnja mjeseca 1998. godine pa do zaključno sa prosincem mjesecom 1998. godine. </w:t>
      </w:r>
    </w:p>
    <w:p w:rsidRDefault="000837A9" w:rsidP="000837A9" w:rsidR="000837A9">
      <w:pPr>
        <w:jc w:val="both"/>
      </w:pPr>
      <w:r>
        <w:t xml:space="preserve">Sveukupna tražbina s osnova razlika plaća i kamate obračunate do dana otvaranja stečajnog postupka 12. lipnja 2000. godine za </w:t>
      </w:r>
      <w:r w:rsidR="002F1E43">
        <w:t>p</w:t>
      </w:r>
      <w:r>
        <w:t xml:space="preserve">odnositeljicu iznosila je </w:t>
      </w:r>
      <w:r>
        <w:rPr>
          <w:rFonts w:eastAsia="Calibri"/>
          <w:lang w:val="en-US"/>
        </w:rPr>
        <w:t>6.943,92</w:t>
      </w:r>
      <w:r w:rsidR="002F1E43">
        <w:rPr>
          <w:rFonts w:eastAsia="Calibri"/>
          <w:lang w:val="en-US"/>
        </w:rPr>
        <w:t xml:space="preserve"> </w:t>
      </w:r>
      <w:r>
        <w:rPr>
          <w:rFonts w:eastAsia="Calibri"/>
          <w:lang w:val="en-US"/>
        </w:rPr>
        <w:t xml:space="preserve">kune </w:t>
      </w:r>
      <w:r>
        <w:t xml:space="preserve">te je ista pozvana </w:t>
      </w:r>
      <w:r w:rsidR="002F1E43">
        <w:t>d</w:t>
      </w:r>
      <w:r>
        <w:t xml:space="preserve">opisom od 16. srpnja 2015. godine, da prijavi tražbinu. </w:t>
      </w:r>
    </w:p>
    <w:p w:rsidRDefault="000837A9" w:rsidP="000837A9" w:rsidR="000837A9">
      <w:pPr>
        <w:jc w:val="both"/>
      </w:pPr>
      <w:r>
        <w:t xml:space="preserve">Podnositeljica je sama sastavila svoju </w:t>
      </w:r>
      <w:r w:rsidR="002F1E43">
        <w:t>p</w:t>
      </w:r>
      <w:r>
        <w:t xml:space="preserve">rijavu tražbine i prijavila svoje potraživanje prema </w:t>
      </w:r>
      <w:r w:rsidR="002F1E43">
        <w:t>t</w:t>
      </w:r>
      <w:r>
        <w:t>uženiku u ukupnom iznosu od 37.734,27</w:t>
      </w:r>
      <w:r w:rsidR="002F1E43">
        <w:t xml:space="preserve"> </w:t>
      </w:r>
      <w:r>
        <w:t>kuna.</w:t>
      </w:r>
      <w:r>
        <w:rPr>
          <w:rFonts w:eastAsia="Calibri"/>
          <w:lang w:val="en-US"/>
        </w:rPr>
        <w:t xml:space="preserve"> Prijava je zaprimljena pod rednim brojem 1487. </w:t>
      </w:r>
    </w:p>
    <w:p w:rsidRDefault="000837A9" w:rsidP="000837A9" w:rsidR="000837A9">
      <w:pPr>
        <w:jc w:val="both"/>
        <w:rPr>
          <w:rFonts w:eastAsia="Calibri"/>
          <w:lang w:val="en-US"/>
        </w:rPr>
      </w:pPr>
      <w:r>
        <w:rPr>
          <w:rFonts w:eastAsia="Calibri"/>
          <w:lang w:val="en-US"/>
        </w:rPr>
        <w:t xml:space="preserve">Na održanom (posebnom) ispitnom ročištu </w:t>
      </w:r>
      <w:r w:rsidR="002F1E43">
        <w:rPr>
          <w:rFonts w:eastAsia="Calibri"/>
          <w:lang w:val="en-US"/>
        </w:rPr>
        <w:t>s</w:t>
      </w:r>
      <w:r>
        <w:rPr>
          <w:rFonts w:eastAsia="Calibri"/>
          <w:lang w:val="en-US"/>
        </w:rPr>
        <w:t xml:space="preserve">tečajna upraviteljica priznala je iznos </w:t>
      </w:r>
      <w:proofErr w:type="gramStart"/>
      <w:r>
        <w:rPr>
          <w:rFonts w:eastAsia="Calibri"/>
          <w:lang w:val="en-US"/>
        </w:rPr>
        <w:t>od</w:t>
      </w:r>
      <w:proofErr w:type="gramEnd"/>
      <w:r>
        <w:rPr>
          <w:rFonts w:eastAsia="Calibri"/>
          <w:lang w:val="en-US"/>
        </w:rPr>
        <w:t xml:space="preserve"> 6.943,92</w:t>
      </w:r>
      <w:r w:rsidR="002F1E43">
        <w:rPr>
          <w:rFonts w:eastAsia="Calibri"/>
          <w:lang w:val="en-US"/>
        </w:rPr>
        <w:t xml:space="preserve"> </w:t>
      </w:r>
      <w:r>
        <w:rPr>
          <w:rFonts w:eastAsia="Calibri"/>
          <w:lang w:val="en-US"/>
        </w:rPr>
        <w:t xml:space="preserve">kune kao tražbinu II. </w:t>
      </w:r>
      <w:proofErr w:type="gramStart"/>
      <w:r>
        <w:rPr>
          <w:rFonts w:eastAsia="Calibri"/>
          <w:lang w:val="en-US"/>
        </w:rPr>
        <w:t>višeg</w:t>
      </w:r>
      <w:proofErr w:type="gramEnd"/>
      <w:r>
        <w:rPr>
          <w:rFonts w:eastAsia="Calibri"/>
          <w:lang w:val="en-US"/>
        </w:rPr>
        <w:t xml:space="preserve"> isplatnog reda, a osporila iznos od 30.790,35</w:t>
      </w:r>
      <w:r w:rsidR="002F1E43">
        <w:rPr>
          <w:rFonts w:eastAsia="Calibri"/>
          <w:lang w:val="en-US"/>
        </w:rPr>
        <w:t xml:space="preserve"> </w:t>
      </w:r>
      <w:r>
        <w:rPr>
          <w:rFonts w:eastAsia="Calibri"/>
          <w:lang w:val="en-US"/>
        </w:rPr>
        <w:t xml:space="preserve">kuna.  </w:t>
      </w:r>
    </w:p>
    <w:p w:rsidRDefault="000837A9" w:rsidP="000837A9" w:rsidR="000837A9">
      <w:pPr>
        <w:jc w:val="both"/>
        <w:rPr>
          <w:rFonts w:eastAsia="Calibri"/>
          <w:lang w:val="en-US"/>
        </w:rPr>
      </w:pPr>
      <w:r>
        <w:rPr>
          <w:rFonts w:eastAsia="Calibri"/>
          <w:lang w:val="en-US"/>
        </w:rPr>
        <w:t>Priznati iznos od 6.943,92</w:t>
      </w:r>
      <w:r w:rsidR="002F1E43">
        <w:rPr>
          <w:rFonts w:eastAsia="Calibri"/>
          <w:lang w:val="en-US"/>
        </w:rPr>
        <w:t xml:space="preserve"> </w:t>
      </w:r>
      <w:r>
        <w:rPr>
          <w:rFonts w:eastAsia="Calibri"/>
          <w:lang w:val="en-US"/>
        </w:rPr>
        <w:t xml:space="preserve">kune odnosi se </w:t>
      </w:r>
      <w:proofErr w:type="gramStart"/>
      <w:r>
        <w:rPr>
          <w:rFonts w:eastAsia="Calibri"/>
          <w:lang w:val="en-US"/>
        </w:rPr>
        <w:t>na  razlike</w:t>
      </w:r>
      <w:proofErr w:type="gramEnd"/>
      <w:r>
        <w:rPr>
          <w:rFonts w:eastAsia="Calibri"/>
          <w:lang w:val="en-US"/>
        </w:rPr>
        <w:t xml:space="preserve"> plaća za vremensko razdoblje od srpnja mjeseca 1998. </w:t>
      </w:r>
      <w:proofErr w:type="gramStart"/>
      <w:r>
        <w:rPr>
          <w:rFonts w:eastAsia="Calibri"/>
          <w:lang w:val="en-US"/>
        </w:rPr>
        <w:t>godine</w:t>
      </w:r>
      <w:proofErr w:type="gramEnd"/>
      <w:r>
        <w:rPr>
          <w:rFonts w:eastAsia="Calibri"/>
          <w:lang w:val="en-US"/>
        </w:rPr>
        <w:t xml:space="preserve"> pa do zaključno sa prosincem mjesecom 1998. </w:t>
      </w:r>
      <w:proofErr w:type="gramStart"/>
      <w:r>
        <w:rPr>
          <w:rFonts w:eastAsia="Calibri"/>
          <w:lang w:val="en-US"/>
        </w:rPr>
        <w:t>godine</w:t>
      </w:r>
      <w:proofErr w:type="gramEnd"/>
      <w:r>
        <w:rPr>
          <w:rFonts w:eastAsia="Calibri"/>
          <w:lang w:val="en-US"/>
        </w:rPr>
        <w:t xml:space="preserve">. Obračuni plaća učinjeni su prema pisanom naputku Republike Hrvatske Ministarstva financija Porezna uprava Područnog ureda Istre, Hrvatskog primorja, Gorskog Kotara </w:t>
      </w:r>
      <w:r w:rsidR="002F1E43">
        <w:rPr>
          <w:rFonts w:eastAsia="Calibri"/>
          <w:lang w:val="en-US"/>
        </w:rPr>
        <w:t>i</w:t>
      </w:r>
      <w:r>
        <w:rPr>
          <w:rFonts w:eastAsia="Calibri"/>
          <w:lang w:val="en-US"/>
        </w:rPr>
        <w:t xml:space="preserve"> Like, Klasa 410-01/15-01/288 URBROJ: 513-07-28-01/15</w:t>
      </w:r>
      <w:r w:rsidR="002F1E43">
        <w:rPr>
          <w:rFonts w:eastAsia="Calibri"/>
          <w:lang w:val="en-US"/>
        </w:rPr>
        <w:t xml:space="preserve">-2 </w:t>
      </w:r>
      <w:proofErr w:type="gramStart"/>
      <w:r w:rsidR="002F1E43">
        <w:rPr>
          <w:rFonts w:eastAsia="Calibri"/>
          <w:lang w:val="en-US"/>
        </w:rPr>
        <w:t>od</w:t>
      </w:r>
      <w:proofErr w:type="gramEnd"/>
      <w:r w:rsidR="002F1E43">
        <w:rPr>
          <w:rFonts w:eastAsia="Calibri"/>
          <w:lang w:val="en-US"/>
        </w:rPr>
        <w:t xml:space="preserve"> 10. </w:t>
      </w:r>
      <w:proofErr w:type="gramStart"/>
      <w:r w:rsidR="002F1E43">
        <w:rPr>
          <w:rFonts w:eastAsia="Calibri"/>
          <w:lang w:val="en-US"/>
        </w:rPr>
        <w:t>ožujka</w:t>
      </w:r>
      <w:proofErr w:type="gramEnd"/>
      <w:r w:rsidR="002F1E43">
        <w:rPr>
          <w:rFonts w:eastAsia="Calibri"/>
          <w:lang w:val="en-US"/>
        </w:rPr>
        <w:t xml:space="preserve"> 2015. </w:t>
      </w:r>
      <w:proofErr w:type="gramStart"/>
      <w:r w:rsidR="002F1E43">
        <w:rPr>
          <w:rFonts w:eastAsia="Calibri"/>
          <w:lang w:val="en-US"/>
        </w:rPr>
        <w:t>godine</w:t>
      </w:r>
      <w:proofErr w:type="gramEnd"/>
      <w:r w:rsidR="002F1E43">
        <w:rPr>
          <w:rFonts w:eastAsia="Calibri"/>
          <w:lang w:val="en-US"/>
        </w:rPr>
        <w:t>.</w:t>
      </w:r>
    </w:p>
    <w:p w:rsidRDefault="000837A9" w:rsidP="000837A9" w:rsidR="000837A9">
      <w:pPr>
        <w:jc w:val="both"/>
      </w:pPr>
      <w:r>
        <w:rPr>
          <w:rFonts w:eastAsia="Calibri"/>
          <w:lang w:val="en-US"/>
        </w:rPr>
        <w:t xml:space="preserve">Iznos </w:t>
      </w:r>
      <w:proofErr w:type="gramStart"/>
      <w:r>
        <w:rPr>
          <w:rFonts w:eastAsia="Calibri"/>
          <w:lang w:val="en-US"/>
        </w:rPr>
        <w:t>od</w:t>
      </w:r>
      <w:proofErr w:type="gramEnd"/>
      <w:r>
        <w:rPr>
          <w:rFonts w:eastAsia="Calibri"/>
          <w:lang w:val="en-US"/>
        </w:rPr>
        <w:t xml:space="preserve"> 30.790,35</w:t>
      </w:r>
      <w:r w:rsidR="002F1E43">
        <w:rPr>
          <w:rFonts w:eastAsia="Calibri"/>
          <w:lang w:val="en-US"/>
        </w:rPr>
        <w:t xml:space="preserve"> </w:t>
      </w:r>
      <w:r>
        <w:rPr>
          <w:rFonts w:eastAsia="Calibri"/>
          <w:lang w:val="en-US"/>
        </w:rPr>
        <w:t xml:space="preserve">kuna osporen je te je po uloženoj </w:t>
      </w:r>
      <w:r w:rsidR="002F1E43">
        <w:rPr>
          <w:rFonts w:eastAsia="Calibri"/>
          <w:lang w:val="en-US"/>
        </w:rPr>
        <w:t>ž</w:t>
      </w:r>
      <w:r>
        <w:rPr>
          <w:rFonts w:eastAsia="Calibri"/>
          <w:lang w:val="en-US"/>
        </w:rPr>
        <w:t xml:space="preserve">albi </w:t>
      </w:r>
      <w:r w:rsidR="002F1E43">
        <w:rPr>
          <w:rFonts w:eastAsia="Calibri"/>
          <w:lang w:val="en-US"/>
        </w:rPr>
        <w:t>p</w:t>
      </w:r>
      <w:r>
        <w:rPr>
          <w:rFonts w:eastAsia="Calibri"/>
          <w:lang w:val="en-US"/>
        </w:rPr>
        <w:t xml:space="preserve">odnositeljice </w:t>
      </w:r>
      <w:r>
        <w:t xml:space="preserve">Visoki trgovački sud Republike Hrvatske u Zagrebu svojim </w:t>
      </w:r>
      <w:r w:rsidR="002F1E43">
        <w:t>r</w:t>
      </w:r>
      <w:r>
        <w:t xml:space="preserve">ješenjem poslovni broj Pž–3353/2017 od 12. srpnja 2017. </w:t>
      </w:r>
      <w:r w:rsidRPr="002F1E43">
        <w:t>godine dio pobijanog</w:t>
      </w:r>
      <w:r>
        <w:t xml:space="preserve"> </w:t>
      </w:r>
      <w:r w:rsidR="002F1E43">
        <w:t>p</w:t>
      </w:r>
      <w:r>
        <w:t xml:space="preserve">rvostupanjskog rješenja preinačio na način da je </w:t>
      </w:r>
      <w:r w:rsidR="002F1E43">
        <w:t>s</w:t>
      </w:r>
      <w:r>
        <w:t>tečajna upraviteljica upućena u parnicu za iznos od 15.050,38</w:t>
      </w:r>
      <w:r w:rsidR="002F1E43">
        <w:t xml:space="preserve"> </w:t>
      </w:r>
      <w:r>
        <w:t>kuna kao tražbine II. višeg isplatnog reda te je u tijeku parnica pred Općinskim sudom u Rijeci, poslovni broj Pr–213/2017. Za preostali iznos od 15.739,97</w:t>
      </w:r>
      <w:r w:rsidR="002F1E43">
        <w:t xml:space="preserve"> </w:t>
      </w:r>
      <w:r>
        <w:t xml:space="preserve">kuna </w:t>
      </w:r>
      <w:r w:rsidR="002F1E43">
        <w:t>p</w:t>
      </w:r>
      <w:r>
        <w:t xml:space="preserve">rijava </w:t>
      </w:r>
      <w:r w:rsidR="002F1E43">
        <w:t>p</w:t>
      </w:r>
      <w:r>
        <w:t xml:space="preserve">odnositeljice je odbačena, no </w:t>
      </w:r>
      <w:r w:rsidR="002F1E43">
        <w:t>p</w:t>
      </w:r>
      <w:r>
        <w:t xml:space="preserve">odnositeljica je pokrenula </w:t>
      </w:r>
      <w:r w:rsidR="002F1E43">
        <w:t>i</w:t>
      </w:r>
      <w:r>
        <w:t xml:space="preserve"> parnični postupak pred Općinskim sudom u Rijeci, poslovn</w:t>
      </w:r>
      <w:r w:rsidR="002F1E43">
        <w:t>i</w:t>
      </w:r>
      <w:r>
        <w:t xml:space="preserve"> broj Pr–119/2017. </w:t>
      </w:r>
    </w:p>
    <w:p w:rsidRDefault="000837A9" w:rsidP="000837A9" w:rsidR="000837A9">
      <w:pPr>
        <w:jc w:val="both"/>
      </w:pPr>
      <w:r>
        <w:t>Utvrđeni iznos tražbine II. višeg isplatnog reda (neto razlika plaća za vremensko razdoblje od srpnja mjeseca 1998. godine pa do prosinca mjeseca 1998. godine zajedno s kamatom do dana otvaranja stečajnog postupka 12. lipnja 2000. godine) od 6.943,92</w:t>
      </w:r>
      <w:r w:rsidR="002F1E43">
        <w:t xml:space="preserve"> </w:t>
      </w:r>
      <w:r>
        <w:t xml:space="preserve">kune po </w:t>
      </w:r>
      <w:r w:rsidR="002F1E43">
        <w:t>p</w:t>
      </w:r>
      <w:r>
        <w:t xml:space="preserve">rijavi broj 1487 </w:t>
      </w:r>
      <w:r w:rsidR="002F1E43">
        <w:t>t</w:t>
      </w:r>
      <w:r>
        <w:t>užiteljici je isplaćen nadnevka 29. kolovoza 2017. godine.</w:t>
      </w:r>
    </w:p>
    <w:p w:rsidRDefault="000837A9" w:rsidP="000837A9" w:rsidR="000837A9">
      <w:pPr>
        <w:jc w:val="both"/>
      </w:pPr>
      <w:r>
        <w:t>Za podnositeljicu su podmireni svi pripadajući porezi, prirezi i doprinosi, a za tražbine koje su osporene i za koje se vode sudski postupci, novčana sredstva su rezervirana.</w:t>
      </w:r>
    </w:p>
    <w:p w:rsidRDefault="000837A9" w:rsidP="000837A9" w:rsidR="000837A9">
      <w:pPr>
        <w:jc w:val="both"/>
      </w:pPr>
      <w:r>
        <w:t>Sve podnesene prijave tražbina ispitane su, a za osporene tražbine za koje su sudski postupci u tijeku novčana sredstva su rezervirana.</w:t>
      </w:r>
    </w:p>
    <w:p w:rsidRDefault="000837A9" w:rsidP="000837A9" w:rsidR="00E224DB" w:rsidRPr="003324E2">
      <w:pPr>
        <w:jc w:val="both"/>
      </w:pPr>
      <w:r>
        <w:t xml:space="preserve">Slijedom navedenog, predlaže se da se podneseni </w:t>
      </w:r>
      <w:r w:rsidR="002F1E43">
        <w:t>p</w:t>
      </w:r>
      <w:r>
        <w:t>rigovor odbije u cijelosti kao neosnovan.</w:t>
      </w:r>
      <w:r w:rsidR="00BA76CD">
        <w:t>“</w:t>
      </w:r>
    </w:p>
    <w:p w:rsidRDefault="00771973" w:rsidP="00BA76CD" w:rsidR="00BA76CD">
      <w:pPr>
        <w:pStyle w:val="Bezproreda"/>
        <w:ind w:firstLine="708"/>
        <w:rPr>
          <w:sz w:val="24"/>
          <w:szCs w:val="24"/>
        </w:rPr>
      </w:pPr>
      <w:r w:rsidRPr="00771973">
        <w:rPr>
          <w:sz w:val="24"/>
          <w:szCs w:val="24"/>
        </w:rPr>
        <w:t>Tijekom daljnjeg postupka izvršen je uvid u spis</w:t>
      </w:r>
      <w:r w:rsidR="00BA76CD">
        <w:rPr>
          <w:sz w:val="24"/>
          <w:szCs w:val="24"/>
        </w:rPr>
        <w:t xml:space="preserve"> i dokumentaciju priloženu prigovoru stečajnog vjerovnika i očitovanju stečajne upraviteljice. </w:t>
      </w:r>
    </w:p>
    <w:p w:rsidRDefault="00771973" w:rsidP="00771973" w:rsidR="00771973" w:rsidRPr="00771973">
      <w:pPr>
        <w:pStyle w:val="Bezproreda"/>
        <w:rPr>
          <w:sz w:val="24"/>
          <w:szCs w:val="24"/>
        </w:rPr>
      </w:pPr>
      <w:r w:rsidRPr="00771973">
        <w:rPr>
          <w:sz w:val="24"/>
          <w:szCs w:val="24"/>
        </w:rPr>
        <w:tab/>
        <w:t xml:space="preserve">Prigovor </w:t>
      </w:r>
      <w:r w:rsidR="000837A9">
        <w:rPr>
          <w:sz w:val="24"/>
          <w:szCs w:val="24"/>
        </w:rPr>
        <w:t>Dorotee Žic iz Rijeke</w:t>
      </w:r>
      <w:r w:rsidRPr="00771973">
        <w:rPr>
          <w:sz w:val="24"/>
          <w:szCs w:val="24"/>
        </w:rPr>
        <w:t xml:space="preserve"> na diobeni popis nije osnovan.</w:t>
      </w:r>
    </w:p>
    <w:p w:rsidRDefault="00771973" w:rsidP="00BA76CD" w:rsidR="00771973" w:rsidRPr="00771973">
      <w:pPr>
        <w:pStyle w:val="Bezproreda"/>
        <w:ind w:firstLine="708"/>
        <w:rPr>
          <w:sz w:val="24"/>
          <w:szCs w:val="24"/>
        </w:rPr>
      </w:pPr>
      <w:r w:rsidRPr="00771973">
        <w:rPr>
          <w:sz w:val="24"/>
          <w:szCs w:val="24"/>
        </w:rPr>
        <w:t>Sukladno odredbi članka 183. stavak 1. Stečajnog zakona („Narodne novine“ br. 44/96, 29/99, 129/00, 123/03, 82/06 i 116/10, u daljnjem tekstu SZ) namirenje stečajnih vjerovnika može započeti tek nakon općeg ispitnoga ročišta. U odredbi stavka 2. istog članka propisano je da se namirenje vjerovnika provodi prema pritjecanju gotovinskih sredstava, da se stečajni vjerovnici nižih isplatnih redova ne uzimaju u obzir kod djelomičnih dioba, dok je u stavku 3. propisano da diobe obavlja stečajni upravitelj, time da je on prije svake diobe dužan pribaviti suglasnost odbora vjerovnika, a ako odbor vjerovnika nije osnovan dužan je pribaviti suglasnost stečajnoga suca.</w:t>
      </w:r>
      <w:r w:rsidR="002F1E43">
        <w:rPr>
          <w:sz w:val="24"/>
          <w:szCs w:val="24"/>
        </w:rPr>
        <w:t xml:space="preserve"> </w:t>
      </w:r>
    </w:p>
    <w:p w:rsidRDefault="00771973" w:rsidP="00BA76CD" w:rsidR="00771973" w:rsidRPr="00771973">
      <w:pPr>
        <w:pStyle w:val="Bezproreda"/>
        <w:ind w:firstLine="708"/>
        <w:rPr>
          <w:sz w:val="24"/>
          <w:szCs w:val="24"/>
        </w:rPr>
      </w:pPr>
      <w:r w:rsidRPr="00771973">
        <w:rPr>
          <w:sz w:val="24"/>
          <w:szCs w:val="24"/>
        </w:rPr>
        <w:t>Odredbom član</w:t>
      </w:r>
      <w:r w:rsidR="002F1E43" w:rsidRPr="00771973">
        <w:rPr>
          <w:sz w:val="24"/>
          <w:szCs w:val="24"/>
        </w:rPr>
        <w:t>k</w:t>
      </w:r>
      <w:r w:rsidRPr="00771973">
        <w:rPr>
          <w:sz w:val="24"/>
          <w:szCs w:val="24"/>
        </w:rPr>
        <w:t xml:space="preserve">a 184. stavak 1. SZ propisano je da će prije diobe stečajni upravitelj sastaviti popis tražbina koje se uzimaju u obzir pri diobi, da se tražbine radnika i prijašnjih </w:t>
      </w:r>
      <w:r w:rsidRPr="00771973">
        <w:rPr>
          <w:sz w:val="24"/>
          <w:szCs w:val="24"/>
        </w:rPr>
        <w:lastRenderedPageBreak/>
        <w:t>radnika stečajnog dužnika nastale do dana otvaranja stečajnog postupka iz radnog odnosa uzimaju u obzir u bruto iznosu.</w:t>
      </w:r>
    </w:p>
    <w:p w:rsidRDefault="00771973" w:rsidP="00BA76CD" w:rsidR="00771973" w:rsidRPr="00771973">
      <w:pPr>
        <w:pStyle w:val="Bezproreda"/>
        <w:ind w:firstLine="708"/>
        <w:rPr>
          <w:sz w:val="24"/>
          <w:szCs w:val="24"/>
        </w:rPr>
      </w:pPr>
      <w:r w:rsidRPr="00771973">
        <w:rPr>
          <w:sz w:val="24"/>
          <w:szCs w:val="24"/>
        </w:rPr>
        <w:t>U odredbi stavka 2. istog članka propisano je da se diobni popis izlaže u pisarnici stečajnoga suda na uvid sudionicima, te da je stečajni upravitelj dužan javno objaviti zbroj tražbina i raspoloživi iznos iz stečajne mase koji će se raspodijeliti vjerovnicima.</w:t>
      </w:r>
    </w:p>
    <w:p w:rsidRDefault="00771973" w:rsidP="00BA76CD" w:rsidR="00210137">
      <w:pPr>
        <w:pStyle w:val="Bezproreda"/>
        <w:ind w:firstLine="708"/>
        <w:rPr>
          <w:sz w:val="24"/>
          <w:szCs w:val="24"/>
        </w:rPr>
      </w:pPr>
      <w:r w:rsidRPr="00771973">
        <w:rPr>
          <w:sz w:val="24"/>
          <w:szCs w:val="24"/>
        </w:rPr>
        <w:t>Uvidom u spis utvrđeno je da je tijekom provođenja ovog stečajnog postupka održano ispitno ročište, da je unovčen</w:t>
      </w:r>
      <w:r w:rsidR="00EE61E0">
        <w:rPr>
          <w:sz w:val="24"/>
          <w:szCs w:val="24"/>
        </w:rPr>
        <w:t>a</w:t>
      </w:r>
      <w:r w:rsidRPr="00771973">
        <w:rPr>
          <w:sz w:val="24"/>
          <w:szCs w:val="24"/>
        </w:rPr>
        <w:t xml:space="preserve"> imovin</w:t>
      </w:r>
      <w:r w:rsidR="00EE61E0">
        <w:rPr>
          <w:sz w:val="24"/>
          <w:szCs w:val="24"/>
        </w:rPr>
        <w:t>a</w:t>
      </w:r>
      <w:r w:rsidRPr="00771973">
        <w:rPr>
          <w:sz w:val="24"/>
          <w:szCs w:val="24"/>
        </w:rPr>
        <w:t xml:space="preserve"> dužnika, da su do sada namiren</w:t>
      </w:r>
      <w:r w:rsidR="00EE61E0">
        <w:rPr>
          <w:sz w:val="24"/>
          <w:szCs w:val="24"/>
        </w:rPr>
        <w:t xml:space="preserve">e tražbine </w:t>
      </w:r>
      <w:r w:rsidRPr="00771973">
        <w:rPr>
          <w:sz w:val="24"/>
          <w:szCs w:val="24"/>
        </w:rPr>
        <w:t>razlučni</w:t>
      </w:r>
      <w:r w:rsidR="00EE61E0">
        <w:rPr>
          <w:sz w:val="24"/>
          <w:szCs w:val="24"/>
        </w:rPr>
        <w:t>h</w:t>
      </w:r>
      <w:r w:rsidRPr="00771973">
        <w:rPr>
          <w:sz w:val="24"/>
          <w:szCs w:val="24"/>
        </w:rPr>
        <w:t xml:space="preserve"> vjerovni</w:t>
      </w:r>
      <w:r w:rsidR="00EE61E0">
        <w:rPr>
          <w:sz w:val="24"/>
          <w:szCs w:val="24"/>
        </w:rPr>
        <w:t>ka</w:t>
      </w:r>
      <w:r w:rsidRPr="00771973">
        <w:rPr>
          <w:sz w:val="24"/>
          <w:szCs w:val="24"/>
        </w:rPr>
        <w:t xml:space="preserve">, </w:t>
      </w:r>
      <w:r w:rsidR="00EE61E0">
        <w:rPr>
          <w:sz w:val="24"/>
          <w:szCs w:val="24"/>
        </w:rPr>
        <w:t xml:space="preserve">svi </w:t>
      </w:r>
      <w:r w:rsidRPr="00771973">
        <w:rPr>
          <w:sz w:val="24"/>
          <w:szCs w:val="24"/>
        </w:rPr>
        <w:t xml:space="preserve">troškovi postupka i sve dospjele obveze stečajne mase, da su dosadašnjim djelomičnim diobama namirene sve </w:t>
      </w:r>
      <w:r w:rsidR="00210137">
        <w:rPr>
          <w:sz w:val="24"/>
          <w:szCs w:val="24"/>
        </w:rPr>
        <w:t xml:space="preserve">utvrđene </w:t>
      </w:r>
      <w:r w:rsidRPr="00771973">
        <w:rPr>
          <w:sz w:val="24"/>
          <w:szCs w:val="24"/>
        </w:rPr>
        <w:t>tražbine vjerovnika viših isplatnih redova u punom iznosu</w:t>
      </w:r>
      <w:r w:rsidR="00210137">
        <w:rPr>
          <w:sz w:val="24"/>
          <w:szCs w:val="24"/>
        </w:rPr>
        <w:t>,</w:t>
      </w:r>
      <w:r w:rsidRPr="00771973">
        <w:rPr>
          <w:sz w:val="24"/>
          <w:szCs w:val="24"/>
        </w:rPr>
        <w:t xml:space="preserve"> dok su za </w:t>
      </w:r>
      <w:r w:rsidR="00210137">
        <w:rPr>
          <w:sz w:val="24"/>
          <w:szCs w:val="24"/>
        </w:rPr>
        <w:t xml:space="preserve">osporene tražbine o kojima se vode parnični postupci </w:t>
      </w:r>
      <w:r w:rsidRPr="00771973">
        <w:rPr>
          <w:sz w:val="24"/>
          <w:szCs w:val="24"/>
        </w:rPr>
        <w:t>rezervirana sredstva</w:t>
      </w:r>
      <w:r w:rsidR="00210137">
        <w:rPr>
          <w:sz w:val="24"/>
          <w:szCs w:val="24"/>
        </w:rPr>
        <w:t xml:space="preserve">. </w:t>
      </w:r>
    </w:p>
    <w:p w:rsidRDefault="00210137" w:rsidP="00BA76CD" w:rsidR="00BA76CD">
      <w:pPr>
        <w:pStyle w:val="Bezproreda"/>
        <w:ind w:firstLine="708"/>
        <w:rPr>
          <w:sz w:val="24"/>
          <w:szCs w:val="24"/>
        </w:rPr>
      </w:pPr>
      <w:r>
        <w:rPr>
          <w:sz w:val="24"/>
          <w:szCs w:val="24"/>
        </w:rPr>
        <w:t xml:space="preserve">Predmet </w:t>
      </w:r>
      <w:r w:rsidR="00771973" w:rsidRPr="00771973">
        <w:rPr>
          <w:sz w:val="24"/>
          <w:szCs w:val="24"/>
        </w:rPr>
        <w:t xml:space="preserve">ove djelomične diobe </w:t>
      </w:r>
      <w:r>
        <w:rPr>
          <w:sz w:val="24"/>
          <w:szCs w:val="24"/>
        </w:rPr>
        <w:t xml:space="preserve">je </w:t>
      </w:r>
      <w:r w:rsidR="00771973" w:rsidRPr="00771973">
        <w:rPr>
          <w:sz w:val="24"/>
          <w:szCs w:val="24"/>
        </w:rPr>
        <w:t xml:space="preserve">namirenje tražbine vjerovnika čija je tražbina tijekom </w:t>
      </w:r>
      <w:r>
        <w:rPr>
          <w:sz w:val="24"/>
          <w:szCs w:val="24"/>
        </w:rPr>
        <w:t xml:space="preserve">stečajnog </w:t>
      </w:r>
      <w:r w:rsidR="00771973" w:rsidRPr="00771973">
        <w:rPr>
          <w:sz w:val="24"/>
          <w:szCs w:val="24"/>
        </w:rPr>
        <w:t>postupka osporena</w:t>
      </w:r>
      <w:r>
        <w:rPr>
          <w:sz w:val="24"/>
          <w:szCs w:val="24"/>
        </w:rPr>
        <w:t xml:space="preserve">, a koja tražbina je </w:t>
      </w:r>
      <w:r w:rsidR="00771973" w:rsidRPr="00771973">
        <w:rPr>
          <w:sz w:val="24"/>
          <w:szCs w:val="24"/>
        </w:rPr>
        <w:t xml:space="preserve">utvrđena </w:t>
      </w:r>
      <w:r w:rsidR="00EE61E0">
        <w:rPr>
          <w:sz w:val="24"/>
          <w:szCs w:val="24"/>
        </w:rPr>
        <w:t xml:space="preserve">pravomoćnom presudom ovog suda </w:t>
      </w:r>
      <w:r w:rsidR="00EE61E0" w:rsidRPr="00EE61E0">
        <w:rPr>
          <w:sz w:val="24"/>
          <w:szCs w:val="24"/>
        </w:rPr>
        <w:t xml:space="preserve">poslovni broj </w:t>
      </w:r>
      <w:r w:rsidR="00EE61E0">
        <w:rPr>
          <w:sz w:val="24"/>
          <w:szCs w:val="24"/>
        </w:rPr>
        <w:t xml:space="preserve"> 8 </w:t>
      </w:r>
      <w:r w:rsidR="00EE61E0" w:rsidRPr="00EE61E0">
        <w:rPr>
          <w:sz w:val="24"/>
          <w:szCs w:val="24"/>
        </w:rPr>
        <w:t>P</w:t>
      </w:r>
      <w:r w:rsidR="00EE61E0">
        <w:rPr>
          <w:sz w:val="24"/>
          <w:szCs w:val="24"/>
        </w:rPr>
        <w:t>-</w:t>
      </w:r>
      <w:r w:rsidR="00EE61E0" w:rsidRPr="00EE61E0">
        <w:rPr>
          <w:sz w:val="24"/>
          <w:szCs w:val="24"/>
        </w:rPr>
        <w:t>408/2017</w:t>
      </w:r>
      <w:r w:rsidR="00EE61E0">
        <w:rPr>
          <w:sz w:val="24"/>
          <w:szCs w:val="24"/>
        </w:rPr>
        <w:t>-43</w:t>
      </w:r>
      <w:r w:rsidR="00EE61E0" w:rsidRPr="00EE61E0">
        <w:rPr>
          <w:sz w:val="24"/>
          <w:szCs w:val="24"/>
        </w:rPr>
        <w:t xml:space="preserve"> od 29. svibnja 2018.</w:t>
      </w:r>
    </w:p>
    <w:p w:rsidRDefault="00771973" w:rsidP="00EE61E0" w:rsidR="00771973" w:rsidRPr="00771973">
      <w:pPr>
        <w:pStyle w:val="Bezproreda"/>
        <w:ind w:firstLine="708"/>
        <w:rPr>
          <w:sz w:val="24"/>
          <w:szCs w:val="24"/>
        </w:rPr>
      </w:pPr>
      <w:r w:rsidRPr="00771973">
        <w:rPr>
          <w:sz w:val="24"/>
          <w:szCs w:val="24"/>
        </w:rPr>
        <w:t>Uvidom u spis utvrđeno je da je stečajna upraviteljica dostavila sudu popis tražbin</w:t>
      </w:r>
      <w:r w:rsidR="004A5391">
        <w:rPr>
          <w:sz w:val="24"/>
          <w:szCs w:val="24"/>
        </w:rPr>
        <w:t>e</w:t>
      </w:r>
      <w:r w:rsidRPr="00771973">
        <w:rPr>
          <w:sz w:val="24"/>
          <w:szCs w:val="24"/>
        </w:rPr>
        <w:t xml:space="preserve"> koj</w:t>
      </w:r>
      <w:r w:rsidR="004A5391">
        <w:rPr>
          <w:sz w:val="24"/>
          <w:szCs w:val="24"/>
        </w:rPr>
        <w:t>a</w:t>
      </w:r>
      <w:r w:rsidRPr="00771973">
        <w:rPr>
          <w:sz w:val="24"/>
          <w:szCs w:val="24"/>
        </w:rPr>
        <w:t xml:space="preserve"> se uzima u obzir pri ovoj </w:t>
      </w:r>
      <w:r w:rsidR="00EE61E0">
        <w:rPr>
          <w:sz w:val="24"/>
          <w:szCs w:val="24"/>
        </w:rPr>
        <w:t xml:space="preserve">sedmoj </w:t>
      </w:r>
      <w:r w:rsidRPr="00771973">
        <w:rPr>
          <w:sz w:val="24"/>
          <w:szCs w:val="24"/>
        </w:rPr>
        <w:t xml:space="preserve">djelomičnoj diobi, nakon što je temeljem odredbe članka 183. stavka 3. SZ pribavila suglasnost odbora vjerovnika na </w:t>
      </w:r>
      <w:r w:rsidR="00EE61E0">
        <w:rPr>
          <w:sz w:val="24"/>
          <w:szCs w:val="24"/>
        </w:rPr>
        <w:t xml:space="preserve">132. </w:t>
      </w:r>
      <w:r w:rsidRPr="00771973">
        <w:rPr>
          <w:sz w:val="24"/>
          <w:szCs w:val="24"/>
        </w:rPr>
        <w:t xml:space="preserve">sjednici </w:t>
      </w:r>
      <w:r w:rsidR="00EE61E0" w:rsidRPr="00EE61E0">
        <w:rPr>
          <w:sz w:val="24"/>
          <w:szCs w:val="24"/>
        </w:rPr>
        <w:t xml:space="preserve"> održanoj 3. rujna 2018.</w:t>
      </w:r>
      <w:r w:rsidR="00EE61E0">
        <w:rPr>
          <w:sz w:val="24"/>
          <w:szCs w:val="24"/>
        </w:rPr>
        <w:t xml:space="preserve">, </w:t>
      </w:r>
      <w:r w:rsidRPr="00771973">
        <w:rPr>
          <w:sz w:val="24"/>
          <w:szCs w:val="24"/>
        </w:rPr>
        <w:t>te javno objavila zbroj tražbina i raspoloživi iznos iz stečajne mase koji će se raspodijeliti vjerovni</w:t>
      </w:r>
      <w:r w:rsidR="004A5391">
        <w:rPr>
          <w:sz w:val="24"/>
          <w:szCs w:val="24"/>
        </w:rPr>
        <w:t xml:space="preserve">ku </w:t>
      </w:r>
      <w:r w:rsidRPr="00771973">
        <w:rPr>
          <w:sz w:val="24"/>
          <w:szCs w:val="24"/>
        </w:rPr>
        <w:t xml:space="preserve">u „Narodnim novinama“ broj </w:t>
      </w:r>
      <w:r w:rsidR="00EE61E0">
        <w:rPr>
          <w:sz w:val="24"/>
          <w:szCs w:val="24"/>
        </w:rPr>
        <w:t>80</w:t>
      </w:r>
      <w:r w:rsidRPr="00771973">
        <w:rPr>
          <w:sz w:val="24"/>
          <w:szCs w:val="24"/>
        </w:rPr>
        <w:t xml:space="preserve"> od </w:t>
      </w:r>
      <w:r w:rsidR="00EE61E0" w:rsidRPr="00E224DB">
        <w:rPr>
          <w:sz w:val="24"/>
          <w:szCs w:val="24"/>
        </w:rPr>
        <w:t>7. rujna 2018</w:t>
      </w:r>
      <w:r w:rsidRPr="00771973">
        <w:rPr>
          <w:sz w:val="24"/>
          <w:szCs w:val="24"/>
        </w:rPr>
        <w:t xml:space="preserve">.  </w:t>
      </w:r>
    </w:p>
    <w:p w:rsidRDefault="00771973" w:rsidP="00EE61E0" w:rsidR="00771973" w:rsidRPr="00771973">
      <w:pPr>
        <w:pStyle w:val="Bezproreda"/>
        <w:ind w:firstLine="708"/>
        <w:rPr>
          <w:sz w:val="24"/>
          <w:szCs w:val="24"/>
        </w:rPr>
      </w:pPr>
      <w:r w:rsidRPr="00771973">
        <w:rPr>
          <w:sz w:val="24"/>
          <w:szCs w:val="24"/>
        </w:rPr>
        <w:t xml:space="preserve">Također je utvrđeno da je stečajni upravitelj za </w:t>
      </w:r>
      <w:r w:rsidR="00210137">
        <w:rPr>
          <w:sz w:val="24"/>
          <w:szCs w:val="24"/>
        </w:rPr>
        <w:t xml:space="preserve">tražbine stečajnih </w:t>
      </w:r>
      <w:r w:rsidRPr="00771973">
        <w:rPr>
          <w:sz w:val="24"/>
          <w:szCs w:val="24"/>
        </w:rPr>
        <w:t>vjerovnik</w:t>
      </w:r>
      <w:r w:rsidR="00210137">
        <w:rPr>
          <w:sz w:val="24"/>
          <w:szCs w:val="24"/>
        </w:rPr>
        <w:t>a</w:t>
      </w:r>
      <w:r w:rsidRPr="00771973">
        <w:rPr>
          <w:sz w:val="24"/>
          <w:szCs w:val="24"/>
        </w:rPr>
        <w:t xml:space="preserve"> koji su pokrenuli parnice radi utvrđenja osporenih tražbina, izdvojio iznose koje bi vjerovnici dobili da njihove tražbine nisu osporene, te da su izdvojena sredstva za predvidive troškove postupka i predvidive obveze stečajne mase. </w:t>
      </w:r>
    </w:p>
    <w:p w:rsidRDefault="00771973" w:rsidP="00771973" w:rsidR="00771973" w:rsidRPr="00771973">
      <w:pPr>
        <w:pStyle w:val="Bezproreda"/>
        <w:rPr>
          <w:sz w:val="24"/>
          <w:szCs w:val="24"/>
        </w:rPr>
      </w:pPr>
      <w:r w:rsidRPr="00771973">
        <w:rPr>
          <w:sz w:val="24"/>
          <w:szCs w:val="24"/>
        </w:rPr>
        <w:tab/>
        <w:t xml:space="preserve">Stoga je na osnovu naprijed navedenog, budući prigovor vjerovnika </w:t>
      </w:r>
      <w:r w:rsidR="000837A9">
        <w:rPr>
          <w:sz w:val="24"/>
          <w:szCs w:val="24"/>
        </w:rPr>
        <w:t xml:space="preserve">Dorotee Žic </w:t>
      </w:r>
      <w:r w:rsidRPr="00771973">
        <w:rPr>
          <w:sz w:val="24"/>
          <w:szCs w:val="24"/>
        </w:rPr>
        <w:t>nije ni usmjeren na pravilnost namirenja nje</w:t>
      </w:r>
      <w:r w:rsidR="000837A9">
        <w:rPr>
          <w:sz w:val="24"/>
          <w:szCs w:val="24"/>
        </w:rPr>
        <w:t>nih tražbina, jer iste nisu bile predmetom ove diobe</w:t>
      </w:r>
      <w:r w:rsidRPr="00771973">
        <w:rPr>
          <w:sz w:val="24"/>
          <w:szCs w:val="24"/>
        </w:rPr>
        <w:t xml:space="preserve">, valjalo o prigovoru vjerovnika na diobni popis odlučiti temeljem odredbe članka 190. stavak 2. SZ kao u točki I. izreke ovog rješenja. </w:t>
      </w:r>
    </w:p>
    <w:p w:rsidRDefault="00771973" w:rsidP="00771973" w:rsidR="00771973">
      <w:pPr>
        <w:pStyle w:val="Bezproreda"/>
        <w:rPr>
          <w:sz w:val="24"/>
          <w:szCs w:val="24"/>
        </w:rPr>
      </w:pPr>
    </w:p>
    <w:p w:rsidRDefault="00771973" w:rsidP="00771973" w:rsidR="00771973" w:rsidRPr="00771973">
      <w:pPr>
        <w:pStyle w:val="Bezproreda"/>
        <w:jc w:val="center"/>
        <w:rPr>
          <w:sz w:val="24"/>
          <w:szCs w:val="24"/>
        </w:rPr>
      </w:pPr>
      <w:r>
        <w:rPr>
          <w:sz w:val="24"/>
          <w:szCs w:val="24"/>
        </w:rPr>
        <w:t xml:space="preserve">U Rijeci, </w:t>
      </w:r>
      <w:r w:rsidR="002F1E43">
        <w:rPr>
          <w:sz w:val="24"/>
          <w:szCs w:val="24"/>
        </w:rPr>
        <w:t>6</w:t>
      </w:r>
      <w:r w:rsidRPr="00771973">
        <w:rPr>
          <w:sz w:val="24"/>
          <w:szCs w:val="24"/>
        </w:rPr>
        <w:t>. studenog 2018</w:t>
      </w:r>
      <w:r>
        <w:rPr>
          <w:sz w:val="24"/>
          <w:szCs w:val="24"/>
        </w:rPr>
        <w:t>.</w:t>
      </w:r>
    </w:p>
    <w:p w:rsidRDefault="00771973" w:rsidP="00771973" w:rsidR="00771973" w:rsidRPr="00771973">
      <w:pPr>
        <w:pStyle w:val="Bezproreda"/>
        <w:rPr>
          <w:sz w:val="24"/>
          <w:szCs w:val="24"/>
        </w:rPr>
      </w:pPr>
    </w:p>
    <w:p w:rsidRDefault="002F1E43" w:rsidP="00771973" w:rsidR="00771973" w:rsidRPr="00771973">
      <w:pPr>
        <w:pStyle w:val="Bezproreda"/>
        <w:ind w:left="7080"/>
        <w:rPr>
          <w:sz w:val="24"/>
          <w:szCs w:val="24"/>
        </w:rPr>
      </w:pPr>
      <w:r>
        <w:rPr>
          <w:sz w:val="24"/>
          <w:szCs w:val="24"/>
        </w:rPr>
        <w:t xml:space="preserve">   </w:t>
      </w:r>
      <w:r w:rsidR="00771973" w:rsidRPr="00771973">
        <w:rPr>
          <w:sz w:val="24"/>
          <w:szCs w:val="24"/>
        </w:rPr>
        <w:t xml:space="preserve">Stečajni sudac   </w:t>
      </w:r>
    </w:p>
    <w:p w:rsidRDefault="00EE61E0" w:rsidP="00771973" w:rsidR="00771973" w:rsidRPr="00771973">
      <w:pPr>
        <w:pStyle w:val="Bezproreda"/>
        <w:ind w:left="7080"/>
        <w:rPr>
          <w:sz w:val="24"/>
          <w:szCs w:val="24"/>
        </w:rPr>
      </w:pPr>
      <w:r>
        <w:rPr>
          <w:sz w:val="24"/>
          <w:szCs w:val="24"/>
        </w:rPr>
        <w:t xml:space="preserve"> </w:t>
      </w:r>
      <w:r w:rsidR="00771973" w:rsidRPr="00771973">
        <w:rPr>
          <w:sz w:val="24"/>
          <w:szCs w:val="24"/>
        </w:rPr>
        <w:t>Liljana Ugrin</w:t>
      </w:r>
      <w:r w:rsidR="002F1E43">
        <w:rPr>
          <w:sz w:val="24"/>
          <w:szCs w:val="24"/>
        </w:rPr>
        <w:t>, v.r.</w:t>
      </w:r>
    </w:p>
    <w:p w:rsidRDefault="00771973" w:rsidP="00771973" w:rsidR="00771973" w:rsidRPr="00771973">
      <w:pPr>
        <w:pStyle w:val="Bezproreda"/>
        <w:rPr>
          <w:sz w:val="24"/>
          <w:szCs w:val="24"/>
        </w:rPr>
      </w:pPr>
    </w:p>
    <w:p w:rsidRDefault="00771973" w:rsidP="00771973" w:rsidR="00771973">
      <w:pPr>
        <w:pStyle w:val="Bezproreda"/>
        <w:rPr>
          <w:sz w:val="24"/>
          <w:szCs w:val="24"/>
        </w:rPr>
      </w:pPr>
    </w:p>
    <w:p w:rsidRDefault="002F1E43" w:rsidP="00771973" w:rsidR="002F1E43">
      <w:pPr>
        <w:pStyle w:val="Bezproreda"/>
        <w:rPr>
          <w:sz w:val="24"/>
          <w:szCs w:val="24"/>
        </w:rPr>
      </w:pPr>
    </w:p>
    <w:p w:rsidRDefault="002F1E43" w:rsidP="00771973" w:rsidR="002F1E43">
      <w:pPr>
        <w:pStyle w:val="Bezproreda"/>
        <w:rPr>
          <w:sz w:val="24"/>
          <w:szCs w:val="24"/>
        </w:rPr>
      </w:pPr>
    </w:p>
    <w:p w:rsidRDefault="002F1E43" w:rsidP="00771973" w:rsidR="002F1E43" w:rsidRPr="00771973">
      <w:pPr>
        <w:pStyle w:val="Bezproreda"/>
        <w:rPr>
          <w:sz w:val="24"/>
          <w:szCs w:val="24"/>
        </w:rPr>
      </w:pPr>
    </w:p>
    <w:p w:rsidRDefault="002F1E43" w:rsidP="00771973" w:rsidR="00771973" w:rsidRPr="00771973">
      <w:pPr>
        <w:pStyle w:val="Bezproreda"/>
        <w:rPr>
          <w:sz w:val="24"/>
          <w:szCs w:val="24"/>
        </w:rPr>
      </w:pPr>
      <w:r w:rsidRPr="00771973">
        <w:rPr>
          <w:sz w:val="24"/>
          <w:szCs w:val="24"/>
        </w:rPr>
        <w:t xml:space="preserve">POUKA O PRAVNOM LIJEKU </w:t>
      </w:r>
    </w:p>
    <w:p w:rsidRDefault="00771973" w:rsidP="00771973" w:rsidR="00771973" w:rsidRPr="00771973">
      <w:pPr>
        <w:pStyle w:val="Bezproreda"/>
        <w:rPr>
          <w:sz w:val="24"/>
          <w:szCs w:val="24"/>
        </w:rPr>
      </w:pPr>
      <w:r w:rsidRPr="00771973">
        <w:rPr>
          <w:sz w:val="24"/>
          <w:szCs w:val="24"/>
        </w:rPr>
        <w:t>Protiv ovog rješenja o prigovoru</w:t>
      </w:r>
      <w:r w:rsidR="002F1E43">
        <w:rPr>
          <w:sz w:val="24"/>
          <w:szCs w:val="24"/>
        </w:rPr>
        <w:t xml:space="preserve"> vjerovnik ima pravo na žalbu (</w:t>
      </w:r>
      <w:r w:rsidRPr="00771973">
        <w:rPr>
          <w:sz w:val="24"/>
          <w:szCs w:val="24"/>
        </w:rPr>
        <w:t>članak 190. stavak 2. SZ). Žalba se podnosi ovom sudu u dva istovjetna primjerka u roku od 8 dana od dana primitka prijepisa rješenja, a o žalbi odlučuje Visoki trgovački sud Republike Hrvatske u Zagrebu.</w:t>
      </w:r>
    </w:p>
    <w:p w:rsidRDefault="00771973" w:rsidP="00771973" w:rsidR="00771973" w:rsidRPr="00771973">
      <w:pPr>
        <w:pStyle w:val="Bezproreda"/>
        <w:rPr>
          <w:sz w:val="24"/>
          <w:szCs w:val="24"/>
        </w:rPr>
      </w:pPr>
    </w:p>
    <w:p w:rsidRDefault="002F1E43" w:rsidP="002F1E43" w:rsidR="002F1E43" w:rsidRPr="00361B6B">
      <w:pPr>
        <w:ind w:left="4320"/>
        <w:jc w:val="both"/>
      </w:pPr>
      <w:r>
        <w:t xml:space="preserve">         Za točnost otpravka </w:t>
      </w:r>
      <w:r w:rsidRPr="00361B6B">
        <w:t>ovlašteni službenik</w:t>
      </w:r>
      <w:r>
        <w:t>:</w:t>
      </w:r>
    </w:p>
    <w:p w:rsidRDefault="002F1E43" w:rsidP="00F65FC8" w:rsidR="000837A9">
      <w:pPr>
        <w:ind w:firstLine="720" w:left="5040"/>
        <w:jc w:val="both"/>
      </w:pPr>
      <w:r>
        <w:t xml:space="preserve">  </w:t>
      </w:r>
      <w:r w:rsidRPr="00361B6B">
        <w:t>Elizabet Jovanović</w:t>
      </w:r>
    </w:p>
    <w:p w:rsidRDefault="000837A9" w:rsidP="00771973" w:rsidR="000837A9" w:rsidRPr="00771973">
      <w:pPr>
        <w:pStyle w:val="Bezproreda"/>
        <w:rPr>
          <w:sz w:val="24"/>
          <w:szCs w:val="24"/>
        </w:rPr>
      </w:pPr>
    </w:p>
    <w:p w:rsidRDefault="00771973" w:rsidP="00771973" w:rsidR="00771973" w:rsidRPr="00771973">
      <w:pPr>
        <w:pStyle w:val="Bezproreda"/>
        <w:rPr>
          <w:sz w:val="24"/>
          <w:szCs w:val="24"/>
        </w:rPr>
      </w:pPr>
    </w:p>
    <w:p w:rsidRDefault="00771973" w:rsidP="00771973" w:rsidR="00771973" w:rsidRPr="00771973">
      <w:pPr>
        <w:pStyle w:val="Bezproreda"/>
        <w:rPr>
          <w:sz w:val="24"/>
          <w:szCs w:val="24"/>
        </w:rPr>
      </w:pPr>
    </w:p>
    <w:p w:rsidRDefault="00771973" w:rsidP="00771973" w:rsidR="00771973" w:rsidRPr="00771973">
      <w:pPr>
        <w:pStyle w:val="Bezproreda"/>
        <w:rPr>
          <w:sz w:val="24"/>
          <w:szCs w:val="24"/>
        </w:rPr>
      </w:pPr>
    </w:p>
    <w:p w:rsidRDefault="000A5CAD" w:rsidP="00771973" w:rsidR="000A5CAD" w:rsidRPr="00771973">
      <w:pPr>
        <w:pStyle w:val="Bezproreda"/>
        <w:rPr>
          <w:sz w:val="24"/>
          <w:szCs w:val="24"/>
        </w:rPr>
      </w:pPr>
    </w:p>
    <w:sectPr w:rsidSect="002A7032" w:rsidR="000A5CAD" w:rsidRPr="00771973">
      <w:headerReference w:type="default" r:id="rId10"/>
      <w:footerReference w:type="default" r:id="rId11"/>
      <w:pgSz w:h="16838" w:w="11906"/>
      <w:pgMar w:gutter="0" w:footer="709" w:header="709" w:left="1418" w:bottom="1417" w:right="1418"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04E5" w:rsidP="00771973" w:rsidR="00AD04E5">
      <w:r>
        <w:separator/>
      </w:r>
    </w:p>
  </w:endnote>
  <w:endnote w:id="0" w:type="continuationSeparator">
    <w:p w:rsidRDefault="00AD04E5" w:rsidP="00771973" w:rsidR="00AD04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18272190"/>
      <w:docPartObj>
        <w:docPartGallery w:val="Page Numbers (Bottom of Page)"/>
        <w:docPartUnique/>
      </w:docPartObj>
    </w:sdtPr>
    <w:sdtEndPr/>
    <w:sdtContent>
      <w:p w:rsidRDefault="002A7032" w:rsidR="002A7032">
        <w:pPr>
          <w:pStyle w:val="Podnoje"/>
          <w:jc w:val="center"/>
        </w:pPr>
        <w:r>
          <w:fldChar w:fldCharType="begin"/>
        </w:r>
        <w:r>
          <w:instrText>PAGE   \* MERGEFORMAT</w:instrText>
        </w:r>
        <w:r>
          <w:fldChar w:fldCharType="separate"/>
        </w:r>
        <w:r w:rsidR="005113E4">
          <w:rPr>
            <w:noProof/>
          </w:rPr>
          <w:t>6</w:t>
        </w:r>
        <w:r>
          <w:fldChar w:fldCharType="end"/>
        </w:r>
      </w:p>
    </w:sdtContent>
  </w:sdt>
  <w:p w:rsidRDefault="002A7032" w:rsidR="002A703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04E5" w:rsidP="00771973" w:rsidR="00AD04E5">
      <w:r>
        <w:separator/>
      </w:r>
    </w:p>
  </w:footnote>
  <w:footnote w:id="0" w:type="continuationSeparator">
    <w:p w:rsidRDefault="00AD04E5" w:rsidP="00771973" w:rsidR="00AD04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71973" w:rsidP="00771973" w:rsidR="00771973">
    <w:pPr>
      <w:pStyle w:val="Zaglavlje"/>
      <w:jc w:val="right"/>
    </w:pPr>
    <w:r>
      <w:t>Poslovni broj 7 St-64/1999-</w:t>
    </w:r>
    <w:r w:rsidR="002A7032">
      <w:t>3001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E40EE9"/>
    <w:multiLevelType w:val="multilevel"/>
    <w:tmpl w:val="7082B03E"/>
    <w:lvl w:ilvl="0">
      <w:numFmt w:val="bullet"/>
      <w:lvlText w:val="-"/>
      <w:lvlJc w:val="left"/>
      <w:pPr>
        <w:ind w:hanging="360" w:left="720"/>
      </w:pPr>
      <w:rPr>
        <w:rFonts w:cs="Times New Roman" w:eastAsia="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1">
    <w:nsid w:val="4F01142E"/>
    <w:multiLevelType w:val="hybridMultilevel"/>
    <w:tmpl w:val="12A48C7E"/>
    <w:lvl w:tplc="5224AC28"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53D379FB"/>
    <w:multiLevelType w:val="hybridMultilevel"/>
    <w:tmpl w:val="BAEEEC44"/>
    <w:lvl w:tplc="041A0011"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70582D64"/>
    <w:multiLevelType w:val="multilevel"/>
    <w:tmpl w:val="1DBADAA8"/>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4">
    <w:nsid w:val="7E31715A"/>
    <w:multiLevelType w:val="multilevel"/>
    <w:tmpl w:val="D4E04C76"/>
    <w:lvl w:ilvl="0">
      <w:start w:val="1"/>
      <w:numFmt w:val="lowerLetter"/>
      <w:lvlText w:val="%1)"/>
      <w:lvlJc w:val="left"/>
      <w:pPr>
        <w:ind w:hanging="360" w:left="1080"/>
      </w:pPr>
    </w:lvl>
    <w:lvl w:ilvl="1">
      <w:start w:val="1"/>
      <w:numFmt w:val="lowerLetter"/>
      <w:lvlText w:val="%2."/>
      <w:lvlJc w:val="left"/>
      <w:pPr>
        <w:ind w:hanging="360" w:left="1800"/>
      </w:pPr>
    </w:lvl>
    <w:lvl w:ilvl="2">
      <w:start w:val="1"/>
      <w:numFmt w:val="lowerRoman"/>
      <w:lvlText w:val="%3."/>
      <w:lvlJc w:val="right"/>
      <w:pPr>
        <w:ind w:hanging="180" w:left="2520"/>
      </w:pPr>
    </w:lvl>
    <w:lvl w:ilvl="3">
      <w:start w:val="1"/>
      <w:numFmt w:val="decimal"/>
      <w:lvlText w:val="%4."/>
      <w:lvlJc w:val="left"/>
      <w:pPr>
        <w:ind w:hanging="360" w:left="3240"/>
      </w:pPr>
    </w:lvl>
    <w:lvl w:ilvl="4">
      <w:start w:val="1"/>
      <w:numFmt w:val="lowerLetter"/>
      <w:lvlText w:val="%5."/>
      <w:lvlJc w:val="left"/>
      <w:pPr>
        <w:ind w:hanging="360" w:left="3960"/>
      </w:pPr>
    </w:lvl>
    <w:lvl w:ilvl="5">
      <w:start w:val="1"/>
      <w:numFmt w:val="lowerRoman"/>
      <w:lvlText w:val="%6."/>
      <w:lvlJc w:val="right"/>
      <w:pPr>
        <w:ind w:hanging="180" w:left="4680"/>
      </w:pPr>
    </w:lvl>
    <w:lvl w:ilvl="6">
      <w:start w:val="1"/>
      <w:numFmt w:val="decimal"/>
      <w:lvlText w:val="%7."/>
      <w:lvlJc w:val="left"/>
      <w:pPr>
        <w:ind w:hanging="360" w:left="5400"/>
      </w:pPr>
    </w:lvl>
    <w:lvl w:ilvl="7">
      <w:start w:val="1"/>
      <w:numFmt w:val="lowerLetter"/>
      <w:lvlText w:val="%8."/>
      <w:lvlJc w:val="left"/>
      <w:pPr>
        <w:ind w:hanging="360" w:left="6120"/>
      </w:pPr>
    </w:lvl>
    <w:lvl w:ilvl="8">
      <w:start w:val="1"/>
      <w:numFmt w:val="lowerRoman"/>
      <w:lvlText w:val="%9."/>
      <w:lvlJc w:val="right"/>
      <w:pPr>
        <w:ind w:hanging="180" w:left="68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1973"/>
    <w:rsid w:val="000837A9"/>
    <w:rsid w:val="000A5CAD"/>
    <w:rsid w:val="0018597C"/>
    <w:rsid w:val="001C7114"/>
    <w:rsid w:val="00210137"/>
    <w:rsid w:val="00260788"/>
    <w:rsid w:val="002A7032"/>
    <w:rsid w:val="002F1E43"/>
    <w:rsid w:val="003B5246"/>
    <w:rsid w:val="004624D4"/>
    <w:rsid w:val="004A5391"/>
    <w:rsid w:val="004B6DF4"/>
    <w:rsid w:val="005113E4"/>
    <w:rsid w:val="0055577A"/>
    <w:rsid w:val="005C683A"/>
    <w:rsid w:val="00771973"/>
    <w:rsid w:val="00A009B9"/>
    <w:rsid w:val="00AD04E5"/>
    <w:rsid w:val="00B2237D"/>
    <w:rsid w:val="00B51E1B"/>
    <w:rsid w:val="00BA76CD"/>
    <w:rsid w:val="00C21785"/>
    <w:rsid w:val="00D57768"/>
    <w:rsid w:val="00E224DB"/>
    <w:rsid w:val="00EE61E0"/>
    <w:rsid w:val="00F65F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1973"/>
    <w:pPr>
      <w:spacing w:lineRule="auto" w:line="240" w:after="0"/>
      <w:jc w:val="left"/>
    </w:pPr>
    <w:rPr>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771973"/>
    <w:pPr>
      <w:spacing w:lineRule="auto" w:line="240" w:after="0"/>
    </w:pPr>
    <w:rPr>
      <w:sz w:val="20"/>
      <w:lang w:eastAsia="hr-HR"/>
    </w:rPr>
  </w:style>
  <w:style w:styleId="Zaglavlje" w:type="paragraph">
    <w:name w:val="header"/>
    <w:basedOn w:val="Normal"/>
    <w:link w:val="ZaglavljeChar"/>
    <w:uiPriority w:val="99"/>
    <w:unhideWhenUsed/>
    <w:rsid w:val="00771973"/>
    <w:pPr>
      <w:tabs>
        <w:tab w:pos="4536" w:val="center"/>
        <w:tab w:pos="9072" w:val="right"/>
      </w:tabs>
    </w:pPr>
  </w:style>
  <w:style w:customStyle="true" w:styleId="ZaglavljeChar" w:type="character">
    <w:name w:val="Zaglavlje Char"/>
    <w:basedOn w:val="Zadanifontodlomka"/>
    <w:link w:val="Zaglavlje"/>
    <w:uiPriority w:val="99"/>
    <w:rsid w:val="00771973"/>
    <w:rPr>
      <w:sz w:val="20"/>
      <w:lang w:eastAsia="hr-HR"/>
    </w:rPr>
  </w:style>
  <w:style w:styleId="Podnoje" w:type="paragraph">
    <w:name w:val="footer"/>
    <w:basedOn w:val="Normal"/>
    <w:link w:val="PodnojeChar"/>
    <w:uiPriority w:val="99"/>
    <w:unhideWhenUsed/>
    <w:rsid w:val="00771973"/>
    <w:pPr>
      <w:tabs>
        <w:tab w:pos="4536" w:val="center"/>
        <w:tab w:pos="9072" w:val="right"/>
      </w:tabs>
    </w:pPr>
  </w:style>
  <w:style w:customStyle="true" w:styleId="PodnojeChar" w:type="character">
    <w:name w:val="Podnožje Char"/>
    <w:basedOn w:val="Zadanifontodlomka"/>
    <w:link w:val="Podnoje"/>
    <w:uiPriority w:val="99"/>
    <w:rsid w:val="00771973"/>
    <w:rPr>
      <w:sz w:val="20"/>
      <w:lang w:eastAsia="hr-HR"/>
    </w:rPr>
  </w:style>
  <w:style w:styleId="Tekstbalonia" w:type="paragraph">
    <w:name w:val="Balloon Text"/>
    <w:basedOn w:val="Normal"/>
    <w:link w:val="TekstbaloniaChar"/>
    <w:uiPriority w:val="99"/>
    <w:semiHidden/>
    <w:unhideWhenUsed/>
    <w:rsid w:val="0077197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71973"/>
    <w:rPr>
      <w:rFonts w:cs="Tahoma" w:hAnsi="Tahoma" w:ascii="Tahoma"/>
      <w:sz w:val="16"/>
      <w:szCs w:val="16"/>
      <w:lang w:eastAsia="hr-HR"/>
    </w:rPr>
  </w:style>
  <w:style w:styleId="Odlomakpopisa" w:type="paragraph">
    <w:name w:val="List Paragraph"/>
    <w:basedOn w:val="Normal"/>
    <w:uiPriority w:val="34"/>
    <w:qFormat/>
    <w:rsid w:val="00E224DB"/>
    <w:pPr>
      <w:spacing w:lineRule="auto" w:line="276" w:after="200"/>
      <w:ind w:left="720"/>
      <w:contextualSpacing/>
    </w:pPr>
    <w:rPr>
      <w:rFonts w:cstheme="minorBidi" w:eastAsiaTheme="minorHAnsi" w:hAnsiTheme="minorHAnsi" w:asciiTheme="minorHAnsi"/>
      <w:sz w:val="22"/>
      <w:szCs w:val="22"/>
      <w:lang w:eastAsia="en-US"/>
    </w:rPr>
  </w:style>
  <w:style w:styleId="Tijeloteksta" w:type="paragraph">
    <w:name w:val="Body Text"/>
    <w:basedOn w:val="Normal"/>
    <w:link w:val="TijelotekstaChar"/>
    <w:semiHidden/>
    <w:rsid w:val="00E224DB"/>
    <w:pPr>
      <w:jc w:val="both"/>
    </w:pPr>
    <w:rPr>
      <w:lang w:eastAsia="en-US" w:val="en-GB"/>
    </w:rPr>
  </w:style>
  <w:style w:customStyle="true" w:styleId="TijelotekstaChar" w:type="character">
    <w:name w:val="Tijelo teksta Char"/>
    <w:basedOn w:val="Zadanifontodlomka"/>
    <w:link w:val="Tijeloteksta"/>
    <w:semiHidden/>
    <w:rsid w:val="00E224DB"/>
    <w:rPr>
      <w:szCs w:val="24"/>
      <w:lang w:val="en-GB"/>
    </w:rPr>
  </w:style>
  <w:style w:styleId="Tekstrezerviranogmjesta" w:type="character">
    <w:name w:val="Placeholder Text"/>
    <w:basedOn w:val="Zadanifontodlomka"/>
    <w:uiPriority w:val="99"/>
    <w:semiHidden/>
    <w:rsid w:val="00F65FC8"/>
    <w:rPr>
      <w:color w:val="808080"/>
      <w:bdr w:space="0" w:sz="0" w:color="auto" w:val="none"/>
      <w:shd w:fill="CCFFFF" w:color="auto" w:val="clear"/>
    </w:rPr>
  </w:style>
  <w:style w:customStyle="true" w:styleId="eSPISCCParagraphDefaultFont" w:type="character">
    <w:name w:val="eSPIS_CC_Paragraph Default Font"/>
    <w:basedOn w:val="Zadanifontodlomka"/>
    <w:rsid w:val="00F65FC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65FC8"/>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65FC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65FC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1973"/>
    <w:pPr>
      <w:spacing w:after="0" w:line="240" w:lineRule="auto"/>
      <w:jc w:val="left"/>
    </w:pPr>
    <w:rPr>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771973"/>
    <w:pPr>
      <w:spacing w:after="0" w:line="240" w:lineRule="auto"/>
    </w:pPr>
    <w:rPr>
      <w:sz w:val="20"/>
      <w:lang w:eastAsia="hr-HR"/>
    </w:rPr>
  </w:style>
  <w:style w:styleId="Zaglavlje" w:type="paragraph">
    <w:name w:val="header"/>
    <w:basedOn w:val="Normal"/>
    <w:link w:val="ZaglavljeChar"/>
    <w:uiPriority w:val="99"/>
    <w:unhideWhenUsed/>
    <w:rsid w:val="00771973"/>
    <w:pPr>
      <w:tabs>
        <w:tab w:pos="4536" w:val="center"/>
        <w:tab w:pos="9072" w:val="right"/>
      </w:tabs>
    </w:pPr>
  </w:style>
  <w:style w:customStyle="1" w:styleId="ZaglavljeChar" w:type="character">
    <w:name w:val="Zaglavlje Char"/>
    <w:basedOn w:val="Zadanifontodlomka"/>
    <w:link w:val="Zaglavlje"/>
    <w:uiPriority w:val="99"/>
    <w:rsid w:val="00771973"/>
    <w:rPr>
      <w:sz w:val="20"/>
      <w:lang w:eastAsia="hr-HR"/>
    </w:rPr>
  </w:style>
  <w:style w:styleId="Podnoje" w:type="paragraph">
    <w:name w:val="footer"/>
    <w:basedOn w:val="Normal"/>
    <w:link w:val="PodnojeChar"/>
    <w:uiPriority w:val="99"/>
    <w:unhideWhenUsed/>
    <w:rsid w:val="00771973"/>
    <w:pPr>
      <w:tabs>
        <w:tab w:pos="4536" w:val="center"/>
        <w:tab w:pos="9072" w:val="right"/>
      </w:tabs>
    </w:pPr>
  </w:style>
  <w:style w:customStyle="1" w:styleId="PodnojeChar" w:type="character">
    <w:name w:val="Podnožje Char"/>
    <w:basedOn w:val="Zadanifontodlomka"/>
    <w:link w:val="Podnoje"/>
    <w:uiPriority w:val="99"/>
    <w:rsid w:val="00771973"/>
    <w:rPr>
      <w:sz w:val="20"/>
      <w:lang w:eastAsia="hr-HR"/>
    </w:rPr>
  </w:style>
  <w:style w:styleId="Tekstbalonia" w:type="paragraph">
    <w:name w:val="Balloon Text"/>
    <w:basedOn w:val="Normal"/>
    <w:link w:val="TekstbaloniaChar"/>
    <w:uiPriority w:val="99"/>
    <w:semiHidden/>
    <w:unhideWhenUsed/>
    <w:rsid w:val="00771973"/>
    <w:rPr>
      <w:rFonts w:ascii="Tahoma" w:cs="Tahoma" w:hAnsi="Tahoma"/>
      <w:sz w:val="16"/>
      <w:szCs w:val="16"/>
    </w:rPr>
  </w:style>
  <w:style w:customStyle="1" w:styleId="TekstbaloniaChar" w:type="character">
    <w:name w:val="Tekst balončića Char"/>
    <w:basedOn w:val="Zadanifontodlomka"/>
    <w:link w:val="Tekstbalonia"/>
    <w:uiPriority w:val="99"/>
    <w:semiHidden/>
    <w:rsid w:val="00771973"/>
    <w:rPr>
      <w:rFonts w:ascii="Tahoma" w:cs="Tahoma" w:hAnsi="Tahoma"/>
      <w:sz w:val="16"/>
      <w:szCs w:val="16"/>
      <w:lang w:eastAsia="hr-HR"/>
    </w:rPr>
  </w:style>
  <w:style w:styleId="Odlomakpopisa" w:type="paragraph">
    <w:name w:val="List Paragraph"/>
    <w:basedOn w:val="Normal"/>
    <w:uiPriority w:val="34"/>
    <w:qFormat/>
    <w:rsid w:val="00E224DB"/>
    <w:pPr>
      <w:spacing w:after="200" w:line="276" w:lineRule="auto"/>
      <w:ind w:left="720"/>
      <w:contextualSpacing/>
    </w:pPr>
    <w:rPr>
      <w:rFonts w:asciiTheme="minorHAnsi" w:cstheme="minorBidi" w:eastAsiaTheme="minorHAnsi" w:hAnsiTheme="minorHAnsi"/>
      <w:sz w:val="22"/>
      <w:szCs w:val="22"/>
      <w:lang w:eastAsia="en-US"/>
    </w:rPr>
  </w:style>
  <w:style w:styleId="Tijeloteksta" w:type="paragraph">
    <w:name w:val="Body Text"/>
    <w:basedOn w:val="Normal"/>
    <w:link w:val="TijelotekstaChar"/>
    <w:semiHidden/>
    <w:rsid w:val="00E224DB"/>
    <w:pPr>
      <w:jc w:val="both"/>
    </w:pPr>
    <w:rPr>
      <w:lang w:eastAsia="en-US" w:val="en-GB"/>
    </w:rPr>
  </w:style>
  <w:style w:customStyle="1" w:styleId="TijelotekstaChar" w:type="character">
    <w:name w:val="Tijelo teksta Char"/>
    <w:basedOn w:val="Zadanifontodlomka"/>
    <w:link w:val="Tijeloteksta"/>
    <w:semiHidden/>
    <w:rsid w:val="00E224DB"/>
    <w:rPr>
      <w:szCs w:val="24"/>
      <w:lang w:val="en-GB"/>
    </w:rPr>
  </w:style>
  <w:style w:styleId="Tekstrezerviranogmjesta" w:type="character">
    <w:name w:val="Placeholder Text"/>
    <w:basedOn w:val="Zadanifontodlomka"/>
    <w:uiPriority w:val="99"/>
    <w:semiHidden/>
    <w:rsid w:val="00F65FC8"/>
    <w:rPr>
      <w:color w:val="808080"/>
      <w:bdr w:color="auto" w:space="0" w:sz="0" w:val="none"/>
      <w:shd w:color="auto" w:fill="CCFFFF" w:val="clear"/>
    </w:rPr>
  </w:style>
  <w:style w:customStyle="1" w:styleId="eSPISCCParagraphDefaultFont" w:type="character">
    <w:name w:val="eSPIS_CC_Paragraph Default Font"/>
    <w:basedOn w:val="Zadanifontodlomka"/>
    <w:rsid w:val="00F65FC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65FC8"/>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65FC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65FC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77057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odbijen prigovor Dorotee Žic</izvorni_sadrzaj>
    <derivirana_varijabla naziv="DomainObject.Primjedba_1">odbijen prigovor Dorotee Žic</derivirana_varijabla>
  </DomainObject.Primjedba>
  <DomainObject.Oznaka>
    <izvorni_sadrzaj>St-64/1999-1478</izvorni_sadrzaj>
    <derivirana_varijabla naziv="DomainObject.Oznaka_1">St-64/1999-1478</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izvorni_sadrzaj>
    <derivirana_varijabla naziv="DomainObject.Predmet.Broj_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1999.</izvorni_sadrzaj>
    <derivirana_varijabla naziv="DomainObject.Predmet.DatumOsnivanja_1">20. srpnja 1999.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St-64/1999</izvorni_sadrzaj>
    <derivirana_varijabla naziv="DomainObject.Predmet.OznakaBroj_1">St-64/1999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BRODOMATERIJAL d.d.  Rijeka</izvorni_sadrzaj>
    <derivirana_varijabla naziv="DomainObject.Predmet.ProtustrankaFormated_1">  BRODOMATERIJAL d.d.  Rijeka</derivirana_varijabla>
  </DomainObject.Predmet.ProtustrankaFormated>
  <DomainObject.Predmet.ProtustrankaFormatedOIB>
    <izvorni_sadrzaj>  BRODOMATERIJAL d.d.  Rijeka, OIB 32152751113</izvorni_sadrzaj>
    <derivirana_varijabla naziv="DomainObject.Predmet.ProtustrankaFormatedOIB_1">  BRODOMATERIJAL d.d.  Rijeka, OIB 32152751113</derivirana_varijabla>
  </DomainObject.Predmet.ProtustrankaFormatedOIB>
  <DomainObject.Predmet.ProtustrankaFormatedWithAdress>
    <izvorni_sadrzaj> BRODOMATERIJAL d.d.  Rijeka, Martinšćica bb, 51000 Rijeka</izvorni_sadrzaj>
    <derivirana_varijabla naziv="DomainObject.Predmet.ProtustrankaFormatedWithAdress_1"> BRODOMATERIJAL d.d.  Rijeka, Martinšćica bb, 51000 Rijeka</derivirana_varijabla>
  </DomainObject.Predmet.ProtustrankaFormatedWithAdress>
  <DomainObject.Predmet.ProtustrankaFormatedWithAdressOIB>
    <izvorni_sadrzaj> BRODOMATERIJAL d.d.  Rijeka, OIB 32152751113, Martinšćica bb, 51000 Rijeka</izvorni_sadrzaj>
    <derivirana_varijabla naziv="DomainObject.Predmet.ProtustrankaFormatedWithAdressOIB_1"> BRODOMATERIJAL d.d.  Rijeka, OIB 32152751113, Martinšćica bb, 51000 Rijeka</derivirana_varijabla>
  </DomainObject.Predmet.ProtustrankaFormatedWithAdressOIB>
  <DomainObject.Predmet.ProtustrankaWithAdress>
    <izvorni_sadrzaj>BRODOMATERIJAL d.d.  Rijeka Martinšćica bb, 51000 Rijeka</izvorni_sadrzaj>
    <derivirana_varijabla naziv="DomainObject.Predmet.ProtustrankaWithAdress_1">BRODOMATERIJAL d.d.  Rijeka Martinšćica bb, 51000 Rijeka</derivirana_varijabla>
  </DomainObject.Predmet.ProtustrankaWithAdress>
  <DomainObject.Predmet.ProtustrankaWithAdressOIB>
    <izvorni_sadrzaj>BRODOMATERIJAL d.d.  Rijeka, OIB 32152751113, Martinšćica bb, 51000 Rijeka</izvorni_sadrzaj>
    <derivirana_varijabla naziv="DomainObject.Predmet.ProtustrankaWithAdressOIB_1">BRODOMATERIJAL d.d.  Rijeka, OIB 32152751113, Martinšćica bb, 51000 Rijeka</derivirana_varijabla>
  </DomainObject.Predmet.ProtustrankaWithAdressOIB>
  <DomainObject.Predmet.ProtustrankaNazivFormated>
    <izvorni_sadrzaj>BRODOMATERIJAL d.d.  Rijeka</izvorni_sadrzaj>
    <derivirana_varijabla naziv="DomainObject.Predmet.ProtustrankaNazivFormated_1">BRODOMATERIJAL d.d.  Rijeka</derivirana_varijabla>
  </DomainObject.Predmet.ProtustrankaNazivFormated>
  <DomainObject.Predmet.ProtustrankaNazivFormatedOIB>
    <izvorni_sadrzaj>BRODOMATERIJAL d.d.  Rijeka, OIB 32152751113</izvorni_sadrzaj>
    <derivirana_varijabla naziv="DomainObject.Predmet.ProtustrankaNazivFormatedOIB_1">BRODOMATERIJAL d.d.  Rijeka, OIB 32152751113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5. studenog 2018.</izvorni_sadrzaj>
    <derivirana_varijabla naziv="DomainObject.Predmet.SpisIzvanSuda.DatumIzlazaSpisa_1">5. studenog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RIJEKA</izvorni_sadrzaj>
    <derivirana_varijabla naziv="DomainObject.Predmet.StrankaFormated_1">  GRAD RIJEKA</derivirana_varijabla>
  </DomainObject.Predmet.StrankaFormated>
  <DomainObject.Predmet.StrankaFormatedOIB>
    <izvorni_sadrzaj>  GRAD RIJEKA, OIB 54382731928</izvorni_sadrzaj>
    <derivirana_varijabla naziv="DomainObject.Predmet.StrankaFormatedOIB_1">  GRAD RIJEKA, OIB 54382731928</derivirana_varijabla>
  </DomainObject.Predmet.StrankaFormatedOIB>
  <DomainObject.Predmet.StrankaFormatedWithAdress>
    <izvorni_sadrzaj> GRAD RIJEKA, Korzo 16, 51000 Rijeka</izvorni_sadrzaj>
    <derivirana_varijabla naziv="DomainObject.Predmet.StrankaFormatedWithAdress_1"> GRAD RIJEKA, Korzo 16, 51000 Rijeka</derivirana_varijabla>
  </DomainObject.Predmet.StrankaFormatedWithAdress>
  <DomainObject.Predmet.StrankaFormatedWithAdressOIB>
    <izvorni_sadrzaj> GRAD RIJEKA, OIB 54382731928, Korzo 16, 51000 Rijeka</izvorni_sadrzaj>
    <derivirana_varijabla naziv="DomainObject.Predmet.StrankaFormatedWithAdressOIB_1"> GRAD RIJEKA, OIB 54382731928, Korzo 16, 51000 Rijeka</derivirana_varijabla>
  </DomainObject.Predmet.StrankaFormatedWithAdressOIB>
  <DomainObject.Predmet.StrankaWithAdress>
    <izvorni_sadrzaj>GRAD RIJEKA Korzo 16,51000 Rijeka</izvorni_sadrzaj>
    <derivirana_varijabla naziv="DomainObject.Predmet.StrankaWithAdress_1">GRAD RIJEKA Korzo 16,51000 Rijeka</derivirana_varijabla>
  </DomainObject.Predmet.StrankaWithAdress>
  <DomainObject.Predmet.StrankaWithAdressOIB>
    <izvorni_sadrzaj>GRAD RIJEKA, OIB 54382731928, Korzo 16,51000 Rijeka</izvorni_sadrzaj>
    <derivirana_varijabla naziv="DomainObject.Predmet.StrankaWithAdressOIB_1">GRAD RIJEKA, OIB 54382731928, Korzo 16,51000 Rijeka</derivirana_varijabla>
  </DomainObject.Predmet.StrankaWithAdressOIB>
  <DomainObject.Predmet.StrankaNazivFormated>
    <izvorni_sadrzaj>GRAD RIJEKA</izvorni_sadrzaj>
    <derivirana_varijabla naziv="DomainObject.Predmet.StrankaNazivFormated_1">GRAD RIJEKA</derivirana_varijabla>
  </DomainObject.Predmet.StrankaNazivFormated>
  <DomainObject.Predmet.StrankaNazivFormatedOIB>
    <izvorni_sadrzaj>GRAD RIJEKA, OIB 54382731928</izvorni_sadrzaj>
    <derivirana_varijabla naziv="DomainObject.Predmet.StrankaNazivFormatedOIB_1">GRAD RIJEKA, OIB 54382731928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GRAD RIJEKA</item>
    </izvorni_sadrzaj>
    <derivirana_varijabla naziv="DomainObject.Predmet.StrankaListFormated_1">
      <item>GRAD RIJEKA</item>
    </derivirana_varijabla>
  </DomainObject.Predmet.StrankaListFormated>
  <DomainObject.Predmet.StrankaListFormatedOIB>
    <izvorni_sadrzaj>
      <item>GRAD RIJEKA, OIB 54382731928</item>
    </izvorni_sadrzaj>
    <derivirana_varijabla naziv="DomainObject.Predmet.StrankaListFormatedOIB_1">
      <item>GRAD RIJEKA, OIB 54382731928</item>
    </derivirana_varijabla>
  </DomainObject.Predmet.StrankaListFormatedOIB>
  <DomainObject.Predmet.StrankaListFormatedWithAdress>
    <izvorni_sadrzaj>
      <item>GRAD RIJEKA, Korzo 16, 51000 Rijeka</item>
    </izvorni_sadrzaj>
    <derivirana_varijabla naziv="DomainObject.Predmet.StrankaListFormatedWithAdress_1">
      <item>GRAD RIJEKA, Korzo 16, 51000 Rijeka</item>
    </derivirana_varijabla>
  </DomainObject.Predmet.StrankaListFormatedWithAdress>
  <DomainObject.Predmet.StrankaListFormatedWithAdressOIB>
    <izvorni_sadrzaj>
      <item>GRAD RIJEKA, OIB 54382731928, Korzo 16, 51000 Rijeka</item>
    </izvorni_sadrzaj>
    <derivirana_varijabla naziv="DomainObject.Predmet.StrankaListFormatedWithAdressOIB_1">
      <item>GRAD RIJEKA, OIB 54382731928, Korzo 16, 51000 Rijeka</item>
    </derivirana_varijabla>
  </DomainObject.Predmet.StrankaListFormatedWithAdressOIB>
  <DomainObject.Predmet.StrankaListNazivFormated>
    <izvorni_sadrzaj>
      <item>GRAD RIJEKA</item>
    </izvorni_sadrzaj>
    <derivirana_varijabla naziv="DomainObject.Predmet.StrankaListNazivFormated_1">
      <item>GRAD RIJEKA</item>
    </derivirana_varijabla>
  </DomainObject.Predmet.StrankaListNazivFormated>
  <DomainObject.Predmet.StrankaListNazivFormatedOIB>
    <izvorni_sadrzaj>
      <item>GRAD RIJEKA, OIB 54382731928</item>
    </izvorni_sadrzaj>
    <derivirana_varijabla naziv="DomainObject.Predmet.StrankaListNazivFormatedOIB_1">
      <item>GRAD RIJEKA, OIB 54382731928</item>
    </derivirana_varijabla>
  </DomainObject.Predmet.StrankaListNazivFormatedOIB>
  <DomainObject.Predmet.ProtuStrankaListFormated>
    <izvorni_sadrzaj>
      <item>BRODOMATERIJAL d.d.  Rijeka</item>
    </izvorni_sadrzaj>
    <derivirana_varijabla naziv="DomainObject.Predmet.ProtuStrankaListFormated_1">
      <item>BRODOMATERIJAL d.d.  Rijeka</item>
    </derivirana_varijabla>
  </DomainObject.Predmet.ProtuStrankaListFormated>
  <DomainObject.Predmet.ProtuStrankaListFormatedOIB>
    <izvorni_sadrzaj>
      <item>BRODOMATERIJAL d.d.  Rijeka, OIB 32152751113</item>
    </izvorni_sadrzaj>
    <derivirana_varijabla naziv="DomainObject.Predmet.ProtuStrankaListFormatedOIB_1">
      <item>BRODOMATERIJAL d.d.  Rijeka, OIB 32152751113</item>
    </derivirana_varijabla>
  </DomainObject.Predmet.ProtuStrankaListFormatedOIB>
  <DomainObject.Predmet.ProtuStrankaListFormatedWithAdress>
    <izvorni_sadrzaj>
      <item>BRODOMATERIJAL d.d.  Rijeka, Martinšćica bb, 51000 Rijeka</item>
    </izvorni_sadrzaj>
    <derivirana_varijabla naziv="DomainObject.Predmet.ProtuStrankaListFormatedWithAdress_1">
      <item>BRODOMATERIJAL d.d.  Rijeka, Martinšćica bb, 51000 Rijeka</item>
    </derivirana_varijabla>
  </DomainObject.Predmet.ProtuStrankaListFormatedWithAdress>
  <DomainObject.Predmet.ProtuStrankaListFormatedWithAdressOIB>
    <izvorni_sadrzaj>
      <item>BRODOMATERIJAL d.d.  Rijeka, OIB 32152751113, Martinšćica bb, 51000 Rijeka</item>
    </izvorni_sadrzaj>
    <derivirana_varijabla naziv="DomainObject.Predmet.ProtuStrankaListFormatedWithAdressOIB_1">
      <item>BRODOMATERIJAL d.d.  Rijeka, OIB 32152751113, Martinšćica bb, 51000 Rijeka</item>
    </derivirana_varijabla>
  </DomainObject.Predmet.ProtuStrankaListFormatedWithAdressOIB>
  <DomainObject.Predmet.ProtuStrankaListNazivFormated>
    <izvorni_sadrzaj>
      <item>BRODOMATERIJAL d.d.  Rijeka</item>
    </izvorni_sadrzaj>
    <derivirana_varijabla naziv="DomainObject.Predmet.ProtuStrankaListNazivFormated_1">
      <item>BRODOMATERIJAL d.d.  Rijeka</item>
    </derivirana_varijabla>
  </DomainObject.Predmet.ProtuStrankaListNazivFormated>
  <DomainObject.Predmet.ProtuStrankaListNazivFormatedOIB>
    <izvorni_sadrzaj>
      <item>BRODOMATERIJAL d.d.  Rijeka, OIB 32152751113</item>
    </izvorni_sadrzaj>
    <derivirana_varijabla naziv="DomainObject.Predmet.ProtuStrankaListNazivFormatedOIB_1">
      <item>BRODOMATERIJAL d.d.  Rijeka, OIB 32152751113</item>
    </derivirana_varijabla>
  </DomainObject.Predmet.ProtuStrankaListNazivFormatedOIB>
  <DomainObject.Predmet.OstaliListFormated>
    <izvorni_sadrzaj>
      <item>GRADSKA BANKA d.d.</item>
      <item>ANTUN OŽANIĆ</item>
      <item>Milan Dokmanović</item>
      <item>Nevenka Stašić</item>
      <item>Marica Dokmanović</item>
      <item>Nataša Sinožić</item>
      <item>Marica Ganić</item>
      <item>Tomislav Špalj</item>
      <item>Marija Jurković</item>
      <item>Đuro Vograniću</item>
      <item>Franjo Kraljić</item>
      <item>Zorica Pavlović</item>
      <item>Vesna Blažek</item>
      <item>Marinko Linić</item>
      <item>Ante Brakus</item>
      <item>Anton Kovač</item>
      <item>Radojka Iskra</item>
      <item>Karmela Špalj</item>
      <item>Nikola Gvozden</item>
      <item>Vladimir Legac</item>
      <item>Tomislav Kremenović</item>
      <item>Alesandra Tau</item>
      <item>Engebert Weiss</item>
      <item>Dorotea Žic</item>
      <item>Danijela Zidarić</item>
      <item>Jadranka Polić</item>
      <item>Katica Marković</item>
      <item>Darinka Juričev Ivin</item>
      <item>Dubravka Čargonja</item>
      <item>Zdenka Starčević</item>
      <item>Irena Abramović</item>
      <item>Katica Krikšić</item>
      <item>Suzana Rilko</item>
      <item>Rozalija Štokić</item>
      <item>Mirna Kučan</item>
      <item>Branka Frigan</item>
      <item>Bruno Vagaja</item>
      <item>Svjetlana Reinić</item>
      <item>Sandra Rajčić Klapan</item>
      <item>Krunoslava Rumac</item>
      <item>Alka Volarić</item>
      <item>Doris Vujnović</item>
      <item>Velimir Knežević</item>
      <item>Nataša Sinožić</item>
      <item>ZZ ZANATOPREMA - Ilonka Pavelić</item>
      <item>CROATIA OSIGURANJE d.d. Rijeka Maja Walter Vengust</item>
      <item>POREZNA UPRAVA RIJEKA Ksenija Luštica</item>
      <item>Marin Glavočić</item>
      <item>Zagrebačka banka d.d.</item>
      <item>Pave Abramović</item>
      <item>Vinko Andrijčić</item>
      <item>Damir Antunović</item>
      <item>Lilijana Augustin</item>
      <item>Gordana Azinović</item>
      <item>Ivan Ažić</item>
      <item>Šima Babić</item>
      <item>Sanja Babić</item>
      <item>Anita Balen</item>
      <item>Marina Ban</item>
      <item>Slobodan Banašin</item>
      <item>Ante Banić</item>
      <item>Josipa Barak</item>
      <item>Ljiljana Barak</item>
      <item>Braco Baričević</item>
      <item>Mauricio Bastiancich</item>
      <item>Elio Belak</item>
      <item>Radojka Benić</item>
      <item>Luciana Berković</item>
      <item>Ive Bilen</item>
      <item>Nadija Bilen-Križanec</item>
      <item>Zdenko Bodakoš</item>
      <item>Čedomir Borčić</item>
      <item>Vesna Bosak</item>
      <item>Antonija-Nada Božić</item>
      <item>Slobodan Božić</item>
      <item>Nedeljka Bradanović</item>
      <item>Gordana Brašnić</item>
      <item>Zlatan Bratina</item>
      <item>Zoran Brdar</item>
      <item>Klaudio Brljafa</item>
      <item>Vladimir Brenko</item>
      <item>Rade Bunjevac</item>
      <item>Gordana Buratović</item>
      <item>Ernada Burek Bećirović</item>
      <item>Ljubomir Kremenović</item>
      <item>Zora Butorac</item>
      <item>Jelena Carević</item>
      <item>Ruža Cattarinuzzi</item>
      <item>Željko Cergnar</item>
      <item>Ivan Cicvarić</item>
      <item>Boris Crnić</item>
      <item>Milka Crnković</item>
      <item>Vitomir Csorba</item>
      <item>Damir Cuculić</item>
      <item>Milvana Čabrijan</item>
      <item>Dubravka Čargonja</item>
      <item>Marinka Čaušević</item>
      <item>Mirjana Čulina</item>
      <item>Jadranka Radošević</item>
      <item>Ahmet Didić</item>
      <item>Ljubica Doljak</item>
      <item>Željko Domitrović</item>
      <item>Stoja Drača</item>
      <item>Radojka Duković</item>
      <item>Zorana Duković</item>
      <item>Josipa Ivanišević</item>
      <item>Žarko Dumenčić</item>
      <item>Mate Dundović</item>
      <item>Vesna Dunić-bačić</item>
      <item>Dušan Đogo</item>
      <item>Jadranka Đukić</item>
      <item>Mladen Galović</item>
      <item>Jovan Eraković</item>
      <item>Snežana Erlić</item>
      <item>Reza Fajdiga</item>
      <item>Arnold Ferk</item>
      <item>Anton Franki</item>
      <item>Verica Galina</item>
      <item>Nada Kruljac</item>
      <item>Nedeljka Marković</item>
      <item>Marija Kuzmić</item>
      <item>Marica Lakić</item>
      <item>Zorica Leber</item>
      <item>Željka Lekić</item>
      <item>Silvija Lerga</item>
      <item>Vesna Lipovac</item>
      <item>Adema Lovrić</item>
      <item>Mira Lovrović</item>
      <item>Vesna Lučić</item>
      <item>Nada Ludvig</item>
      <item>Goran Ludvig</item>
      <item>Milan Lukanović</item>
      <item>Miljenko Majcen</item>
      <item>Karmen Mandekić</item>
      <item>Sanjin Maravić</item>
      <item>Anto Marić</item>
      <item>Izabella Markelić</item>
      <item>Verona Medić</item>
      <item>Angelo Mian</item>
      <item>Predrag Miculinić</item>
      <item>Vladimir Miculinić</item>
      <item>Josip Mikin</item>
      <item>Jelka Milković</item>
      <item>Tomislav Milković</item>
      <item>Grozdana Milolaža</item>
      <item>Silvana Milošević</item>
      <item>Sonja Mohorovičić</item>
      <item>Ljiljana Mrčela</item>
      <item>Mladen Nakićen</item>
      <item>Zdravka Nazalević</item>
      <item>Ljubica Olujić</item>
      <item>Milenka Omelić</item>
      <item>Vlasta Murgić</item>
      <item>Dragan Ostojić</item>
      <item>Ružica Pašić</item>
      <item>Igor Paulinić</item>
      <item>Breda Rozman-Pavešić</item>
      <item>Andrej Pavešić</item>
      <item>Nives Pavlešić</item>
      <item>Ante Peran</item>
      <item>Zoran Perić</item>
      <item>Anka Pešić</item>
      <item>Ksenija Pešušić</item>
      <item>Željka Petešić</item>
      <item>Anita Petrović</item>
      <item>Miko Petrović</item>
      <item>Suzana Petrović</item>
      <item>Katarina Pletikosa</item>
      <item>Milan Popović</item>
      <item>Mandica Pramparo</item>
      <item>Dragan Puž</item>
      <item>Vojislav Radalj</item>
      <item>Kristina Radanec</item>
      <item>Žarko Ratković</item>
      <item>Alen Relić</item>
      <item>Nada Roch</item>
      <item>Alan Thomas Roško</item>
      <item>Mirjana Rumora</item>
      <item>Josip Sakić</item>
      <item>Mile Sakić</item>
      <item>Radovan Sakić</item>
      <item>Nevenka Samaržija</item>
      <item>Nenad Savanović</item>
      <item>Nikolina Savanović</item>
      <item>Ljubica Savić</item>
      <item>Stipe Sertić</item>
      <item>Agneza Sironić</item>
      <item>Ružica Skoblar</item>
      <item>Anica Smolčić</item>
      <item>Gordana Sochor</item>
      <item>Mara Spajić</item>
      <item>Robert Srdoč</item>
      <item>Liljana Stambul</item>
      <item>Dragan Starčević</item>
      <item>Irena Stevanović</item>
      <item>Marijan Stipančić</item>
      <item>Sabina Stojanović</item>
      <item>Marija Sučić</item>
      <item>Dušan Surina</item>
      <item>Smilja Surina</item>
      <item>Alojzije Šegrt</item>
      <item>Marina Šepac</item>
      <item>Milbert Šimanić</item>
      <item>Marina Širola</item>
      <item>Laura Škerl</item>
      <item>Milica Šubat</item>
      <item>Radmila Šušnjar</item>
      <item>Anamarija Tabula</item>
      <item>Margita Tomljanović</item>
      <item>Slavica Tomljenović</item>
      <item>Biserka Tonsa</item>
      <item>Goran Tuk</item>
      <item>Biserka Turk</item>
      <item>Anita Turković Pavičić</item>
      <item>Ines Vaci</item>
      <item>Jasna Valušek</item>
      <item>Diana Valzania</item>
      <item>Dragan Vekić</item>
      <item>Đorđo Vergić</item>
      <item>Darko Vičić</item>
      <item>Dušan Vidović</item>
      <item>Anka Vignjević</item>
      <item>Sidonija Vinter</item>
      <item>Gordana Viskov</item>
      <item>Mladen Vlah</item>
      <item>Maja Volarić</item>
      <item>Mile Vorkapić</item>
      <item>Sonja Volf</item>
      <item>Marko Vranić</item>
      <item>Nevenka Vranić</item>
      <item>Marijan Vrbos</item>
      <item>Radmila Vučković</item>
      <item>Izabela Vukelić</item>
      <item>Juraj Vukelić</item>
      <item>Ana Vukić</item>
      <item>Marina Vuletić</item>
      <item>Vlado Weiss</item>
      <item>Ivanka Zaborac</item>
      <item>Miranda Zakarija</item>
      <item>Ivan Zec</item>
      <item>Nadica Zednik</item>
      <item>Ana Zlendić</item>
      <item>Ivan Zoretić</item>
      <item>Milka Zrnić</item>
      <item>Boris Žic</item>
      <item>Jasna Žic</item>
      <item>Milan Pokmajević</item>
      <item>Jela Dobrić</item>
      <item>Ana Grginčić</item>
      <item>OSIMPEX - d.o.o. za unutarnju i vanjsku trgovinu</item>
      <item>Katica Simčevski</item>
      <item>Ilonka Pavelić</item>
      <item>Frane Trošelj</item>
      <item>Antun Ožanić</item>
    </izvorni_sadrzaj>
    <derivirana_varijabla naziv="DomainObject.Predmet.OstaliListFormated_1">
      <item>GRADSKA BANKA d.d.</item>
      <item>ANTUN OŽANIĆ</item>
      <item>Milan Dokmanović</item>
      <item>Nevenka Stašić</item>
      <item>Marica Dokmanović</item>
      <item>Nataša Sinožić</item>
      <item>Marica Ganić</item>
      <item>Tomislav Špalj</item>
      <item>Marija Jurković</item>
      <item>Đuro Vograniću</item>
      <item>Franjo Kraljić</item>
      <item>Zorica Pavlović</item>
      <item>Vesna Blažek</item>
      <item>Marinko Linić</item>
      <item>Ante Brakus</item>
      <item>Anton Kovač</item>
      <item>Radojka Iskra</item>
      <item>Karmela Špalj</item>
      <item>Nikola Gvozden</item>
      <item>Vladimir Legac</item>
      <item>Tomislav Kremenović</item>
      <item>Alesandra Tau</item>
      <item>Engebert Weiss</item>
      <item>Dorotea Žic</item>
      <item>Danijela Zidarić</item>
      <item>Jadranka Polić</item>
      <item>Katica Marković</item>
      <item>Darinka Juričev Ivin</item>
      <item>Dubravka Čargonja</item>
      <item>Zdenka Starčević</item>
      <item>Irena Abramović</item>
      <item>Katica Krikšić</item>
      <item>Suzana Rilko</item>
      <item>Rozalija Štokić</item>
      <item>Mirna Kučan</item>
      <item>Branka Frigan</item>
      <item>Bruno Vagaja</item>
      <item>Svjetlana Reinić</item>
      <item>Sandra Rajčić Klapan</item>
      <item>Krunoslava Rumac</item>
      <item>Alka Volarić</item>
      <item>Doris Vujnović</item>
      <item>Velimir Knežević</item>
      <item>Nataša Sinožić</item>
      <item>ZZ ZANATOPREMA - Ilonka Pavelić</item>
      <item>CROATIA OSIGURANJE d.d. Rijeka Maja Walter Vengust</item>
      <item>POREZNA UPRAVA RIJEKA Ksenija Luštica</item>
      <item>Marin Glavočić</item>
      <item>Zagrebačka banka d.d.</item>
      <item>Pave Abramović</item>
      <item>Vinko Andrijčić</item>
      <item>Damir Antunović</item>
      <item>Lilijana Augustin</item>
      <item>Gordana Azinović</item>
      <item>Ivan Ažić</item>
      <item>Šima Babić</item>
      <item>Sanja Babić</item>
      <item>Anita Balen</item>
      <item>Marina Ban</item>
      <item>Slobodan Banašin</item>
      <item>Ante Banić</item>
      <item>Josipa Barak</item>
      <item>Ljiljana Barak</item>
      <item>Braco Baričević</item>
      <item>Mauricio Bastiancich</item>
      <item>Elio Belak</item>
      <item>Radojka Benić</item>
      <item>Luciana Berković</item>
      <item>Ive Bilen</item>
      <item>Nadija Bilen-Križanec</item>
      <item>Zdenko Bodakoš</item>
      <item>Čedomir Borčić</item>
      <item>Vesna Bosak</item>
      <item>Antonija-Nada Božić</item>
      <item>Slobodan Božić</item>
      <item>Nedeljka Bradanović</item>
      <item>Gordana Brašnić</item>
      <item>Zlatan Bratina</item>
      <item>Zoran Brdar</item>
      <item>Klaudio Brljafa</item>
      <item>Vladimir Brenko</item>
      <item>Rade Bunjevac</item>
      <item>Gordana Buratović</item>
      <item>Ernada Burek Bećirović</item>
      <item>Ljubomir Kremenović</item>
      <item>Zora Butorac</item>
      <item>Jelena Carević</item>
      <item>Ruža Cattarinuzzi</item>
      <item>Željko Cergnar</item>
      <item>Ivan Cicvarić</item>
      <item>Boris Crnić</item>
      <item>Milka Crnković</item>
      <item>Vitomir Csorba</item>
      <item>Damir Cuculić</item>
      <item>Milvana Čabrijan</item>
      <item>Dubravka Čargonja</item>
      <item>Marinka Čaušević</item>
      <item>Mirjana Čulina</item>
      <item>Jadranka Radošević</item>
      <item>Ahmet Didić</item>
      <item>Ljubica Doljak</item>
      <item>Željko Domitrović</item>
      <item>Stoja Drača</item>
      <item>Radojka Duković</item>
      <item>Zorana Duković</item>
      <item>Josipa Ivanišević</item>
      <item>Žarko Dumenčić</item>
      <item>Mate Dundović</item>
      <item>Vesna Dunić-bačić</item>
      <item>Dušan Đogo</item>
      <item>Jadranka Đukić</item>
      <item>Mladen Galović</item>
      <item>Jovan Eraković</item>
      <item>Snežana Erlić</item>
      <item>Reza Fajdiga</item>
      <item>Arnold Ferk</item>
      <item>Anton Franki</item>
      <item>Verica Galina</item>
      <item>Nada Kruljac</item>
      <item>Nedeljka Marković</item>
      <item>Marija Kuzmić</item>
      <item>Marica Lakić</item>
      <item>Zorica Leber</item>
      <item>Željka Lekić</item>
      <item>Silvija Lerga</item>
      <item>Vesna Lipovac</item>
      <item>Adema Lovrić</item>
      <item>Mira Lovrović</item>
      <item>Vesna Lučić</item>
      <item>Nada Ludvig</item>
      <item>Goran Ludvig</item>
      <item>Milan Lukanović</item>
      <item>Miljenko Majcen</item>
      <item>Karmen Mandekić</item>
      <item>Sanjin Maravić</item>
      <item>Anto Marić</item>
      <item>Izabella Markelić</item>
      <item>Verona Medić</item>
      <item>Angelo Mian</item>
      <item>Predrag Miculinić</item>
      <item>Vladimir Miculinić</item>
      <item>Josip Mikin</item>
      <item>Jelka Milković</item>
      <item>Tomislav Milković</item>
      <item>Grozdana Milolaža</item>
      <item>Silvana Milošević</item>
      <item>Sonja Mohorovičić</item>
      <item>Ljiljana Mrčela</item>
      <item>Mladen Nakićen</item>
      <item>Zdravka Nazalević</item>
      <item>Ljubica Olujić</item>
      <item>Milenka Omelić</item>
      <item>Vlasta Murgić</item>
      <item>Dragan Ostojić</item>
      <item>Ružica Pašić</item>
      <item>Igor Paulinić</item>
      <item>Breda Rozman-Pavešić</item>
      <item>Andrej Pavešić</item>
      <item>Nives Pavlešić</item>
      <item>Ante Peran</item>
      <item>Zoran Perić</item>
      <item>Anka Pešić</item>
      <item>Ksenija Pešušić</item>
      <item>Željka Petešić</item>
      <item>Anita Petrović</item>
      <item>Miko Petrović</item>
      <item>Suzana Petrović</item>
      <item>Katarina Pletikosa</item>
      <item>Milan Popović</item>
      <item>Mandica Pramparo</item>
      <item>Dragan Puž</item>
      <item>Vojislav Radalj</item>
      <item>Kristina Radanec</item>
      <item>Žarko Ratković</item>
      <item>Alen Relić</item>
      <item>Nada Roch</item>
      <item>Alan Thomas Roško</item>
      <item>Mirjana Rumora</item>
      <item>Josip Sakić</item>
      <item>Mile Sakić</item>
      <item>Radovan Sakić</item>
      <item>Nevenka Samaržija</item>
      <item>Nenad Savanović</item>
      <item>Nikolina Savanović</item>
      <item>Ljubica Savić</item>
      <item>Stipe Sertić</item>
      <item>Agneza Sironić</item>
      <item>Ružica Skoblar</item>
      <item>Anica Smolčić</item>
      <item>Gordana Sochor</item>
      <item>Mara Spajić</item>
      <item>Robert Srdoč</item>
      <item>Liljana Stambul</item>
      <item>Dragan Starčević</item>
      <item>Irena Stevanović</item>
      <item>Marijan Stipančić</item>
      <item>Sabina Stojanović</item>
      <item>Marija Sučić</item>
      <item>Dušan Surina</item>
      <item>Smilja Surina</item>
      <item>Alojzije Šegrt</item>
      <item>Marina Šepac</item>
      <item>Milbert Šimanić</item>
      <item>Marina Širola</item>
      <item>Laura Škerl</item>
      <item>Milica Šubat</item>
      <item>Radmila Šušnjar</item>
      <item>Anamarija Tabula</item>
      <item>Margita Tomljanović</item>
      <item>Slavica Tomljenović</item>
      <item>Biserka Tonsa</item>
      <item>Goran Tuk</item>
      <item>Biserka Turk</item>
      <item>Anita Turković Pavičić</item>
      <item>Ines Vaci</item>
      <item>Jasna Valušek</item>
      <item>Diana Valzania</item>
      <item>Dragan Vekić</item>
      <item>Đorđo Vergić</item>
      <item>Darko Vičić</item>
      <item>Dušan Vidović</item>
      <item>Anka Vignjević</item>
      <item>Sidonija Vinter</item>
      <item>Gordana Viskov</item>
      <item>Mladen Vlah</item>
      <item>Maja Volarić</item>
      <item>Mile Vorkapić</item>
      <item>Sonja Volf</item>
      <item>Marko Vranić</item>
      <item>Nevenka Vranić</item>
      <item>Marijan Vrbos</item>
      <item>Radmila Vučković</item>
      <item>Izabela Vukelić</item>
      <item>Juraj Vukelić</item>
      <item>Ana Vukić</item>
      <item>Marina Vuletić</item>
      <item>Vlado Weiss</item>
      <item>Ivanka Zaborac</item>
      <item>Miranda Zakarija</item>
      <item>Ivan Zec</item>
      <item>Nadica Zednik</item>
      <item>Ana Zlendić</item>
      <item>Ivan Zoretić</item>
      <item>Milka Zrnić</item>
      <item>Boris Žic</item>
      <item>Jasna Žic</item>
      <item>Milan Pokmajević</item>
      <item>Jela Dobrić</item>
      <item>Ana Grginčić</item>
      <item>OSIMPEX - d.o.o. za unutarnju i vanjsku trgovinu</item>
      <item>Katica Simčevski</item>
      <item>Ilonka Pavelić</item>
      <item>Frane Trošelj</item>
      <item>Antun Ožanić</item>
    </derivirana_varijabla>
  </DomainObject.Predmet.OstaliListFormated>
  <DomainObject.Predmet.OstaliListFormatedOIB>
    <izvorni_sadrzaj>
      <item>GRADSKA BANKA d.d.</item>
      <item>ANTUN OŽANIĆ</item>
      <item>Milan Dokmanović</item>
      <item>Nevenka Stašić</item>
      <item>Marica Dokmanović</item>
      <item>Nataša Sinožić</item>
      <item>Marica Ganić</item>
      <item>Tomislav Špalj, OIB 36408267403</item>
      <item>Marija Jurković</item>
      <item>Đuro Vograniću</item>
      <item>Franjo Kraljić</item>
      <item>Zorica Pavlović</item>
      <item>Vesna Blažek</item>
      <item>Marinko Linić, OIB 16553854565</item>
      <item>Ante Brakus</item>
      <item>Anton Kovač</item>
      <item>Radojka Iskra</item>
      <item>Karmela Špalj, OIB 91071467451</item>
      <item>Nikola Gvozden</item>
      <item>Vladimir Legac</item>
      <item>Tomislav Kremenović</item>
      <item>Alesandra Tau</item>
      <item>Engebert Weiss, OIB 31268956712</item>
      <item>Dorotea Žic, OIB 06536794478</item>
      <item>Danijela Zidarić</item>
      <item>Jadranka Polić, OIB 22162281774</item>
      <item>Katica Marković, OIB 94988362012</item>
      <item>Darinka Juričev Ivin</item>
      <item>Dubravka Čargonja</item>
      <item>Zdenka Starčević</item>
      <item>Irena Abramović</item>
      <item>Katica Krikšić</item>
      <item>Suzana Rilko, OIB 77403775998</item>
      <item>Rozalija Štokić, OIB 23924434103</item>
      <item>Mirna Kučan, OIB 47881319285</item>
      <item>Branka Frigan</item>
      <item>Bruno Vagaja, OIB 25823490850</item>
      <item>Svjetlana Reinić, OIB 05052071488</item>
      <item>Sandra Rajčić Klapan</item>
      <item>Krunoslava Rumac, OIB 90498058157</item>
      <item>Alka Volarić</item>
      <item>Doris Vujnović</item>
      <item>Velimir Knežević</item>
      <item>Nataša Sinožić</item>
      <item>ZZ ZANATOPREMA - Ilonka Pavelić</item>
      <item>CROATIA OSIGURANJE d.d. Rijeka Maja Walter Vengust</item>
      <item>POREZNA UPRAVA RIJEKA Ksenija Luštica</item>
      <item>Marin Glavočić</item>
      <item>Zagrebačka banka d.d.</item>
      <item>Pave Abramović, OIB 17644082257</item>
      <item>Vinko Andrijčić, OIB 62808832719</item>
      <item>Damir Antunović, OIB 25332956727</item>
      <item>Lilijana Augustin, OIB 12365783008</item>
      <item>Gordana Azinović, OIB 12669569335</item>
      <item>Ivan Ažić, OIB 53451600492</item>
      <item>Šima Babić, OIB 70882195185</item>
      <item>Sanja Babić, OIB 95180155449</item>
      <item>Anita Balen, OIB 19746601617</item>
      <item>Marina Ban, OIB 94209878025</item>
      <item>Slobodan Banašin, OIB 61319994678</item>
      <item>Ante Banić, OIB 11612757977</item>
      <item>Josipa Barak, OIB 38292221551</item>
      <item>Ljiljana Barak, OIB 05727273308</item>
      <item>Braco Baričević, OIB 12833770553</item>
      <item>Mauricio Bastiancich, OIB 11170003706</item>
      <item>Elio Belak, OIB 96141783297</item>
      <item>Radojka Benić, OIB 28863435311</item>
      <item>Luciana Berković, OIB 52065646589</item>
      <item>Ive Bilen, OIB 49459470039</item>
      <item>Nadija Bilen-Križanec, OIB 01839519849</item>
      <item>Zdenko Bodakoš, OIB 59287542407</item>
      <item>Čedomir Borčić, OIB 79612712260</item>
      <item>Vesna Bosak, OIB 02352532521</item>
      <item>Antonija-Nada Božić, OIB 21158498114</item>
      <item>Slobodan Božić, OIB 87875241755</item>
      <item>Nedeljka Bradanović, OIB 98664836371</item>
      <item>Gordana Brašnić, OIB 62526330231</item>
      <item>Zlatan Bratina, OIB 13238933791</item>
      <item>Zoran Brdar, OIB 71042541419</item>
      <item>Klaudio Brljafa, OIB 12508836356</item>
      <item>Vladimir Brenko, OIB 59381266040</item>
      <item>Rade Bunjevac, OIB 27606476304</item>
      <item>Gordana Buratović, OIB 24902281402</item>
      <item>Ernada Burek Bećirović, OIB 05349704291</item>
      <item>Ljubomir Kremenović, OIB 37621014118</item>
      <item>Zora Butorac, OIB 49579717459</item>
      <item>Jelena Carević, OIB 69801796757</item>
      <item>Ruža Cattarinuzzi, OIB 11339522794</item>
      <item>Željko Cergnar, OIB 35358295562</item>
      <item>Ivan Cicvarić, OIB 81146351134</item>
      <item>Boris Crnić, OIB 30002265925</item>
      <item>Milka Crnković, OIB 20711617243</item>
      <item>Vitomir Csorba, OIB 72281766935</item>
      <item>Damir Cuculić, OIB 61246905397</item>
      <item>Milvana Čabrijan, OIB 76283413080</item>
      <item>Dubravka Čargonja, OIB 65205222341</item>
      <item>Marinka Čaušević, OIB 51765527840</item>
      <item>Mirjana Čulina, OIB 30425569537</item>
      <item>Jadranka Radošević, OIB 58098084042</item>
      <item>Ahmet Didić, OIB 69157716173</item>
      <item>Ljubica Doljak, OIB 74399338880</item>
      <item>Željko Domitrović, OIB 59684424075</item>
      <item>Stoja Drača, OIB 80344187440</item>
      <item>Radojka Duković, OIB 00629323636</item>
      <item>Zorana Duković, OIB 33604761859</item>
      <item>Josipa Ivanišević, OIB 90577378450</item>
      <item>Žarko Dumenčić, OIB 23948262479</item>
      <item>Mate Dundović, OIB 57071796302</item>
      <item>Vesna Dunić-bačić, OIB 14285029326</item>
      <item>Dušan Đogo, OIB 04472395355</item>
      <item>Jadranka Đukić, OIB 73857839189</item>
      <item>Mladen Galović, OIB 71438831471</item>
      <item>Jovan Eraković, OIB 44116068329</item>
      <item>Snežana Erlić, OIB 24511147332</item>
      <item>Reza Fajdiga, OIB </item>
      <item>Arnold Ferk, OIB 46687545302</item>
      <item>Anton Franki, OIB 91392221144</item>
      <item>Verica Galina, OIB 86606757275</item>
      <item>Nada Kruljac, OIB 00262142321</item>
      <item>Nedeljka Marković, OIB 08811554244</item>
      <item>Marija Kuzmić, OIB 68362654493</item>
      <item>Marica Lakić, OIB 40265061474</item>
      <item>Zorica Leber, OIB 87796106891</item>
      <item>Željka Lekić, OIB 46205160191</item>
      <item>Silvija Lerga, OIB 49268757404</item>
      <item>Vesna Lipovac, OIB 37090195603</item>
      <item>Adema Lovrić, OIB 80969742684</item>
      <item>Mira Lovrović, OIB 96737474322</item>
      <item>Vesna Lučić, OIB 48224033639</item>
      <item>Nada Ludvig, OIB 49597765707</item>
      <item>Goran Ludvig, OIB 37275663866</item>
      <item>Milan Lukanović, OIB 42349621897</item>
      <item>Miljenko Majcen, OIB 59249228585</item>
      <item>Karmen Mandekić, OIB 61211973896</item>
      <item>Sanjin Maravić, OIB 53980604218</item>
      <item>Anto Marić, OIB 02452820290</item>
      <item>Izabella Markelić, OIB 63738600676</item>
      <item>Verona Medić, OIB 91564611168</item>
      <item>Angelo Mian, OIB 48133038150</item>
      <item>Predrag Miculinić, OIB 92126825909</item>
      <item>Vladimir Miculinić, OIB 97661947761</item>
      <item>Josip Mikin, OIB 43744077288</item>
      <item>Jelka Milković, OIB 52940826733</item>
      <item>Tomislav Milković, OIB 00642791670</item>
      <item>Grozdana Milolaža, OIB 11749204362</item>
      <item>Silvana Milošević, OIB 79378866773</item>
      <item>Sonja Mohorovičić, OIB 86964509585</item>
      <item>Ljiljana Mrčela, OIB 06605812939</item>
      <item>Mladen Nakićen, OIB 06023523260</item>
      <item>Zdravka Nazalević, OIB 07883725889</item>
      <item>Ljubica Olujić, OIB 78120501901</item>
      <item>Milenka Omelić, OIB 74693554881</item>
      <item>Vlasta Murgić, OIB 77099402252</item>
      <item>Dragan Ostojić, OIB 33098989018</item>
      <item>Ružica Pašić, OIB 49103014402</item>
      <item>Igor Paulinić, OIB 62535588357</item>
      <item>Breda Rozman-Pavešić, OIB 24304794214</item>
      <item>Andrej Pavešić, OIB 92040028964</item>
      <item>Nives Pavlešić, OIB 01774727961</item>
      <item>Ante Peran, OIB 22290855207</item>
      <item>Zoran Perić, OIB 78203627439</item>
      <item>Anka Pešić, OIB 17490612378</item>
      <item>Ksenija Pešušić, OIB 04610926013</item>
      <item>Željka Petešić, OIB 59126385800</item>
      <item>Anita Petrović, OIB 85602945736</item>
      <item>Miko Petrović, OIB 99756657607</item>
      <item>Suzana Petrović, OIB 36412192494</item>
      <item>Katarina Pletikosa, OIB 89450662060</item>
      <item>Milan Popović, OIB 32596816498</item>
      <item>Mandica Pramparo, OIB 77646396086</item>
      <item>Dragan Puž, OIB 65163916827</item>
      <item>Vojislav Radalj, OIB 32561156795</item>
      <item>Kristina Radanec, OIB 14716284304</item>
      <item>Žarko Ratković, OIB 95587848976</item>
      <item>Alen Relić, OIB 64981117563</item>
      <item>Nada Roch, OIB 72951572447</item>
      <item>Alan Thomas Roško, OIB 72296414705</item>
      <item>Mirjana Rumora, OIB 66717024604</item>
      <item>Josip Sakić, OIB 27092463304</item>
      <item>Mile Sakić, OIB 20115195864</item>
      <item>Radovan Sakić, OIB 92885813505</item>
      <item>Nevenka Samaržija, OIB 84464356181</item>
      <item>Nenad Savanović, OIB 09858121880</item>
      <item>Nikolina Savanović, OIB 27098348048</item>
      <item>Ljubica Savić, OIB 20373807105</item>
      <item>Stipe Sertić, OIB 19308296726</item>
      <item>Agneza Sironić, OIB 14744860161</item>
      <item>Ružica Skoblar, OIB 01529849019</item>
      <item>Anica Smolčić, OIB 96136888761</item>
      <item>Gordana Sochor, OIB 85353512554</item>
      <item>Mara Spajić, OIB 27528905057</item>
      <item>Robert Srdoč, OIB 54178910361</item>
      <item>Liljana Stambul, OIB 98936081948</item>
      <item>Dragan Starčević, OIB 63365878139</item>
      <item>Irena Stevanović, OIB 50654589251</item>
      <item>Marijan Stipančić, OIB 04902703007</item>
      <item>Sabina Stojanović, OIB 58575038078</item>
      <item>Marija Sučić, OIB 83675547136</item>
      <item>Dušan Surina, OIB 84594362417</item>
      <item>Smilja Surina, OIB 89451405738</item>
      <item>Alojzije Šegrt, OIB 89912667867</item>
      <item>Marina Šepac, OIB 10863262949</item>
      <item>Milbert Šimanić, OIB 79002313510</item>
      <item>Marina Širola, OIB 11498027172</item>
      <item>Laura Škerl, OIB 72885473184</item>
      <item>Milica Šubat, OIB 49400942301</item>
      <item>Radmila Šušnjar, OIB 44473540227</item>
      <item>Anamarija Tabula, OIB 35786417600</item>
      <item>Margita Tomljanović, OIB 85651113494</item>
      <item>Slavica Tomljenović, OIB 02015053601</item>
      <item>Biserka Tonsa, OIB 11408620584</item>
      <item>Goran Tuk, OIB 44831804015</item>
      <item>Biserka Turk, OIB 93102214917</item>
      <item>Anita Turković Pavičić, OIB 07462652458</item>
      <item>Ines Vaci, OIB 63330674122</item>
      <item>Jasna Valušek, OIB 73904703103</item>
      <item>Diana Valzania, OIB 35190935188</item>
      <item>Dragan Vekić, OIB 12004092741</item>
      <item>Đorđo Vergić, OIB 84494659374</item>
      <item>Darko Vičić, OIB 18844074311</item>
      <item>Dušan Vidović, OIB 15243672058</item>
      <item>Anka Vignjević, OIB 30391103478</item>
      <item>Sidonija Vinter, OIB 40083585272</item>
      <item>Gordana Viskov, OIB 24241308330</item>
      <item>Mladen Vlah, OIB 48093935534</item>
      <item>Maja Volarić, OIB 28890010195</item>
      <item>Mile Vorkapić, OIB 49352047171</item>
      <item>Sonja Volf, OIB 91507573499</item>
      <item>Marko Vranić, OIB 28108087182</item>
      <item>Nevenka Vranić, OIB 58569938435</item>
      <item>Marijan Vrbos, OIB 98016224123</item>
      <item>Radmila Vučković, OIB 26237157662</item>
      <item>Izabela Vukelić, OIB 51314745688</item>
      <item>Juraj Vukelić, OIB 48880252551</item>
      <item>Ana Vukić, OIB 22067915408</item>
      <item>Marina Vuletić, OIB 28257516414</item>
      <item>Vlado Weiss, OIB 44753918180</item>
      <item>Ivanka Zaborac, OIB 23099919009</item>
      <item>Miranda Zakarija, OIB 48378552073</item>
      <item>Ivan Zec, OIB 66300701498</item>
      <item>Nadica Zednik, OIB 35144444897</item>
      <item>Ana Zlendić, OIB 02553980513</item>
      <item>Ivan Zoretić, OIB 21553001558</item>
      <item>Milka Zrnić, OIB 53792847178</item>
      <item>Boris Žic, OIB 38975138585</item>
      <item>Jasna Žic, OIB 45980904059</item>
      <item>Milan Pokmajević, OIB </item>
      <item>Jela Dobrić, OIB 80315415223</item>
      <item>Ana Grginčić, OIB 65853159676</item>
      <item>OSIMPEX - d.o.o. za unutarnju i vanjsku trgovinu, OIB 17937349035</item>
      <item>Katica Simčevski, OIB 77610299963</item>
      <item>Ilonka Pavelić</item>
      <item>Frane Trošelj, OIB 36147933178</item>
      <item>Antun Ožanić, OIB 55298672364</item>
    </izvorni_sadrzaj>
    <derivirana_varijabla naziv="DomainObject.Predmet.OstaliListFormatedOIB_1">
      <item>GRADSKA BANKA d.d.</item>
      <item>ANTUN OŽANIĆ</item>
      <item>Milan Dokmanović</item>
      <item>Nevenka Stašić</item>
      <item>Marica Dokmanović</item>
      <item>Nataša Sinožić</item>
      <item>Marica Ganić</item>
      <item>Tomislav Špalj, OIB 36408267403</item>
      <item>Marija Jurković</item>
      <item>Đuro Vograniću</item>
      <item>Franjo Kraljić</item>
      <item>Zorica Pavlović</item>
      <item>Vesna Blažek</item>
      <item>Marinko Linić, OIB 16553854565</item>
      <item>Ante Brakus</item>
      <item>Anton Kovač</item>
      <item>Radojka Iskra</item>
      <item>Karmela Špalj, OIB 91071467451</item>
      <item>Nikola Gvozden</item>
      <item>Vladimir Legac</item>
      <item>Tomislav Kremenović</item>
      <item>Alesandra Tau</item>
      <item>Engebert Weiss, OIB 31268956712</item>
      <item>Dorotea Žic, OIB 06536794478</item>
      <item>Danijela Zidarić</item>
      <item>Jadranka Polić, OIB 22162281774</item>
      <item>Katica Marković, OIB 94988362012</item>
      <item>Darinka Juričev Ivin</item>
      <item>Dubravka Čargonja</item>
      <item>Zdenka Starčević</item>
      <item>Irena Abramović</item>
      <item>Katica Krikšić</item>
      <item>Suzana Rilko, OIB 77403775998</item>
      <item>Rozalija Štokić, OIB 23924434103</item>
      <item>Mirna Kučan, OIB 47881319285</item>
      <item>Branka Frigan</item>
      <item>Bruno Vagaja, OIB 25823490850</item>
      <item>Svjetlana Reinić, OIB 05052071488</item>
      <item>Sandra Rajčić Klapan</item>
      <item>Krunoslava Rumac, OIB 90498058157</item>
      <item>Alka Volarić</item>
      <item>Doris Vujnović</item>
      <item>Velimir Knežević</item>
      <item>Nataša Sinožić</item>
      <item>ZZ ZANATOPREMA - Ilonka Pavelić</item>
      <item>CROATIA OSIGURANJE d.d. Rijeka Maja Walter Vengust</item>
      <item>POREZNA UPRAVA RIJEKA Ksenija Luštica</item>
      <item>Marin Glavočić</item>
      <item>Zagrebačka banka d.d.</item>
      <item>Pave Abramović, OIB 17644082257</item>
      <item>Vinko Andrijčić, OIB 62808832719</item>
      <item>Damir Antunović, OIB 25332956727</item>
      <item>Lilijana Augustin, OIB 12365783008</item>
      <item>Gordana Azinović, OIB 12669569335</item>
      <item>Ivan Ažić, OIB 53451600492</item>
      <item>Šima Babić, OIB 70882195185</item>
      <item>Sanja Babić, OIB 95180155449</item>
      <item>Anita Balen, OIB 19746601617</item>
      <item>Marina Ban, OIB 94209878025</item>
      <item>Slobodan Banašin, OIB 61319994678</item>
      <item>Ante Banić, OIB 11612757977</item>
      <item>Josipa Barak, OIB 38292221551</item>
      <item>Ljiljana Barak, OIB 05727273308</item>
      <item>Braco Baričević, OIB 12833770553</item>
      <item>Mauricio Bastiancich, OIB 11170003706</item>
      <item>Elio Belak, OIB 96141783297</item>
      <item>Radojka Benić, OIB 28863435311</item>
      <item>Luciana Berković, OIB 52065646589</item>
      <item>Ive Bilen, OIB 49459470039</item>
      <item>Nadija Bilen-Križanec, OIB 01839519849</item>
      <item>Zdenko Bodakoš, OIB 59287542407</item>
      <item>Čedomir Borčić, OIB 79612712260</item>
      <item>Vesna Bosak, OIB 02352532521</item>
      <item>Antonija-Nada Božić, OIB 21158498114</item>
      <item>Slobodan Božić, OIB 87875241755</item>
      <item>Nedeljka Bradanović, OIB 98664836371</item>
      <item>Gordana Brašnić, OIB 62526330231</item>
      <item>Zlatan Bratina, OIB 13238933791</item>
      <item>Zoran Brdar, OIB 71042541419</item>
      <item>Klaudio Brljafa, OIB 12508836356</item>
      <item>Vladimir Brenko, OIB 59381266040</item>
      <item>Rade Bunjevac, OIB 27606476304</item>
      <item>Gordana Buratović, OIB 24902281402</item>
      <item>Ernada Burek Bećirović, OIB 05349704291</item>
      <item>Ljubomir Kremenović, OIB 37621014118</item>
      <item>Zora Butorac, OIB 49579717459</item>
      <item>Jelena Carević, OIB 69801796757</item>
      <item>Ruža Cattarinuzzi, OIB 11339522794</item>
      <item>Željko Cergnar, OIB 35358295562</item>
      <item>Ivan Cicvarić, OIB 81146351134</item>
      <item>Boris Crnić, OIB 30002265925</item>
      <item>Milka Crnković, OIB 20711617243</item>
      <item>Vitomir Csorba, OIB 72281766935</item>
      <item>Damir Cuculić, OIB 61246905397</item>
      <item>Milvana Čabrijan, OIB 76283413080</item>
      <item>Dubravka Čargonja, OIB 65205222341</item>
      <item>Marinka Čaušević, OIB 51765527840</item>
      <item>Mirjana Čulina, OIB 30425569537</item>
      <item>Jadranka Radošević, OIB 58098084042</item>
      <item>Ahmet Didić, OIB 69157716173</item>
      <item>Ljubica Doljak, OIB 74399338880</item>
      <item>Željko Domitrović, OIB 59684424075</item>
      <item>Stoja Drača, OIB 80344187440</item>
      <item>Radojka Duković, OIB 00629323636</item>
      <item>Zorana Duković, OIB 33604761859</item>
      <item>Josipa Ivanišević, OIB 90577378450</item>
      <item>Žarko Dumenčić, OIB 23948262479</item>
      <item>Mate Dundović, OIB 57071796302</item>
      <item>Vesna Dunić-bačić, OIB 14285029326</item>
      <item>Dušan Đogo, OIB 04472395355</item>
      <item>Jadranka Đukić, OIB 73857839189</item>
      <item>Mladen Galović, OIB 71438831471</item>
      <item>Jovan Eraković, OIB 44116068329</item>
      <item>Snežana Erlić, OIB 24511147332</item>
      <item>Reza Fajdiga, OIB </item>
      <item>Arnold Ferk, OIB 46687545302</item>
      <item>Anton Franki, OIB 91392221144</item>
      <item>Verica Galina, OIB 86606757275</item>
      <item>Nada Kruljac, OIB 00262142321</item>
      <item>Nedeljka Marković, OIB 08811554244</item>
      <item>Marija Kuzmić, OIB 68362654493</item>
      <item>Marica Lakić, OIB 40265061474</item>
      <item>Zorica Leber, OIB 87796106891</item>
      <item>Željka Lekić, OIB 46205160191</item>
      <item>Silvija Lerga, OIB 49268757404</item>
      <item>Vesna Lipovac, OIB 37090195603</item>
      <item>Adema Lovrić, OIB 80969742684</item>
      <item>Mira Lovrović, OIB 96737474322</item>
      <item>Vesna Lučić, OIB 48224033639</item>
      <item>Nada Ludvig, OIB 49597765707</item>
      <item>Goran Ludvig, OIB 37275663866</item>
      <item>Milan Lukanović, OIB 42349621897</item>
      <item>Miljenko Majcen, OIB 59249228585</item>
      <item>Karmen Mandekić, OIB 61211973896</item>
      <item>Sanjin Maravić, OIB 53980604218</item>
      <item>Anto Marić, OIB 02452820290</item>
      <item>Izabella Markelić, OIB 63738600676</item>
      <item>Verona Medić, OIB 91564611168</item>
      <item>Angelo Mian, OIB 48133038150</item>
      <item>Predrag Miculinić, OIB 92126825909</item>
      <item>Vladimir Miculinić, OIB 97661947761</item>
      <item>Josip Mikin, OIB 43744077288</item>
      <item>Jelka Milković, OIB 52940826733</item>
      <item>Tomislav Milković, OIB 00642791670</item>
      <item>Grozdana Milolaža, OIB 11749204362</item>
      <item>Silvana Milošević, OIB 79378866773</item>
      <item>Sonja Mohorovičić, OIB 86964509585</item>
      <item>Ljiljana Mrčela, OIB 06605812939</item>
      <item>Mladen Nakićen, OIB 06023523260</item>
      <item>Zdravka Nazalević, OIB 07883725889</item>
      <item>Ljubica Olujić, OIB 78120501901</item>
      <item>Milenka Omelić, OIB 74693554881</item>
      <item>Vlasta Murgić, OIB 77099402252</item>
      <item>Dragan Ostojić, OIB 33098989018</item>
      <item>Ružica Pašić, OIB 49103014402</item>
      <item>Igor Paulinić, OIB 62535588357</item>
      <item>Breda Rozman-Pavešić, OIB 24304794214</item>
      <item>Andrej Pavešić, OIB 92040028964</item>
      <item>Nives Pavlešić, OIB 01774727961</item>
      <item>Ante Peran, OIB 22290855207</item>
      <item>Zoran Perić, OIB 78203627439</item>
      <item>Anka Pešić, OIB 17490612378</item>
      <item>Ksenija Pešušić, OIB 04610926013</item>
      <item>Željka Petešić, OIB 59126385800</item>
      <item>Anita Petrović, OIB 85602945736</item>
      <item>Miko Petrović, OIB 99756657607</item>
      <item>Suzana Petrović, OIB 36412192494</item>
      <item>Katarina Pletikosa, OIB 89450662060</item>
      <item>Milan Popović, OIB 32596816498</item>
      <item>Mandica Pramparo, OIB 77646396086</item>
      <item>Dragan Puž, OIB 65163916827</item>
      <item>Vojislav Radalj, OIB 32561156795</item>
      <item>Kristina Radanec, OIB 14716284304</item>
      <item>Žarko Ratković, OIB 95587848976</item>
      <item>Alen Relić, OIB 64981117563</item>
      <item>Nada Roch, OIB 72951572447</item>
      <item>Alan Thomas Roško, OIB 72296414705</item>
      <item>Mirjana Rumora, OIB 66717024604</item>
      <item>Josip Sakić, OIB 27092463304</item>
      <item>Mile Sakić, OIB 20115195864</item>
      <item>Radovan Sakić, OIB 92885813505</item>
      <item>Nevenka Samaržija, OIB 84464356181</item>
      <item>Nenad Savanović, OIB 09858121880</item>
      <item>Nikolina Savanović, OIB 27098348048</item>
      <item>Ljubica Savić, OIB 20373807105</item>
      <item>Stipe Sertić, OIB 19308296726</item>
      <item>Agneza Sironić, OIB 14744860161</item>
      <item>Ružica Skoblar, OIB 01529849019</item>
      <item>Anica Smolčić, OIB 96136888761</item>
      <item>Gordana Sochor, OIB 85353512554</item>
      <item>Mara Spajić, OIB 27528905057</item>
      <item>Robert Srdoč, OIB 54178910361</item>
      <item>Liljana Stambul, OIB 98936081948</item>
      <item>Dragan Starčević, OIB 63365878139</item>
      <item>Irena Stevanović, OIB 50654589251</item>
      <item>Marijan Stipančić, OIB 04902703007</item>
      <item>Sabina Stojanović, OIB 58575038078</item>
      <item>Marija Sučić, OIB 83675547136</item>
      <item>Dušan Surina, OIB 84594362417</item>
      <item>Smilja Surina, OIB 89451405738</item>
      <item>Alojzije Šegrt, OIB 89912667867</item>
      <item>Marina Šepac, OIB 10863262949</item>
      <item>Milbert Šimanić, OIB 79002313510</item>
      <item>Marina Širola, OIB 11498027172</item>
      <item>Laura Škerl, OIB 72885473184</item>
      <item>Milica Šubat, OIB 49400942301</item>
      <item>Radmila Šušnjar, OIB 44473540227</item>
      <item>Anamarija Tabula, OIB 35786417600</item>
      <item>Margita Tomljanović, OIB 85651113494</item>
      <item>Slavica Tomljenović, OIB 02015053601</item>
      <item>Biserka Tonsa, OIB 11408620584</item>
      <item>Goran Tuk, OIB 44831804015</item>
      <item>Biserka Turk, OIB 93102214917</item>
      <item>Anita Turković Pavičić, OIB 07462652458</item>
      <item>Ines Vaci, OIB 63330674122</item>
      <item>Jasna Valušek, OIB 73904703103</item>
      <item>Diana Valzania, OIB 35190935188</item>
      <item>Dragan Vekić, OIB 12004092741</item>
      <item>Đorđo Vergić, OIB 84494659374</item>
      <item>Darko Vičić, OIB 18844074311</item>
      <item>Dušan Vidović, OIB 15243672058</item>
      <item>Anka Vignjević, OIB 30391103478</item>
      <item>Sidonija Vinter, OIB 40083585272</item>
      <item>Gordana Viskov, OIB 24241308330</item>
      <item>Mladen Vlah, OIB 48093935534</item>
      <item>Maja Volarić, OIB 28890010195</item>
      <item>Mile Vorkapić, OIB 49352047171</item>
      <item>Sonja Volf, OIB 91507573499</item>
      <item>Marko Vranić, OIB 28108087182</item>
      <item>Nevenka Vranić, OIB 58569938435</item>
      <item>Marijan Vrbos, OIB 98016224123</item>
      <item>Radmila Vučković, OIB 26237157662</item>
      <item>Izabela Vukelić, OIB 51314745688</item>
      <item>Juraj Vukelić, OIB 48880252551</item>
      <item>Ana Vukić, OIB 22067915408</item>
      <item>Marina Vuletić, OIB 28257516414</item>
      <item>Vlado Weiss, OIB 44753918180</item>
      <item>Ivanka Zaborac, OIB 23099919009</item>
      <item>Miranda Zakarija, OIB 48378552073</item>
      <item>Ivan Zec, OIB 66300701498</item>
      <item>Nadica Zednik, OIB 35144444897</item>
      <item>Ana Zlendić, OIB 02553980513</item>
      <item>Ivan Zoretić, OIB 21553001558</item>
      <item>Milka Zrnić, OIB 53792847178</item>
      <item>Boris Žic, OIB 38975138585</item>
      <item>Jasna Žic, OIB 45980904059</item>
      <item>Milan Pokmajević, OIB </item>
      <item>Jela Dobrić, OIB 80315415223</item>
      <item>Ana Grginčić, OIB 65853159676</item>
      <item>OSIMPEX - d.o.o. za unutarnju i vanjsku trgovinu, OIB 17937349035</item>
      <item>Katica Simčevski, OIB 77610299963</item>
      <item>Ilonka Pavelić</item>
      <item>Frane Trošelj, OIB 36147933178</item>
      <item>Antun Ožanić, OIB 55298672364</item>
    </derivirana_varijabla>
  </DomainObject.Predmet.OstaliListFormatedOIB>
  <DomainObject.Predmet.OstaliListFormatedWithAdress>
    <izvorni_sadrzaj>
      <item>GRADSKA BANKA d.d., TRG ANTE STARČEVIĆA 7, 31000 Osijek</item>
      <item>ANTUN OŽANIĆ, ANDRIJE PERUČA 5, 51000 Rijeka</item>
      <item>Milan Dokmanović, Ćićarijska 45, 51000 Rijeka</item>
      <item>Nevenka Stašić, Balači 10, 51414 Ičići</item>
      <item>Marica Dokmanović, Ćićarijska 45, 51000 Rijeka</item>
      <item>Nataša Sinožić, S. Krautzeka 92c, 51000 Rijeka</item>
      <item>Marica Ganić, Podhum, 51218 Dražice</item>
      <item>Tomislav Špalj, Ružić Selo 186, 51226 Hreljin</item>
      <item>Marija Jurković, Emilija Randića 14, 51000 Rijeka</item>
      <item>Đuro Vograniću, Mate Lovraka 6, Rijeka</item>
      <item>Franjo Kraljić, Moše Albaharija 8/3, Rijeka</item>
      <item>Zorica Pavlović, Verdijeva 11, Rijeka</item>
      <item>Vesna Blažek, Zastenice, 51219 Čavle</item>
      <item>Marinko Linić, Drežničkih boraca 32, 51218 Dražice Dražice</item>
      <item>Ante Brakus, B. Bačića 22a, Rijeka</item>
      <item>Anton Kovač, Irene Tome 4, Rijeka</item>
      <item>Radojka Iskra, Crnčićeva 9, Rijeka</item>
      <item>Karmela Špalj, Ružić Selo 186, 51226 Hreljin</item>
      <item>Nikola Gvozden, Braće Stipčić 9, Rijeka</item>
      <item>Vladimir Legac, Zlobin, 51226 Hreljin</item>
      <item>Tomislav Kremenović, 51000 Rijeka</item>
      <item>Alesandra Tau, Dr Jože Grabovšeka 13, 51000 Rijeka</item>
      <item>Engebert Weiss, Ružić Selo 93, 51226 Hreljin</item>
      <item>Dorotea Žic, Švalbina 3, 51000 Rijeka</item>
      <item>Danijela Zidarić, Braće Blečića 2, Rijeka</item>
      <item>Jadranka Polić, Mavrinci 63, 51219 Čavle</item>
      <item>Katica Marković, Brig 13, 51000 Rijeka Rijeka</item>
      <item>Darinka Juričev Ivin, Zagrebačka 16, Rijeka</item>
      <item>Dubravka Čargonja, Brig 7, Rijeka</item>
      <item>Zdenka Starčević, Gušć 9, 51000 Rijeka</item>
      <item>Irena Abramović, Ratka Petrovića 15, Rijeka</item>
      <item>Katica Krikšić, Ćićarijska 11, 51000 Rijeka</item>
      <item>Suzana Rilko, Brig 71/3, 51000 Rijeka</item>
      <item>Rozalija Štokić, Pod Ohrušvom 6, 51000 Rijeka</item>
      <item>Mirna Kučan, Hreljin 29, 51226 Hreljin</item>
      <item>Branka Frigan, Pilepići 10, Rijeka</item>
      <item>Bruno Vagaja, J.P. Kamova 14/1, 51000 Rijeka</item>
      <item>Svjetlana Reinić, Tina Ujevića 2d, 51000 Rijeka</item>
      <item>Sandra Rajčić Klapan, Braće Fućak 5, Rijeka</item>
      <item>Krunoslava Rumac, Braće Fućak 5, 51000 Rijeka</item>
      <item>Alka Volarić, Verdijeva 11, Rijeka</item>
      <item>Doris Vujnović, Dolac 14, 51000 Rijeka</item>
      <item>Velimir Knežević, A.B.Šimića 50, 51000 Rijeka</item>
      <item>Nataša Sinožić, S. Krautzeka 92c, 51000 Rijeka</item>
      <item>ZZ ZANATOPREMA - Ilonka Pavelić, Vukovarska 7a, 51000 Rijeka</item>
      <item>CROATIA OSIGURANJE d.d. Rijeka Maja Walter Vengust, Korzo 35, 51000 Rijeka</item>
      <item>POREZNA UPRAVA RIJEKA Ksenija Luštica, Riva 6, 51000 Rijeka</item>
      <item>Marin Glavočić, Croatia osiguranje d.d. Filijala Korzo, Korzo 39, 51000 Rijeka</item>
      <item>Zagrebačka banka d.d., Trg bana Josipa Jelačića 10, 10000 Zagreb</item>
      <item>Pave Abramović, Dinka Šimunovića 2, 51215 Kastav</item>
      <item>Vinko Andrijčić, Draga Bašćanska 157, 51500 Krk</item>
      <item>Damir Antunović, Vitezićeva 4, 51000 Rijeka</item>
      <item>Lilijana Augustin, Šmogorska Cesta 43, 51211 Matulji</item>
      <item>Gordana Azinović, Antuna Barca 12, 51000 Rijeka</item>
      <item>Ivan Ažić, Ažić Lokva 20, 53270 Senj</item>
      <item>Šima Babić, Škurinjskih Žrtava 9, 51000 Rijeka</item>
      <item>Sanja Babić, Zdravka Kučića 9, 51000 Rijeka</item>
      <item>Anita Balen, Hahlić 19, 51000 Rijeka</item>
      <item>Marina Ban, Konjuh 2, 51218 Grobnik</item>
      <item>Slobodan Banašin, Švalbina 13, 51000 Rijeka</item>
      <item>Ante Banić, Pilepići 29, 51000 Rijeka</item>
      <item>Josipa Barak, Pod Ohrušvom 15c, 51000 Rijeka</item>
      <item>Ljiljana Barak, Rudno 21, 51215 Kastav</item>
      <item>Braco Baričević, Škrljevo 1, 51226 Škrljevo</item>
      <item>Mauricio Bastiancich, Ede Jardasa 16, 51000 Rijeka</item>
      <item>Elio Belak, Franje Čandeka 38a, 51000 Rijeka</item>
      <item>Radojka Benić, Škurinjskih Žrtava 32, 51000 Rijeka</item>
      <item>Luciana Berković, Zvonimirova 48, 51000 Rijeka</item>
      <item>Ive Bilen, Krasica 176a, 51226 Krasica</item>
      <item>Nadija Bilen-Križanec, Antuna Marčelje Viškovića 10, 51000 Rijeka</item>
      <item>Zdenko Bodakoš, Bartolovo 14, 51000 Rijeka</item>
      <item>Čedomir Borčić, Blaža Polića 4, 51000 Rijeka</item>
      <item>Vesna Bosak, Franje Račkoga 56, 51000 Rijeka</item>
      <item>Antonija-Nada Božić, Ćićarijska 8, 51000 Rijeka</item>
      <item>Slobodan Božić, Blažićevo A 31, 51000 Rijeka</item>
      <item>Nedeljka Bradanović, Škurinjskih Žrtava 5, 51000 Rijeka</item>
      <item>Gordana Brašnić, Milana Rustanbega 27, 51000 Rijeka</item>
      <item>Zlatan Bratina, Trinajstići 13, 51215 Kastav</item>
      <item>Zoran Brdar, Kačani 104, 51218 Grobnik</item>
      <item>Klaudio Brljafa, Bok 25, 51000 Rijeka</item>
      <item>Vladimir Brenko, Zvonimirova 20, 51000 Rijeka</item>
      <item>Rade Bunjevac, Donji Jugi 17, 51216 Viškovo</item>
      <item>Gordana Buratović, Antuna Dalmatina 7, 51000 Rijeka</item>
      <item>Ernada Burek Bećirović, Vukovarska 1, 51000 Rijeka</item>
      <item>Ljubomir Kremenović, Primorska 15, 10000 Zagreb</item>
      <item>Zora Butorac, Plitvička 4, 51000 Rijeka</item>
      <item>Jelena Carević, Franje Matkovića 11, 51000 Rijeka</item>
      <item>Ruža Cattarinuzzi, Giuseppea Carabina 3, 51000 Rijeka</item>
      <item>Željko Cergnar, Pod Vrh 19, 51218 Cernik</item>
      <item>Ivan Cicvarić, Ante Jakšića 9, 10000 Zagreb</item>
      <item>Boris Crnić, Kvaternikova 62b, 51000 Rijeka</item>
      <item>Milka Crnković, Tina Ujevića 35, 51000 Rijeka</item>
      <item>Vitomir Csorba, Naselje Vulkan 4, 51000 Rijeka</item>
      <item>Damir Cuculić, Kukuljanovo 24, 51227 Kukuljanovo</item>
      <item>Milvana Čabrijan, Cernik 37, 51218 Cernik</item>
      <item>Dubravka Čargonja, Brig 7, 51000 Rijeka</item>
      <item>Marinka Čaušević, Krimeja 22, 51000 Rijeka</item>
      <item>Mirjana Čulina, Drenovski put 43, 51000 Rijeka</item>
      <item>Jadranka Radošević, Saršoni 7, 51216 Saršoni</item>
      <item>Ahmet Didić, Škrljevo 176, 51226 Škrljevo</item>
      <item>Ljubica Doljak, Mavrinci 24a, 51218 Mavrinci</item>
      <item>Željko Domitrović, Škrljevo 229, 51226 Škrljevo</item>
      <item>Stoja Drača, Brdo 8, 51000 Rijeka</item>
      <item>Radojka Duković, Pavla Radića 52, 51260 Crikvenica</item>
      <item>Zorana Duković, Gršćaki 26, 47250 Gršćaki</item>
      <item>Josipa Ivanišević, Barci 85, 51244 Grižane-Belgrad</item>
      <item>Žarko Dumenčić, Vukovarska 20, 51000 Rijeka</item>
      <item>Mate Dundović, Orlići 7d, 51000 Rijeka</item>
      <item>Vesna Dunić-bačić, Cambierieva Ulica 1, 51000 Rijeka</item>
      <item>Dušan Đogo, Donji Kašić 139, 23420 Donji Kašić</item>
      <item>Jadranka Đukić, Mornarska 309, 51222 Bakar</item>
      <item>Mladen Galović, Mihanovićeva 38, 51000 Rijeka</item>
      <item>Jovan Eraković, Bezjaki 37, 51216 Marinići</item>
      <item>Snežana Erlić, Crnčićeva 7, 51000 Rijeka</item>
      <item>Reza Fajdiga, Bok 25, 51000 Rijeka</item>
      <item>Arnold Ferk, Ive Šodića 10, 51000 Kostrena</item>
      <item>Anton Franki, Brgučena 25, 51511 Omišalj</item>
      <item>Verica Galina, Štivar 7, 51215 Kastav</item>
      <item>Nada Kruljac, Bok 25, 51000 Rijeka</item>
      <item>Nedeljka Marković, Nadin 152a, 23223 Nadin</item>
      <item>Marija Kuzmić, Vrtače 86, 51216 Marčelji</item>
      <item>Marica Lakić, Jurjenići 34, 51215 Kastav</item>
      <item>Zorica Leber, Blažićevo D 23, 51000 Rijeka</item>
      <item>Željka Lekić, Braće Fućak 4, 51000 Rijeka</item>
      <item>Silvija Lerga, Ratka Petrovića 25, 51000 Rijeka</item>
      <item>Vesna Lipovac, Antuna Barca 4, 51000 Rijeka</item>
      <item>Adema Lovrić, Bošket 5, 51000 Rijeka</item>
      <item>Mira Lovrović, Bok 25, 51000 Rijeka</item>
      <item>Vesna Lučić, Kosi 81, 51216 Kosi</item>
      <item>Nada Ludvig, Slavka Krautzeka 92b, 51000 Rijeka</item>
      <item>Goran Ludvig, Zdravka Kučića 37, 51000 Rijeka</item>
      <item>Milan Lukanović, Bobovac 2, 51218 Čavle</item>
      <item>Miljenko Majcen, Ladeti 60, 51410 Poljane</item>
      <item>Karmen Mandekić, Emilija Randića 8, 51000 Rijeka</item>
      <item>Sanjin Maravić, Sveti Petar 9, 51417 Mošćenička Draga</item>
      <item>Anto Marić, Dr. Luje Naletilića Odvojak 30, 10000 Zagreb</item>
      <item>Izabella Markelić, Tkalačka 3, 51000 Rijeka</item>
      <item>Verona Medić, Drage Gervaisa 22, 51000 Rijeka</item>
      <item>Angelo Mian, Petra Jurčića 6, 51000 Rijeka</item>
      <item>Predrag Miculinić, Saverovac 2, 51218 Cernik</item>
      <item>Vladimir Miculinić, Orišji 4, 51218 Čavle</item>
      <item>Josip Mikin, Fiorella La Guardia 8, 51000 Rijeka</item>
      <item>Jelka Milković, Krasica 77c, 51226 Krasica</item>
      <item>Tomislav Milković, Draga 10c, 51216 Marinići</item>
      <item>Grozdana Milolaža, Cesta 43.istarske Divizije 12, 51415 Lovran</item>
      <item>Silvana Milošević, Osječka 14, 51000 Rijeka</item>
      <item>Sonja Mohorovičić, Jušići 112, 51213 Jurdani</item>
      <item>Ljiljana Mrčela, Ivana Gundulića 23, 32000 Vukovar</item>
      <item>Mladen Nakićen, Pulac 45, 51000 Rijeka</item>
      <item>Zdravka Nazalević, Antuna Barca 3b, 51000 Rijeka</item>
      <item>Ljubica Olujić, Blažićevo B 6, 51000 Rijeka</item>
      <item>Milenka Omelić, Emilija Randića 16, 51000 Rijeka</item>
      <item>Vlasta Murgić, Svilno 46, 51219 Čavle</item>
      <item>Dragan Ostojić, Kukuljanovo 190, 51227 Kukuljanovo</item>
      <item>Ružica Pašić, Gustava Krkleca 16, 51000 Rijeka</item>
      <item>Igor Paulinić, Franje Čandeka 23b, 51000 Rijeka</item>
      <item>Breda Rozman-Pavešić, Kukuljanovo 213a, 51227 Kukuljanovo</item>
      <item>Andrej Pavešić, Janka Polića Kamova 97, 51000 Rijeka</item>
      <item>Nives Pavlešić, Galija 30, 51500 Krk</item>
      <item>Ante Peran, Meštrovićeva 11, 51000 Rijeka</item>
      <item>Zoran Perić, Zdravka Kučića 3, 51000 Rijeka</item>
      <item>Anka Pešić, Ciottina 14, 51000 Rijeka</item>
      <item>Ksenija Pešušić, Franje Petrića 3b, 23000 Zadar</item>
      <item>Željka Petešić, Burićeva 4, 51262 Šmrika</item>
      <item>Anita Petrović, Hahlić 17, 51000 Rijeka</item>
      <item>Miko Petrović, Fiorella La Guardia 9, 51000 Rijeka</item>
      <item>Suzana Petrović, Dobriše Cesarića 3, 51000 Rijeka</item>
      <item>Katarina Pletikosa, Zorzići 69, 51216 Viškovo</item>
      <item>Milan Popović, Vrandučka 22, 10000 Zagreb</item>
      <item>Mandica Pramparo, Osječka 30, 51000 Rijeka</item>
      <item>Dragan Puž, Omladinska Ulica 8, 51410 Ičići</item>
      <item>Vojislav Radalj, Put Luskino 31, 51211 Matulji</item>
      <item>Kristina Radanec, Hreljin 288, 51226 Hreljin</item>
      <item>Žarko Ratković, Ilije Garašanina 8 E, 78000 Banja Luka</item>
      <item>Alen Relić, Crnčićeva 7/252, 51000 Rijeka</item>
      <item>Nada Roch, Pionirska 9c, 51000 Rijeka</item>
      <item>Alan Thomas Roško, Braće Pavlinića 13, 51000 Rijeka</item>
      <item>Mirjana Rumora, Dolac 8, 51000 Rijeka</item>
      <item>Josip Sakić, Čavalsko 9, 51000 Rijeka</item>
      <item>Mile Sakić, Braće Cetina 5a, 51000 Rijeka</item>
      <item>Radovan Sakić, Hahlić 19, 51000 Rijeka</item>
      <item>Nevenka Samaržija, Tizianova 1, 51000 Rijeka</item>
      <item>Nenad Savanović, Uspon Ladislava Tomee 5, 51000 Rijeka</item>
      <item>Nikolina Savanović, Uspon Ladislava Tomee 5, 51000 Rijeka</item>
      <item>Ljubica Savić, Podugrinac 14, 51250 Bribir</item>
      <item>Stipe Sertić, Petra Kružića 28, 53270 Senj</item>
      <item>Agneza Sironić, Šetalište 13.divizije 24, 51000 Rijeka</item>
      <item>Ružica Skoblar, Skoblari 45, 23233 Privlaka</item>
      <item>Anica Smolčić, Nikole Cara 1, 51000 Rijeka</item>
      <item>Gordana Sochor, Drage Gervaisa 37, 51000 Rijeka</item>
      <item>Mara Spajić, Budicinova 4, 51000 Rijeka</item>
      <item>Robert Srdoč, Žarka Pezelja 6, 51000 Kostrena</item>
      <item>Liljana Stambul, Mučići 42, 51211 Matulji</item>
      <item>Dragan Starčević, Tijani 17, 51000 Rijeka</item>
      <item>Irena Stevanović, Fiorella La Guardia 1b, 51000 Rijeka</item>
      <item>Marijan Stipančić, Zagrebačka 10, 51000 Rijeka</item>
      <item>Sabina Stojanović, Trpimirova 2, 51000 Rijeka</item>
      <item>Marija Sučić, Rastočine 6, 51000 Rijeka</item>
      <item>Dušan Surina, Antuna Barca 10a, 51000 Rijeka</item>
      <item>Smilja Surina, Mihelići 5, 51211 Matulji</item>
      <item>Alojzije Šegrt, Matije Gupca 16, 51000 Rijeka</item>
      <item>Marina Šepac, Drenovski Put 59, 51000 Rijeka</item>
      <item>Milbert Šimanić, Rubeši 133a, 51215 Kastav</item>
      <item>Marina Širola, Stane Vončine 5, 51000 Rijeka</item>
      <item>Laura Škerl, Bok 28, 51000 Rijeka</item>
      <item>Milica Šubat, Glavani 90, 51000 Kostrena</item>
      <item>Radmila Šušnjar, Hahlić 23, 51000 Rijeka</item>
      <item>Anamarija Tabula, Starci 4, 51000 Rijeka</item>
      <item>Margita Tomljanović, Paulinska 11, 53270 Senj</item>
      <item>Slavica Tomljenović, Kumičićeva 13, 51000 Rijeka</item>
      <item>Biserka Tonsa, Emilija Randića 4, 51000 Rijeka</item>
      <item>Goran Tuk, Stanka Frankovića 28, 51000 Rijeka</item>
      <item>Biserka Turk, Ciottina 12, 51000 Rijeka</item>
      <item>Anita Turković Pavičić, Pasjak 7, 51214 Šapjane</item>
      <item>Ines Vaci, Matuljska Cesta 8, 51410 Opatija</item>
      <item>Jasna Valušek, Zagrad 64, 51410 Veprinac</item>
      <item>Diana Valzania, Alessandra Manzonia 5, 51000 Rijeka</item>
      <item>Dragan Vekić, Kraška 12 A, 51000 Rijeka</item>
      <item>Đorđo Vergić, Saršoni 48, 51216 Viškovo</item>
      <item>Darko Vičić, Kvaternikova 62/III, 51000 Rijeka</item>
      <item>Dušan Vidović, Žminjska 14, 51000 Rijeka</item>
      <item>Anka Vignjević, Ulica Put Brdo 9a, 51211 Matulji</item>
      <item>Sidonija Vinter, Vinka Benca 2, 51000 Rijeka</item>
      <item>Gordana Viskov, Škurinjska Cesta 18, 51000 Rijeka</item>
      <item>Mladen Vlah, R. K. Jeretova 3, 51410 Opatija</item>
      <item>Maja Volarić, Verdijeva 11, 51000 Rijeka</item>
      <item>Mile Vorkapić, Korzo 35, 51000 Rijeka</item>
      <item>Sonja Volf, Ante Kovačića 4, 51000 Rijeka</item>
      <item>Marko Vranić, Franca Prešerna 42, 51000 Rijeka</item>
      <item>Nevenka Vranić, Hahlić 19, 51000 Rijeka</item>
      <item>Marijan Vrbos, Antuna Barca 16, 51000 Rijeka</item>
      <item>Radmila Vučković, Stupari 2/B, 51216 Viškovo</item>
      <item>Izabela Vukelić, Krasica 120c, 51226 Krasica</item>
      <item>Juraj Vukelić, Šibenska 1, 51000 Rijeka</item>
      <item>Ana Vukić, Ratka Petrovića 4, 51000 Rijeka</item>
      <item>Marina Vuletić, Krimeja 22, 51000 Rijeka</item>
      <item>Vlado Weiss, Krasica 89, 51226 Krasica</item>
      <item>Ivanka Zaborac, Slavka Krautzeka 57, 51000 Rijeka</item>
      <item>Miranda Zakarija, Čavle 199, 51218 Čavle</item>
      <item>Ivan Zec, Skrpčići 2c, 51500 Krk</item>
      <item>Nadica Zednik, Labinska 12, 51000 Rijeka</item>
      <item>Ana Zlendić, Škurinjskih Žrtava 24, 51000 Rijeka</item>
      <item>Ivan Zoretić, Zoretići 23, 51218 Dražice</item>
      <item>Milka Zrnić, Rikarda Benčića 11, 51000 Rijeka</item>
      <item>Boris Žic, Ulica Žrtava Fašizma 20, 51211 Matulji</item>
      <item>Jasna Žic, Žrtava Fašizma 15, 51000 Rijeka</item>
      <item>Milan Pokmajević, Fara 48, 51262 Kraljevica</item>
      <item>Jela Dobrić, Žarka Pezelja 4, 51000 Kostrena</item>
      <item>Ana Grginčić, Škrljevo 279, 51226 Škrljevo</item>
      <item>OSIMPEX - d.o.o. za unutarnju i vanjsku trgovinu, Europske Avenije 2, 31000 Osijek</item>
      <item>Katica Simčevski, Dolac 9, 51000 Rijeka</item>
      <item>Ilonka Pavelić, Udatnog 10, 51000 Rijeka</item>
      <item>Frane Trošelj, Ratka Petrovića 22, 51000 Rijeka</item>
      <item>Antun Ožanić, Andrije Peruča 5, 51000 Rijeka</item>
    </izvorni_sadrzaj>
    <derivirana_varijabla naziv="DomainObject.Predmet.OstaliListFormatedWithAdress_1">
      <item>GRADSKA BANKA d.d., TRG ANTE STARČEVIĆA 7, 31000 Osijek</item>
      <item>ANTUN OŽANIĆ, ANDRIJE PERUČA 5, 51000 Rijeka</item>
      <item>Milan Dokmanović, Ćićarijska 45, 51000 Rijeka</item>
      <item>Nevenka Stašić, Balači 10, 51414 Ičići</item>
      <item>Marica Dokmanović, Ćićarijska 45, 51000 Rijeka</item>
      <item>Nataša Sinožić, S. Krautzeka 92c, 51000 Rijeka</item>
      <item>Marica Ganić, Podhum, 51218 Dražice</item>
      <item>Tomislav Špalj, Ružić Selo 186, 51226 Hreljin</item>
      <item>Marija Jurković, Emilija Randića 14, 51000 Rijeka</item>
      <item>Đuro Vograniću, Mate Lovraka 6, Rijeka</item>
      <item>Franjo Kraljić, Moše Albaharija 8/3, Rijeka</item>
      <item>Zorica Pavlović, Verdijeva 11, Rijeka</item>
      <item>Vesna Blažek, Zastenice, 51219 Čavle</item>
      <item>Marinko Linić, Drežničkih boraca 32, 51218 Dražice Dražice</item>
      <item>Ante Brakus, B. Bačića 22a, Rijeka</item>
      <item>Anton Kovač, Irene Tome 4, Rijeka</item>
      <item>Radojka Iskra, Crnčićeva 9, Rijeka</item>
      <item>Karmela Špalj, Ružić Selo 186, 51226 Hreljin</item>
      <item>Nikola Gvozden, Braće Stipčić 9, Rijeka</item>
      <item>Vladimir Legac, Zlobin, 51226 Hreljin</item>
      <item>Tomislav Kremenović, 51000 Rijeka</item>
      <item>Alesandra Tau, Dr Jože Grabovšeka 13, 51000 Rijeka</item>
      <item>Engebert Weiss, Ružić Selo 93, 51226 Hreljin</item>
      <item>Dorotea Žic, Švalbina 3, 51000 Rijeka</item>
      <item>Danijela Zidarić, Braće Blečića 2, Rijeka</item>
      <item>Jadranka Polić, Mavrinci 63, 51219 Čavle</item>
      <item>Katica Marković, Brig 13, 51000 Rijeka Rijeka</item>
      <item>Darinka Juričev Ivin, Zagrebačka 16, Rijeka</item>
      <item>Dubravka Čargonja, Brig 7, Rijeka</item>
      <item>Zdenka Starčević, Gušć 9, 51000 Rijeka</item>
      <item>Irena Abramović, Ratka Petrovića 15, Rijeka</item>
      <item>Katica Krikšić, Ćićarijska 11, 51000 Rijeka</item>
      <item>Suzana Rilko, Brig 71/3, 51000 Rijeka</item>
      <item>Rozalija Štokić, Pod Ohrušvom 6, 51000 Rijeka</item>
      <item>Mirna Kučan, Hreljin 29, 51226 Hreljin</item>
      <item>Branka Frigan, Pilepići 10, Rijeka</item>
      <item>Bruno Vagaja, J.P. Kamova 14/1, 51000 Rijeka</item>
      <item>Svjetlana Reinić, Tina Ujevića 2d, 51000 Rijeka</item>
      <item>Sandra Rajčić Klapan, Braće Fućak 5, Rijeka</item>
      <item>Krunoslava Rumac, Braće Fućak 5, 51000 Rijeka</item>
      <item>Alka Volarić, Verdijeva 11, Rijeka</item>
      <item>Doris Vujnović, Dolac 14, 51000 Rijeka</item>
      <item>Velimir Knežević, A.B.Šimića 50, 51000 Rijeka</item>
      <item>Nataša Sinožić, S. Krautzeka 92c, 51000 Rijeka</item>
      <item>ZZ ZANATOPREMA - Ilonka Pavelić, Vukovarska 7a, 51000 Rijeka</item>
      <item>CROATIA OSIGURANJE d.d. Rijeka Maja Walter Vengust, Korzo 35, 51000 Rijeka</item>
      <item>POREZNA UPRAVA RIJEKA Ksenija Luštica, Riva 6, 51000 Rijeka</item>
      <item>Marin Glavočić, Croatia osiguranje d.d. Filijala Korzo, Korzo 39, 51000 Rijeka</item>
      <item>Zagrebačka banka d.d., Trg bana Josipa Jelačića 10, 10000 Zagreb</item>
      <item>Pave Abramović, Dinka Šimunovića 2, 51215 Kastav</item>
      <item>Vinko Andrijčić, Draga Bašćanska 157, 51500 Krk</item>
      <item>Damir Antunović, Vitezićeva 4, 51000 Rijeka</item>
      <item>Lilijana Augustin, Šmogorska Cesta 43, 51211 Matulji</item>
      <item>Gordana Azinović, Antuna Barca 12, 51000 Rijeka</item>
      <item>Ivan Ažić, Ažić Lokva 20, 53270 Senj</item>
      <item>Šima Babić, Škurinjskih Žrtava 9, 51000 Rijeka</item>
      <item>Sanja Babić, Zdravka Kučića 9, 51000 Rijeka</item>
      <item>Anita Balen, Hahlić 19, 51000 Rijeka</item>
      <item>Marina Ban, Konjuh 2, 51218 Grobnik</item>
      <item>Slobodan Banašin, Švalbina 13, 51000 Rijeka</item>
      <item>Ante Banić, Pilepići 29, 51000 Rijeka</item>
      <item>Josipa Barak, Pod Ohrušvom 15c, 51000 Rijeka</item>
      <item>Ljiljana Barak, Rudno 21, 51215 Kastav</item>
      <item>Braco Baričević, Škrljevo 1, 51226 Škrljevo</item>
      <item>Mauricio Bastiancich, Ede Jardasa 16, 51000 Rijeka</item>
      <item>Elio Belak, Franje Čandeka 38a, 51000 Rijeka</item>
      <item>Radojka Benić, Škurinjskih Žrtava 32, 51000 Rijeka</item>
      <item>Luciana Berković, Zvonimirova 48, 51000 Rijeka</item>
      <item>Ive Bilen, Krasica 176a, 51226 Krasica</item>
      <item>Nadija Bilen-Križanec, Antuna Marčelje Viškovića 10, 51000 Rijeka</item>
      <item>Zdenko Bodakoš, Bartolovo 14, 51000 Rijeka</item>
      <item>Čedomir Borčić, Blaža Polića 4, 51000 Rijeka</item>
      <item>Vesna Bosak, Franje Račkoga 56, 51000 Rijeka</item>
      <item>Antonija-Nada Božić, Ćićarijska 8, 51000 Rijeka</item>
      <item>Slobodan Božić, Blažićevo A 31, 51000 Rijeka</item>
      <item>Nedeljka Bradanović, Škurinjskih Žrtava 5, 51000 Rijeka</item>
      <item>Gordana Brašnić, Milana Rustanbega 27, 51000 Rijeka</item>
      <item>Zlatan Bratina, Trinajstići 13, 51215 Kastav</item>
      <item>Zoran Brdar, Kačani 104, 51218 Grobnik</item>
      <item>Klaudio Brljafa, Bok 25, 51000 Rijeka</item>
      <item>Vladimir Brenko, Zvonimirova 20, 51000 Rijeka</item>
      <item>Rade Bunjevac, Donji Jugi 17, 51216 Viškovo</item>
      <item>Gordana Buratović, Antuna Dalmatina 7, 51000 Rijeka</item>
      <item>Ernada Burek Bećirović, Vukovarska 1, 51000 Rijeka</item>
      <item>Ljubomir Kremenović, Primorska 15, 10000 Zagreb</item>
      <item>Zora Butorac, Plitvička 4, 51000 Rijeka</item>
      <item>Jelena Carević, Franje Matkovića 11, 51000 Rijeka</item>
      <item>Ruža Cattarinuzzi, Giuseppea Carabina 3, 51000 Rijeka</item>
      <item>Željko Cergnar, Pod Vrh 19, 51218 Cernik</item>
      <item>Ivan Cicvarić, Ante Jakšića 9, 10000 Zagreb</item>
      <item>Boris Crnić, Kvaternikova 62b, 51000 Rijeka</item>
      <item>Milka Crnković, Tina Ujevića 35, 51000 Rijeka</item>
      <item>Vitomir Csorba, Naselje Vulkan 4, 51000 Rijeka</item>
      <item>Damir Cuculić, Kukuljanovo 24, 51227 Kukuljanovo</item>
      <item>Milvana Čabrijan, Cernik 37, 51218 Cernik</item>
      <item>Dubravka Čargonja, Brig 7, 51000 Rijeka</item>
      <item>Marinka Čaušević, Krimeja 22, 51000 Rijeka</item>
      <item>Mirjana Čulina, Drenovski put 43, 51000 Rijeka</item>
      <item>Jadranka Radošević, Saršoni 7, 51216 Saršoni</item>
      <item>Ahmet Didić, Škrljevo 176, 51226 Škrljevo</item>
      <item>Ljubica Doljak, Mavrinci 24a, 51218 Mavrinci</item>
      <item>Željko Domitrović, Škrljevo 229, 51226 Škrljevo</item>
      <item>Stoja Drača, Brdo 8, 51000 Rijeka</item>
      <item>Radojka Duković, Pavla Radića 52, 51260 Crikvenica</item>
      <item>Zorana Duković, Gršćaki 26, 47250 Gršćaki</item>
      <item>Josipa Ivanišević, Barci 85, 51244 Grižane-Belgrad</item>
      <item>Žarko Dumenčić, Vukovarska 20, 51000 Rijeka</item>
      <item>Mate Dundović, Orlići 7d, 51000 Rijeka</item>
      <item>Vesna Dunić-bačić, Cambierieva Ulica 1, 51000 Rijeka</item>
      <item>Dušan Đogo, Donji Kašić 139, 23420 Donji Kašić</item>
      <item>Jadranka Đukić, Mornarska 309, 51222 Bakar</item>
      <item>Mladen Galović, Mihanovićeva 38, 51000 Rijeka</item>
      <item>Jovan Eraković, Bezjaki 37, 51216 Marinići</item>
      <item>Snežana Erlić, Crnčićeva 7, 51000 Rijeka</item>
      <item>Reza Fajdiga, Bok 25, 51000 Rijeka</item>
      <item>Arnold Ferk, Ive Šodića 10, 51000 Kostrena</item>
      <item>Anton Franki, Brgučena 25, 51511 Omišalj</item>
      <item>Verica Galina, Štivar 7, 51215 Kastav</item>
      <item>Nada Kruljac, Bok 25, 51000 Rijeka</item>
      <item>Nedeljka Marković, Nadin 152a, 23223 Nadin</item>
      <item>Marija Kuzmić, Vrtače 86, 51216 Marčelji</item>
      <item>Marica Lakić, Jurjenići 34, 51215 Kastav</item>
      <item>Zorica Leber, Blažićevo D 23, 51000 Rijeka</item>
      <item>Željka Lekić, Braće Fućak 4, 51000 Rijeka</item>
      <item>Silvija Lerga, Ratka Petrovića 25, 51000 Rijeka</item>
      <item>Vesna Lipovac, Antuna Barca 4, 51000 Rijeka</item>
      <item>Adema Lovrić, Bošket 5, 51000 Rijeka</item>
      <item>Mira Lovrović, Bok 25, 51000 Rijeka</item>
      <item>Vesna Lučić, Kosi 81, 51216 Kosi</item>
      <item>Nada Ludvig, Slavka Krautzeka 92b, 51000 Rijeka</item>
      <item>Goran Ludvig, Zdravka Kučića 37, 51000 Rijeka</item>
      <item>Milan Lukanović, Bobovac 2, 51218 Čavle</item>
      <item>Miljenko Majcen, Ladeti 60, 51410 Poljane</item>
      <item>Karmen Mandekić, Emilija Randića 8, 51000 Rijeka</item>
      <item>Sanjin Maravić, Sveti Petar 9, 51417 Mošćenička Draga</item>
      <item>Anto Marić, Dr. Luje Naletilića Odvojak 30, 10000 Zagreb</item>
      <item>Izabella Markelić, Tkalačka 3, 51000 Rijeka</item>
      <item>Verona Medić, Drage Gervaisa 22, 51000 Rijeka</item>
      <item>Angelo Mian, Petra Jurčića 6, 51000 Rijeka</item>
      <item>Predrag Miculinić, Saverovac 2, 51218 Cernik</item>
      <item>Vladimir Miculinić, Orišji 4, 51218 Čavle</item>
      <item>Josip Mikin, Fiorella La Guardia 8, 51000 Rijeka</item>
      <item>Jelka Milković, Krasica 77c, 51226 Krasica</item>
      <item>Tomislav Milković, Draga 10c, 51216 Marinići</item>
      <item>Grozdana Milolaža, Cesta 43.istarske Divizije 12, 51415 Lovran</item>
      <item>Silvana Milošević, Osječka 14, 51000 Rijeka</item>
      <item>Sonja Mohorovičić, Jušići 112, 51213 Jurdani</item>
      <item>Ljiljana Mrčela, Ivana Gundulića 23, 32000 Vukovar</item>
      <item>Mladen Nakićen, Pulac 45, 51000 Rijeka</item>
      <item>Zdravka Nazalević, Antuna Barca 3b, 51000 Rijeka</item>
      <item>Ljubica Olujić, Blažićevo B 6, 51000 Rijeka</item>
      <item>Milenka Omelić, Emilija Randića 16, 51000 Rijeka</item>
      <item>Vlasta Murgić, Svilno 46, 51219 Čavle</item>
      <item>Dragan Ostojić, Kukuljanovo 190, 51227 Kukuljanovo</item>
      <item>Ružica Pašić, Gustava Krkleca 16, 51000 Rijeka</item>
      <item>Igor Paulinić, Franje Čandeka 23b, 51000 Rijeka</item>
      <item>Breda Rozman-Pavešić, Kukuljanovo 213a, 51227 Kukuljanovo</item>
      <item>Andrej Pavešić, Janka Polića Kamova 97, 51000 Rijeka</item>
      <item>Nives Pavlešić, Galija 30, 51500 Krk</item>
      <item>Ante Peran, Meštrovićeva 11, 51000 Rijeka</item>
      <item>Zoran Perić, Zdravka Kučića 3, 51000 Rijeka</item>
      <item>Anka Pešić, Ciottina 14, 51000 Rijeka</item>
      <item>Ksenija Pešušić, Franje Petrića 3b, 23000 Zadar</item>
      <item>Željka Petešić, Burićeva 4, 51262 Šmrika</item>
      <item>Anita Petrović, Hahlić 17, 51000 Rijeka</item>
      <item>Miko Petrović, Fiorella La Guardia 9, 51000 Rijeka</item>
      <item>Suzana Petrović, Dobriše Cesarića 3, 51000 Rijeka</item>
      <item>Katarina Pletikosa, Zorzići 69, 51216 Viškovo</item>
      <item>Milan Popović, Vrandučka 22, 10000 Zagreb</item>
      <item>Mandica Pramparo, Osječka 30, 51000 Rijeka</item>
      <item>Dragan Puž, Omladinska Ulica 8, 51410 Ičići</item>
      <item>Vojislav Radalj, Put Luskino 31, 51211 Matulji</item>
      <item>Kristina Radanec, Hreljin 288, 51226 Hreljin</item>
      <item>Žarko Ratković, Ilije Garašanina 8 E, 78000 Banja Luka</item>
      <item>Alen Relić, Crnčićeva 7/252, 51000 Rijeka</item>
      <item>Nada Roch, Pionirska 9c, 51000 Rijeka</item>
      <item>Alan Thomas Roško, Braće Pavlinića 13, 51000 Rijeka</item>
      <item>Mirjana Rumora, Dolac 8, 51000 Rijeka</item>
      <item>Josip Sakić, Čavalsko 9, 51000 Rijeka</item>
      <item>Mile Sakić, Braće Cetina 5a, 51000 Rijeka</item>
      <item>Radovan Sakić, Hahlić 19, 51000 Rijeka</item>
      <item>Nevenka Samaržija, Tizianova 1, 51000 Rijeka</item>
      <item>Nenad Savanović, Uspon Ladislava Tomee 5, 51000 Rijeka</item>
      <item>Nikolina Savanović, Uspon Ladislava Tomee 5, 51000 Rijeka</item>
      <item>Ljubica Savić, Podugrinac 14, 51250 Bribir</item>
      <item>Stipe Sertić, Petra Kružića 28, 53270 Senj</item>
      <item>Agneza Sironić, Šetalište 13.divizije 24, 51000 Rijeka</item>
      <item>Ružica Skoblar, Skoblari 45, 23233 Privlaka</item>
      <item>Anica Smolčić, Nikole Cara 1, 51000 Rijeka</item>
      <item>Gordana Sochor, Drage Gervaisa 37, 51000 Rijeka</item>
      <item>Mara Spajić, Budicinova 4, 51000 Rijeka</item>
      <item>Robert Srdoč, Žarka Pezelja 6, 51000 Kostrena</item>
      <item>Liljana Stambul, Mučići 42, 51211 Matulji</item>
      <item>Dragan Starčević, Tijani 17, 51000 Rijeka</item>
      <item>Irena Stevanović, Fiorella La Guardia 1b, 51000 Rijeka</item>
      <item>Marijan Stipančić, Zagrebačka 10, 51000 Rijeka</item>
      <item>Sabina Stojanović, Trpimirova 2, 51000 Rijeka</item>
      <item>Marija Sučić, Rastočine 6, 51000 Rijeka</item>
      <item>Dušan Surina, Antuna Barca 10a, 51000 Rijeka</item>
      <item>Smilja Surina, Mihelići 5, 51211 Matulji</item>
      <item>Alojzije Šegrt, Matije Gupca 16, 51000 Rijeka</item>
      <item>Marina Šepac, Drenovski Put 59, 51000 Rijeka</item>
      <item>Milbert Šimanić, Rubeši 133a, 51215 Kastav</item>
      <item>Marina Širola, Stane Vončine 5, 51000 Rijeka</item>
      <item>Laura Škerl, Bok 28, 51000 Rijeka</item>
      <item>Milica Šubat, Glavani 90, 51000 Kostrena</item>
      <item>Radmila Šušnjar, Hahlić 23, 51000 Rijeka</item>
      <item>Anamarija Tabula, Starci 4, 51000 Rijeka</item>
      <item>Margita Tomljanović, Paulinska 11, 53270 Senj</item>
      <item>Slavica Tomljenović, Kumičićeva 13, 51000 Rijeka</item>
      <item>Biserka Tonsa, Emilija Randića 4, 51000 Rijeka</item>
      <item>Goran Tuk, Stanka Frankovića 28, 51000 Rijeka</item>
      <item>Biserka Turk, Ciottina 12, 51000 Rijeka</item>
      <item>Anita Turković Pavičić, Pasjak 7, 51214 Šapjane</item>
      <item>Ines Vaci, Matuljska Cesta 8, 51410 Opatija</item>
      <item>Jasna Valušek, Zagrad 64, 51410 Veprinac</item>
      <item>Diana Valzania, Alessandra Manzonia 5, 51000 Rijeka</item>
      <item>Dragan Vekić, Kraška 12 A, 51000 Rijeka</item>
      <item>Đorđo Vergić, Saršoni 48, 51216 Viškovo</item>
      <item>Darko Vičić, Kvaternikova 62/III, 51000 Rijeka</item>
      <item>Dušan Vidović, Žminjska 14, 51000 Rijeka</item>
      <item>Anka Vignjević, Ulica Put Brdo 9a, 51211 Matulji</item>
      <item>Sidonija Vinter, Vinka Benca 2, 51000 Rijeka</item>
      <item>Gordana Viskov, Škurinjska Cesta 18, 51000 Rijeka</item>
      <item>Mladen Vlah, R. K. Jeretova 3, 51410 Opatija</item>
      <item>Maja Volarić, Verdijeva 11, 51000 Rijeka</item>
      <item>Mile Vorkapić, Korzo 35, 51000 Rijeka</item>
      <item>Sonja Volf, Ante Kovačića 4, 51000 Rijeka</item>
      <item>Marko Vranić, Franca Prešerna 42, 51000 Rijeka</item>
      <item>Nevenka Vranić, Hahlić 19, 51000 Rijeka</item>
      <item>Marijan Vrbos, Antuna Barca 16, 51000 Rijeka</item>
      <item>Radmila Vučković, Stupari 2/B, 51216 Viškovo</item>
      <item>Izabela Vukelić, Krasica 120c, 51226 Krasica</item>
      <item>Juraj Vukelić, Šibenska 1, 51000 Rijeka</item>
      <item>Ana Vukić, Ratka Petrovića 4, 51000 Rijeka</item>
      <item>Marina Vuletić, Krimeja 22, 51000 Rijeka</item>
      <item>Vlado Weiss, Krasica 89, 51226 Krasica</item>
      <item>Ivanka Zaborac, Slavka Krautzeka 57, 51000 Rijeka</item>
      <item>Miranda Zakarija, Čavle 199, 51218 Čavle</item>
      <item>Ivan Zec, Skrpčići 2c, 51500 Krk</item>
      <item>Nadica Zednik, Labinska 12, 51000 Rijeka</item>
      <item>Ana Zlendić, Škurinjskih Žrtava 24, 51000 Rijeka</item>
      <item>Ivan Zoretić, Zoretići 23, 51218 Dražice</item>
      <item>Milka Zrnić, Rikarda Benčića 11, 51000 Rijeka</item>
      <item>Boris Žic, Ulica Žrtava Fašizma 20, 51211 Matulji</item>
      <item>Jasna Žic, Žrtava Fašizma 15, 51000 Rijeka</item>
      <item>Milan Pokmajević, Fara 48, 51262 Kraljevica</item>
      <item>Jela Dobrić, Žarka Pezelja 4, 51000 Kostrena</item>
      <item>Ana Grginčić, Škrljevo 279, 51226 Škrljevo</item>
      <item>OSIMPEX - d.o.o. za unutarnju i vanjsku trgovinu, Europske Avenije 2, 31000 Osijek</item>
      <item>Katica Simčevski, Dolac 9, 51000 Rijeka</item>
      <item>Ilonka Pavelić, Udatnog 10, 51000 Rijeka</item>
      <item>Frane Trošelj, Ratka Petrovića 22, 51000 Rijeka</item>
      <item>Antun Ožanić, Andrije Peruča 5, 51000 Rijeka</item>
    </derivirana_varijabla>
  </DomainObject.Predmet.OstaliListFormatedWithAdress>
  <DomainObject.Predmet.OstaliListFormatedWithAdressOIB>
    <izvorni_sadrzaj>
      <item>GRADSKA BANKA d.d., TRG ANTE STARČEVIĆA 7, 31000 Osijek</item>
      <item>ANTUN OŽANIĆ, ANDRIJE PERUČA 5, 51000 Rijeka</item>
      <item>Milan Dokmanović, Ćićarijska 45, 51000 Rijeka</item>
      <item>Nevenka Stašić, Balači 10, 51414 Ičići</item>
      <item>Marica Dokmanović, Ćićarijska 45, 51000 Rijeka</item>
      <item>Nataša Sinožić, S. Krautzeka 92c, 51000 Rijeka</item>
      <item>Marica Ganić, Podhum, 51218 Dražice</item>
      <item>Tomislav Špalj, OIB 36408267403, Ružić Selo 186, 51226 Hreljin</item>
      <item>Marija Jurković, Emilija Randića 14, 51000 Rijeka</item>
      <item>Đuro Vograniću, Mate Lovraka 6, Rijeka</item>
      <item>Franjo Kraljić, Moše Albaharija 8/3, Rijeka</item>
      <item>Zorica Pavlović, Verdijeva 11, Rijeka</item>
      <item>Vesna Blažek, Zastenice, 51219 Čavle</item>
      <item>Marinko Linić, OIB 16553854565, Drežničkih boraca 32, 51218 Dražice Dražice</item>
      <item>Ante Brakus, B. Bačića 22a, Rijeka</item>
      <item>Anton Kovač, Irene Tome 4, Rijeka</item>
      <item>Radojka Iskra, Crnčićeva 9, Rijeka</item>
      <item>Karmela Špalj, OIB 91071467451, Ružić Selo 186, 51226 Hreljin</item>
      <item>Nikola Gvozden, Braće Stipčić 9, Rijeka</item>
      <item>Vladimir Legac, Zlobin, 51226 Hreljin</item>
      <item>Tomislav Kremenović, 51000 Rijeka</item>
      <item>Alesandra Tau, Dr Jože Grabovšeka 13, 51000 Rijeka</item>
      <item>Engebert Weiss, OIB 31268956712, Ružić Selo 93, 51226 Hreljin</item>
      <item>Dorotea Žic, OIB 06536794478, Švalbina 3, 51000 Rijeka</item>
      <item>Danijela Zidarić, Braće Blečića 2, Rijeka</item>
      <item>Jadranka Polić, OIB 22162281774, Mavrinci 63, 51219 Čavle</item>
      <item>Katica Marković, OIB 94988362012, Brig 13, 51000 Rijeka Rijeka</item>
      <item>Darinka Juričev Ivin, Zagrebačka 16, Rijeka</item>
      <item>Dubravka Čargonja, Brig 7, Rijeka</item>
      <item>Zdenka Starčević, Gušć 9, 51000 Rijeka</item>
      <item>Irena Abramović, Ratka Petrovića 15, Rijeka</item>
      <item>Katica Krikšić, Ćićarijska 11, 51000 Rijeka</item>
      <item>Suzana Rilko, OIB 77403775998, Brig 71/3, 51000 Rijeka</item>
      <item>Rozalija Štokić, OIB 23924434103, Pod Ohrušvom 6, 51000 Rijeka</item>
      <item>Mirna Kučan, OIB 47881319285, Hreljin 29, 51226 Hreljin</item>
      <item>Branka Frigan, Pilepići 10, Rijeka</item>
      <item>Bruno Vagaja, OIB 25823490850, J.P. Kamova 14/1, 51000 Rijeka</item>
      <item>Svjetlana Reinić, OIB 05052071488, Tina Ujevića 2d, 51000 Rijeka</item>
      <item>Sandra Rajčić Klapan, Braće Fućak 5, Rijeka</item>
      <item>Krunoslava Rumac, OIB 90498058157, Braće Fućak 5, 51000 Rijeka</item>
      <item>Alka Volarić, Verdijeva 11, Rijeka</item>
      <item>Doris Vujnović, Dolac 14, 51000 Rijeka</item>
      <item>Velimir Knežević, A.B.Šimića 50, 51000 Rijeka</item>
      <item>Nataša Sinožić, S. Krautzeka 92c, 51000 Rijeka</item>
      <item>ZZ ZANATOPREMA - Ilonka Pavelić, Vukovarska 7a, 51000 Rijeka</item>
      <item>CROATIA OSIGURANJE d.d. Rijeka Maja Walter Vengust, Korzo 35, 51000 Rijeka</item>
      <item>POREZNA UPRAVA RIJEKA Ksenija Luštica, Riva 6, 51000 Rijeka</item>
      <item>Marin Glavočić, Croatia osiguranje d.d. Filijala Korzo, Korzo 39, 51000 Rijeka</item>
      <item>Zagrebačka banka d.d., Trg bana Josipa Jelačića 10, 10000 Zagreb</item>
      <item>Pave Abramović, OIB 17644082257, Dinka Šimunovića 2, 51215 Kastav</item>
      <item>Vinko Andrijčić, OIB 62808832719, Draga Bašćanska 157, 51500 Krk</item>
      <item>Damir Antunović, OIB 25332956727, Vitezićeva 4, 51000 Rijeka</item>
      <item>Lilijana Augustin, OIB 12365783008, Šmogorska Cesta 43, 51211 Matulji</item>
      <item>Gordana Azinović, OIB 12669569335, Antuna Barca 12, 51000 Rijeka</item>
      <item>Ivan Ažić, OIB 53451600492, Ažić Lokva 20, 53270 Senj</item>
      <item>Šima Babić, OIB 70882195185, Škurinjskih Žrtava 9, 51000 Rijeka</item>
      <item>Sanja Babić, OIB 95180155449, Zdravka Kučića 9, 51000 Rijeka</item>
      <item>Anita Balen, OIB 19746601617, Hahlić 19, 51000 Rijeka</item>
      <item>Marina Ban, OIB 94209878025, Konjuh 2, 51218 Grobnik</item>
      <item>Slobodan Banašin, OIB 61319994678, Švalbina 13, 51000 Rijeka</item>
      <item>Ante Banić, OIB 11612757977, Pilepići 29, 51000 Rijeka</item>
      <item>Josipa Barak, OIB 38292221551, Pod Ohrušvom 15c, 51000 Rijeka</item>
      <item>Ljiljana Barak, OIB 05727273308, Rudno 21, 51215 Kastav</item>
      <item>Braco Baričević, OIB 12833770553, Škrljevo 1, 51226 Škrljevo</item>
      <item>Mauricio Bastiancich, OIB 11170003706, Ede Jardasa 16, 51000 Rijeka</item>
      <item>Elio Belak, OIB 96141783297, Franje Čandeka 38a, 51000 Rijeka</item>
      <item>Radojka Benić, OIB 28863435311, Škurinjskih Žrtava 32, 51000 Rijeka</item>
      <item>Luciana Berković, OIB 52065646589, Zvonimirova 48, 51000 Rijeka</item>
      <item>Ive Bilen, OIB 49459470039, Krasica 176a, 51226 Krasica</item>
      <item>Nadija Bilen-Križanec, OIB 01839519849, Antuna Marčelje Viškovića 10, 51000 Rijeka</item>
      <item>Zdenko Bodakoš, OIB 59287542407, Bartolovo 14, 51000 Rijeka</item>
      <item>Čedomir Borčić, OIB 79612712260, Blaža Polića 4, 51000 Rijeka</item>
      <item>Vesna Bosak, OIB 02352532521, Franje Račkoga 56, 51000 Rijeka</item>
      <item>Antonija-Nada Božić, OIB 21158498114, Ćićarijska 8, 51000 Rijeka</item>
      <item>Slobodan Božić, OIB 87875241755, Blažićevo A 31, 51000 Rijeka</item>
      <item>Nedeljka Bradanović, OIB 98664836371, Škurinjskih Žrtava 5, 51000 Rijeka</item>
      <item>Gordana Brašnić, OIB 62526330231, Milana Rustanbega 27, 51000 Rijeka</item>
      <item>Zlatan Bratina, OIB 13238933791, Trinajstići 13, 51215 Kastav</item>
      <item>Zoran Brdar, OIB 71042541419, Kačani 104, 51218 Grobnik</item>
      <item>Klaudio Brljafa, OIB 12508836356, Bok 25, 51000 Rijeka</item>
      <item>Vladimir Brenko, OIB 59381266040, Zvonimirova 20, 51000 Rijeka</item>
      <item>Rade Bunjevac, OIB 27606476304, Donji Jugi 17, 51216 Viškovo</item>
      <item>Gordana Buratović, OIB 24902281402, Antuna Dalmatina 7, 51000 Rijeka</item>
      <item>Ernada Burek Bećirović, OIB 05349704291, Vukovarska 1, 51000 Rijeka</item>
      <item>Ljubomir Kremenović, OIB 37621014118, Primorska 15, 10000 Zagreb</item>
      <item>Zora Butorac, OIB 49579717459, Plitvička 4, 51000 Rijeka</item>
      <item>Jelena Carević, OIB 69801796757, Franje Matkovića 11, 51000 Rijeka</item>
      <item>Ruža Cattarinuzzi, OIB 11339522794, Giuseppea Carabina 3, 51000 Rijeka</item>
      <item>Željko Cergnar, OIB 35358295562, Pod Vrh 19, 51218 Cernik</item>
      <item>Ivan Cicvarić, OIB 81146351134, Ante Jakšića 9, 10000 Zagreb</item>
      <item>Boris Crnić, OIB 30002265925, Kvaternikova 62b, 51000 Rijeka</item>
      <item>Milka Crnković, OIB 20711617243, Tina Ujevića 35, 51000 Rijeka</item>
      <item>Vitomir Csorba, OIB 72281766935, Naselje Vulkan 4, 51000 Rijeka</item>
      <item>Damir Cuculić, OIB 61246905397, Kukuljanovo 24, 51227 Kukuljanovo</item>
      <item>Milvana Čabrijan, OIB 76283413080, Cernik 37, 51218 Cernik</item>
      <item>Dubravka Čargonja, OIB 65205222341, Brig 7, 51000 Rijeka</item>
      <item>Marinka Čaušević, OIB 51765527840, Krimeja 22, 51000 Rijeka</item>
      <item>Mirjana Čulina, OIB 30425569537, Drenovski put 43, 51000 Rijeka</item>
      <item>Jadranka Radošević, OIB 58098084042, Saršoni 7, 51216 Saršoni</item>
      <item>Ahmet Didić, OIB 69157716173, Škrljevo 176, 51226 Škrljevo</item>
      <item>Ljubica Doljak, OIB 74399338880, Mavrinci 24a, 51218 Mavrinci</item>
      <item>Željko Domitrović, OIB 59684424075, Škrljevo 229, 51226 Škrljevo</item>
      <item>Stoja Drača, OIB 80344187440, Brdo 8, 51000 Rijeka</item>
      <item>Radojka Duković, OIB 00629323636, Pavla Radića 52, 51260 Crikvenica</item>
      <item>Zorana Duković, OIB 33604761859, Gršćaki 26, 47250 Gršćaki</item>
      <item>Josipa Ivanišević, OIB 90577378450, Barci 85, 51244 Grižane-Belgrad</item>
      <item>Žarko Dumenčić, OIB 23948262479, Vukovarska 20, 51000 Rijeka</item>
      <item>Mate Dundović, OIB 57071796302, Orlići 7d, 51000 Rijeka</item>
      <item>Vesna Dunić-bačić, OIB 14285029326, Cambierieva Ulica 1, 51000 Rijeka</item>
      <item>Dušan Đogo, OIB 04472395355, Donji Kašić 139, 23420 Donji Kašić</item>
      <item>Jadranka Đukić, OIB 73857839189, Mornarska 309, 51222 Bakar</item>
      <item>Mladen Galović, OIB 71438831471, Mihanovićeva 38, 51000 Rijeka</item>
      <item>Jovan Eraković, OIB 44116068329, Bezjaki 37, 51216 Marinići</item>
      <item>Snežana Erlić, OIB 24511147332, Crnčićeva 7, 51000 Rijeka</item>
      <item>Reza Fajdiga, OIB , Bok 25, 51000 Rijeka</item>
      <item>Arnold Ferk, OIB 46687545302, Ive Šodića 10, 51000 Kostrena</item>
      <item>Anton Franki, OIB 91392221144, Brgučena 25, 51511 Omišalj</item>
      <item>Verica Galina, OIB 86606757275, Štivar 7, 51215 Kastav</item>
      <item>Nada Kruljac, OIB 00262142321, Bok 25, 51000 Rijeka</item>
      <item>Nedeljka Marković, OIB 08811554244, Nadin 152a, 23223 Nadin</item>
      <item>Marija Kuzmić, OIB 68362654493, Vrtače 86, 51216 Marčelji</item>
      <item>Marica Lakić, OIB 40265061474, Jurjenići 34, 51215 Kastav</item>
      <item>Zorica Leber, OIB 87796106891, Blažićevo D 23, 51000 Rijeka</item>
      <item>Željka Lekić, OIB 46205160191, Braće Fućak 4, 51000 Rijeka</item>
      <item>Silvija Lerga, OIB 49268757404, Ratka Petrovića 25, 51000 Rijeka</item>
      <item>Vesna Lipovac, OIB 37090195603, Antuna Barca 4, 51000 Rijeka</item>
      <item>Adema Lovrić, OIB 80969742684, Bošket 5, 51000 Rijeka</item>
      <item>Mira Lovrović, OIB 96737474322, Bok 25, 51000 Rijeka</item>
      <item>Vesna Lučić, OIB 48224033639, Kosi 81, 51216 Kosi</item>
      <item>Nada Ludvig, OIB 49597765707, Slavka Krautzeka 92b, 51000 Rijeka</item>
      <item>Goran Ludvig, OIB 37275663866, Zdravka Kučića 37, 51000 Rijeka</item>
      <item>Milan Lukanović, OIB 42349621897, Bobovac 2, 51218 Čavle</item>
      <item>Miljenko Majcen, OIB 59249228585, Ladeti 60, 51410 Poljane</item>
      <item>Karmen Mandekić, OIB 61211973896, Emilija Randića 8, 51000 Rijeka</item>
      <item>Sanjin Maravić, OIB 53980604218, Sveti Petar 9, 51417 Mošćenička Draga</item>
      <item>Anto Marić, OIB 02452820290, Dr. Luje Naletilića Odvojak 30, 10000 Zagreb</item>
      <item>Izabella Markelić, OIB 63738600676, Tkalačka 3, 51000 Rijeka</item>
      <item>Verona Medić, OIB 91564611168, Drage Gervaisa 22, 51000 Rijeka</item>
      <item>Angelo Mian, OIB 48133038150, Petra Jurčića 6, 51000 Rijeka</item>
      <item>Predrag Miculinić, OIB 92126825909, Saverovac 2, 51218 Cernik</item>
      <item>Vladimir Miculinić, OIB 97661947761, Orišji 4, 51218 Čavle</item>
      <item>Josip Mikin, OIB 43744077288, Fiorella La Guardia 8, 51000 Rijeka</item>
      <item>Jelka Milković, OIB 52940826733, Krasica 77c, 51226 Krasica</item>
      <item>Tomislav Milković, OIB 00642791670, Draga 10c, 51216 Marinići</item>
      <item>Grozdana Milolaža, OIB 11749204362, Cesta 43.istarske Divizije 12, 51415 Lovran</item>
      <item>Silvana Milošević, OIB 79378866773, Osječka 14, 51000 Rijeka</item>
      <item>Sonja Mohorovičić, OIB 86964509585, Jušići 112, 51213 Jurdani</item>
      <item>Ljiljana Mrčela, OIB 06605812939, Ivana Gundulića 23, 32000 Vukovar</item>
      <item>Mladen Nakićen, OIB 06023523260, Pulac 45, 51000 Rijeka</item>
      <item>Zdravka Nazalević, OIB 07883725889, Antuna Barca 3b, 51000 Rijeka</item>
      <item>Ljubica Olujić, OIB 78120501901, Blažićevo B 6, 51000 Rijeka</item>
      <item>Milenka Omelić, OIB 74693554881, Emilija Randića 16, 51000 Rijeka</item>
      <item>Vlasta Murgić, OIB 77099402252, Svilno 46, 51219 Čavle</item>
      <item>Dragan Ostojić, OIB 33098989018, Kukuljanovo 190, 51227 Kukuljanovo</item>
      <item>Ružica Pašić, OIB 49103014402, Gustava Krkleca 16, 51000 Rijeka</item>
      <item>Igor Paulinić, OIB 62535588357, Franje Čandeka 23b, 51000 Rijeka</item>
      <item>Breda Rozman-Pavešić, OIB 24304794214, Kukuljanovo 213a, 51227 Kukuljanovo</item>
      <item>Andrej Pavešić, OIB 92040028964, Janka Polića Kamova 97, 51000 Rijeka</item>
      <item>Nives Pavlešić, OIB 01774727961, Galija 30, 51500 Krk</item>
      <item>Ante Peran, OIB 22290855207, Meštrovićeva 11, 51000 Rijeka</item>
      <item>Zoran Perić, OIB 78203627439, Zdravka Kučića 3, 51000 Rijeka</item>
      <item>Anka Pešić, OIB 17490612378, Ciottina 14, 51000 Rijeka</item>
      <item>Ksenija Pešušić, OIB 04610926013, Franje Petrića 3b, 23000 Zadar</item>
      <item>Željka Petešić, OIB 59126385800, Burićeva 4, 51262 Šmrika</item>
      <item>Anita Petrović, OIB 85602945736, Hahlić 17, 51000 Rijeka</item>
      <item>Miko Petrović, OIB 99756657607, Fiorella La Guardia 9, 51000 Rijeka</item>
      <item>Suzana Petrović, OIB 36412192494, Dobriše Cesarića 3, 51000 Rijeka</item>
      <item>Katarina Pletikosa, OIB 89450662060, Zorzići 69, 51216 Viškovo</item>
      <item>Milan Popović, OIB 32596816498, Vrandučka 22, 10000 Zagreb</item>
      <item>Mandica Pramparo, OIB 77646396086, Osječka 30, 51000 Rijeka</item>
      <item>Dragan Puž, OIB 65163916827, Omladinska Ulica 8, 51410 Ičići</item>
      <item>Vojislav Radalj, OIB 32561156795, Put Luskino 31, 51211 Matulji</item>
      <item>Kristina Radanec, OIB 14716284304, Hreljin 288, 51226 Hreljin</item>
      <item>Žarko Ratković, OIB 95587848976, Ilije Garašanina 8 E, 78000 Banja Luka</item>
      <item>Alen Relić, OIB 64981117563, Crnčićeva 7/252, 51000 Rijeka</item>
      <item>Nada Roch, OIB 72951572447, Pionirska 9c, 51000 Rijeka</item>
      <item>Alan Thomas Roško, OIB 72296414705, Braće Pavlinića 13, 51000 Rijeka</item>
      <item>Mirjana Rumora, OIB 66717024604, Dolac 8, 51000 Rijeka</item>
      <item>Josip Sakić, OIB 27092463304, Čavalsko 9, 51000 Rijeka</item>
      <item>Mile Sakić, OIB 20115195864, Braće Cetina 5a, 51000 Rijeka</item>
      <item>Radovan Sakić, OIB 92885813505, Hahlić 19, 51000 Rijeka</item>
      <item>Nevenka Samaržija, OIB 84464356181, Tizianova 1, 51000 Rijeka</item>
      <item>Nenad Savanović, OIB 09858121880, Uspon Ladislava Tomee 5, 51000 Rijeka</item>
      <item>Nikolina Savanović, OIB 27098348048, Uspon Ladislava Tomee 5, 51000 Rijeka</item>
      <item>Ljubica Savić, OIB 20373807105, Podugrinac 14, 51250 Bribir</item>
      <item>Stipe Sertić, OIB 19308296726, Petra Kružića 28, 53270 Senj</item>
      <item>Agneza Sironić, OIB 14744860161, Šetalište 13.divizije 24, 51000 Rijeka</item>
      <item>Ružica Skoblar, OIB 01529849019, Skoblari 45, 23233 Privlaka</item>
      <item>Anica Smolčić, OIB 96136888761, Nikole Cara 1, 51000 Rijeka</item>
      <item>Gordana Sochor, OIB 85353512554, Drage Gervaisa 37, 51000 Rijeka</item>
      <item>Mara Spajić, OIB 27528905057, Budicinova 4, 51000 Rijeka</item>
      <item>Robert Srdoč, OIB 54178910361, Žarka Pezelja 6, 51000 Kostrena</item>
      <item>Liljana Stambul, OIB 98936081948, Mučići 42, 51211 Matulji</item>
      <item>Dragan Starčević, OIB 63365878139, Tijani 17, 51000 Rijeka</item>
      <item>Irena Stevanović, OIB 50654589251, Fiorella La Guardia 1b, 51000 Rijeka</item>
      <item>Marijan Stipančić, OIB 04902703007, Zagrebačka 10, 51000 Rijeka</item>
      <item>Sabina Stojanović, OIB 58575038078, Trpimirova 2, 51000 Rijeka</item>
      <item>Marija Sučić, OIB 83675547136, Rastočine 6, 51000 Rijeka</item>
      <item>Dušan Surina, OIB 84594362417, Antuna Barca 10a, 51000 Rijeka</item>
      <item>Smilja Surina, OIB 89451405738, Mihelići 5, 51211 Matulji</item>
      <item>Alojzije Šegrt, OIB 89912667867, Matije Gupca 16, 51000 Rijeka</item>
      <item>Marina Šepac, OIB 10863262949, Drenovski Put 59, 51000 Rijeka</item>
      <item>Milbert Šimanić, OIB 79002313510, Rubeši 133a, 51215 Kastav</item>
      <item>Marina Širola, OIB 11498027172, Stane Vončine 5, 51000 Rijeka</item>
      <item>Laura Škerl, OIB 72885473184, Bok 28, 51000 Rijeka</item>
      <item>Milica Šubat, OIB 49400942301, Glavani 90, 51000 Kostrena</item>
      <item>Radmila Šušnjar, OIB 44473540227, Hahlić 23, 51000 Rijeka</item>
      <item>Anamarija Tabula, OIB 35786417600, Starci 4, 51000 Rijeka</item>
      <item>Margita Tomljanović, OIB 85651113494, Paulinska 11, 53270 Senj</item>
      <item>Slavica Tomljenović, OIB 02015053601, Kumičićeva 13, 51000 Rijeka</item>
      <item>Biserka Tonsa, OIB 11408620584, Emilija Randića 4, 51000 Rijeka</item>
      <item>Goran Tuk, OIB 44831804015, Stanka Frankovića 28, 51000 Rijeka</item>
      <item>Biserka Turk, OIB 93102214917, Ciottina 12, 51000 Rijeka</item>
      <item>Anita Turković Pavičić, OIB 07462652458, Pasjak 7, 51214 Šapjane</item>
      <item>Ines Vaci, OIB 63330674122, Matuljska Cesta 8, 51410 Opatija</item>
      <item>Jasna Valušek, OIB 73904703103, Zagrad 64, 51410 Veprinac</item>
      <item>Diana Valzania, OIB 35190935188, Alessandra Manzonia 5, 51000 Rijeka</item>
      <item>Dragan Vekić, OIB 12004092741, Kraška 12 A, 51000 Rijeka</item>
      <item>Đorđo Vergić, OIB 84494659374, Saršoni 48, 51216 Viškovo</item>
      <item>Darko Vičić, OIB 18844074311, Kvaternikova 62/III, 51000 Rijeka</item>
      <item>Dušan Vidović, OIB 15243672058, Žminjska 14, 51000 Rijeka</item>
      <item>Anka Vignjević, OIB 30391103478, Ulica Put Brdo 9a, 51211 Matulji</item>
      <item>Sidonija Vinter, OIB 40083585272, Vinka Benca 2, 51000 Rijeka</item>
      <item>Gordana Viskov, OIB 24241308330, Škurinjska Cesta 18, 51000 Rijeka</item>
      <item>Mladen Vlah, OIB 48093935534, R. K. Jeretova 3, 51410 Opatija</item>
      <item>Maja Volarić, OIB 28890010195, Verdijeva 11, 51000 Rijeka</item>
      <item>Mile Vorkapić, OIB 49352047171, Korzo 35, 51000 Rijeka</item>
      <item>Sonja Volf, OIB 91507573499, Ante Kovačića 4, 51000 Rijeka</item>
      <item>Marko Vranić, OIB 28108087182, Franca Prešerna 42, 51000 Rijeka</item>
      <item>Nevenka Vranić, OIB 58569938435, Hahlić 19, 51000 Rijeka</item>
      <item>Marijan Vrbos, OIB 98016224123, Antuna Barca 16, 51000 Rijeka</item>
      <item>Radmila Vučković, OIB 26237157662, Stupari 2/B, 51216 Viškovo</item>
      <item>Izabela Vukelić, OIB 51314745688, Krasica 120c, 51226 Krasica</item>
      <item>Juraj Vukelić, OIB 48880252551, Šibenska 1, 51000 Rijeka</item>
      <item>Ana Vukić, OIB 22067915408, Ratka Petrovića 4, 51000 Rijeka</item>
      <item>Marina Vuletić, OIB 28257516414, Krimeja 22, 51000 Rijeka</item>
      <item>Vlado Weiss, OIB 44753918180, Krasica 89, 51226 Krasica</item>
      <item>Ivanka Zaborac, OIB 23099919009, Slavka Krautzeka 57, 51000 Rijeka</item>
      <item>Miranda Zakarija, OIB 48378552073, Čavle 199, 51218 Čavle</item>
      <item>Ivan Zec, OIB 66300701498, Skrpčići 2c, 51500 Krk</item>
      <item>Nadica Zednik, OIB 35144444897, Labinska 12, 51000 Rijeka</item>
      <item>Ana Zlendić, OIB 02553980513, Škurinjskih Žrtava 24, 51000 Rijeka</item>
      <item>Ivan Zoretić, OIB 21553001558, Zoretići 23, 51218 Dražice</item>
      <item>Milka Zrnić, OIB 53792847178, Rikarda Benčića 11, 51000 Rijeka</item>
      <item>Boris Žic, OIB 38975138585, Ulica Žrtava Fašizma 20, 51211 Matulji</item>
      <item>Jasna Žic, OIB 45980904059, Žrtava Fašizma 15, 51000 Rijeka</item>
      <item>Milan Pokmajević, OIB , Fara 48, 51262 Kraljevica</item>
      <item>Jela Dobrić, OIB 80315415223, Žarka Pezelja 4, 51000 Kostrena</item>
      <item>Ana Grginčić, OIB 65853159676, Škrljevo 279, 51226 Škrljevo</item>
      <item>OSIMPEX - d.o.o. za unutarnju i vanjsku trgovinu, OIB 17937349035, Europske Avenije 2, 31000 Osijek</item>
      <item>Katica Simčevski, OIB 77610299963, Dolac 9, 51000 Rijeka</item>
      <item>Ilonka Pavelić, Udatnog 10, 51000 Rijeka</item>
      <item>Frane Trošelj, OIB 36147933178, Ratka Petrovića 22, 51000 Rijeka</item>
      <item>Antun Ožanić, OIB 55298672364, Andrije Peruča 5, 51000 Rijeka</item>
    </izvorni_sadrzaj>
    <derivirana_varijabla naziv="DomainObject.Predmet.OstaliListFormatedWithAdressOIB_1">
      <item>GRADSKA BANKA d.d., TRG ANTE STARČEVIĆA 7, 31000 Osijek</item>
      <item>ANTUN OŽANIĆ, ANDRIJE PERUČA 5, 51000 Rijeka</item>
      <item>Milan Dokmanović, Ćićarijska 45, 51000 Rijeka</item>
      <item>Nevenka Stašić, Balači 10, 51414 Ičići</item>
      <item>Marica Dokmanović, Ćićarijska 45, 51000 Rijeka</item>
      <item>Nataša Sinožić, S. Krautzeka 92c, 51000 Rijeka</item>
      <item>Marica Ganić, Podhum, 51218 Dražice</item>
      <item>Tomislav Špalj, OIB 36408267403, Ružić Selo 186, 51226 Hreljin</item>
      <item>Marija Jurković, Emilija Randića 14, 51000 Rijeka</item>
      <item>Đuro Vograniću, Mate Lovraka 6, Rijeka</item>
      <item>Franjo Kraljić, Moše Albaharija 8/3, Rijeka</item>
      <item>Zorica Pavlović, Verdijeva 11, Rijeka</item>
      <item>Vesna Blažek, Zastenice, 51219 Čavle</item>
      <item>Marinko Linić, OIB 16553854565, Drežničkih boraca 32, 51218 Dražice Dražice</item>
      <item>Ante Brakus, B. Bačića 22a, Rijeka</item>
      <item>Anton Kovač, Irene Tome 4, Rijeka</item>
      <item>Radojka Iskra, Crnčićeva 9, Rijeka</item>
      <item>Karmela Špalj, OIB 91071467451, Ružić Selo 186, 51226 Hreljin</item>
      <item>Nikola Gvozden, Braće Stipčić 9, Rijeka</item>
      <item>Vladimir Legac, Zlobin, 51226 Hreljin</item>
      <item>Tomislav Kremenović, 51000 Rijeka</item>
      <item>Alesandra Tau, Dr Jože Grabovšeka 13, 51000 Rijeka</item>
      <item>Engebert Weiss, OIB 31268956712, Ružić Selo 93, 51226 Hreljin</item>
      <item>Dorotea Žic, OIB 06536794478, Švalbina 3, 51000 Rijeka</item>
      <item>Danijela Zidarić, Braće Blečića 2, Rijeka</item>
      <item>Jadranka Polić, OIB 22162281774, Mavrinci 63, 51219 Čavle</item>
      <item>Katica Marković, OIB 94988362012, Brig 13, 51000 Rijeka Rijeka</item>
      <item>Darinka Juričev Ivin, Zagrebačka 16, Rijeka</item>
      <item>Dubravka Čargonja, Brig 7, Rijeka</item>
      <item>Zdenka Starčević, Gušć 9, 51000 Rijeka</item>
      <item>Irena Abramović, Ratka Petrovića 15, Rijeka</item>
      <item>Katica Krikšić, Ćićarijska 11, 51000 Rijeka</item>
      <item>Suzana Rilko, OIB 77403775998, Brig 71/3, 51000 Rijeka</item>
      <item>Rozalija Štokić, OIB 23924434103, Pod Ohrušvom 6, 51000 Rijeka</item>
      <item>Mirna Kučan, OIB 47881319285, Hreljin 29, 51226 Hreljin</item>
      <item>Branka Frigan, Pilepići 10, Rijeka</item>
      <item>Bruno Vagaja, OIB 25823490850, J.P. Kamova 14/1, 51000 Rijeka</item>
      <item>Svjetlana Reinić, OIB 05052071488, Tina Ujevića 2d, 51000 Rijeka</item>
      <item>Sandra Rajčić Klapan, Braće Fućak 5, Rijeka</item>
      <item>Krunoslava Rumac, OIB 90498058157, Braće Fućak 5, 51000 Rijeka</item>
      <item>Alka Volarić, Verdijeva 11, Rijeka</item>
      <item>Doris Vujnović, Dolac 14, 51000 Rijeka</item>
      <item>Velimir Knežević, A.B.Šimića 50, 51000 Rijeka</item>
      <item>Nataša Sinožić, S. Krautzeka 92c, 51000 Rijeka</item>
      <item>ZZ ZANATOPREMA - Ilonka Pavelić, Vukovarska 7a, 51000 Rijeka</item>
      <item>CROATIA OSIGURANJE d.d. Rijeka Maja Walter Vengust, Korzo 35, 51000 Rijeka</item>
      <item>POREZNA UPRAVA RIJEKA Ksenija Luštica, Riva 6, 51000 Rijeka</item>
      <item>Marin Glavočić, Croatia osiguranje d.d. Filijala Korzo, Korzo 39, 51000 Rijeka</item>
      <item>Zagrebačka banka d.d., Trg bana Josipa Jelačića 10, 10000 Zagreb</item>
      <item>Pave Abramović, OIB 17644082257, Dinka Šimunovića 2, 51215 Kastav</item>
      <item>Vinko Andrijčić, OIB 62808832719, Draga Bašćanska 157, 51500 Krk</item>
      <item>Damir Antunović, OIB 25332956727, Vitezićeva 4, 51000 Rijeka</item>
      <item>Lilijana Augustin, OIB 12365783008, Šmogorska Cesta 43, 51211 Matulji</item>
      <item>Gordana Azinović, OIB 12669569335, Antuna Barca 12, 51000 Rijeka</item>
      <item>Ivan Ažić, OIB 53451600492, Ažić Lokva 20, 53270 Senj</item>
      <item>Šima Babić, OIB 70882195185, Škurinjskih Žrtava 9, 51000 Rijeka</item>
      <item>Sanja Babić, OIB 95180155449, Zdravka Kučića 9, 51000 Rijeka</item>
      <item>Anita Balen, OIB 19746601617, Hahlić 19, 51000 Rijeka</item>
      <item>Marina Ban, OIB 94209878025, Konjuh 2, 51218 Grobnik</item>
      <item>Slobodan Banašin, OIB 61319994678, Švalbina 13, 51000 Rijeka</item>
      <item>Ante Banić, OIB 11612757977, Pilepići 29, 51000 Rijeka</item>
      <item>Josipa Barak, OIB 38292221551, Pod Ohrušvom 15c, 51000 Rijeka</item>
      <item>Ljiljana Barak, OIB 05727273308, Rudno 21, 51215 Kastav</item>
      <item>Braco Baričević, OIB 12833770553, Škrljevo 1, 51226 Škrljevo</item>
      <item>Mauricio Bastiancich, OIB 11170003706, Ede Jardasa 16, 51000 Rijeka</item>
      <item>Elio Belak, OIB 96141783297, Franje Čandeka 38a, 51000 Rijeka</item>
      <item>Radojka Benić, OIB 28863435311, Škurinjskih Žrtava 32, 51000 Rijeka</item>
      <item>Luciana Berković, OIB 52065646589, Zvonimirova 48, 51000 Rijeka</item>
      <item>Ive Bilen, OIB 49459470039, Krasica 176a, 51226 Krasica</item>
      <item>Nadija Bilen-Križanec, OIB 01839519849, Antuna Marčelje Viškovića 10, 51000 Rijeka</item>
      <item>Zdenko Bodakoš, OIB 59287542407, Bartolovo 14, 51000 Rijeka</item>
      <item>Čedomir Borčić, OIB 79612712260, Blaža Polića 4, 51000 Rijeka</item>
      <item>Vesna Bosak, OIB 02352532521, Franje Račkoga 56, 51000 Rijeka</item>
      <item>Antonija-Nada Božić, OIB 21158498114, Ćićarijska 8, 51000 Rijeka</item>
      <item>Slobodan Božić, OIB 87875241755, Blažićevo A 31, 51000 Rijeka</item>
      <item>Nedeljka Bradanović, OIB 98664836371, Škurinjskih Žrtava 5, 51000 Rijeka</item>
      <item>Gordana Brašnić, OIB 62526330231, Milana Rustanbega 27, 51000 Rijeka</item>
      <item>Zlatan Bratina, OIB 13238933791, Trinajstići 13, 51215 Kastav</item>
      <item>Zoran Brdar, OIB 71042541419, Kačani 104, 51218 Grobnik</item>
      <item>Klaudio Brljafa, OIB 12508836356, Bok 25, 51000 Rijeka</item>
      <item>Vladimir Brenko, OIB 59381266040, Zvonimirova 20, 51000 Rijeka</item>
      <item>Rade Bunjevac, OIB 27606476304, Donji Jugi 17, 51216 Viškovo</item>
      <item>Gordana Buratović, OIB 24902281402, Antuna Dalmatina 7, 51000 Rijeka</item>
      <item>Ernada Burek Bećirović, OIB 05349704291, Vukovarska 1, 51000 Rijeka</item>
      <item>Ljubomir Kremenović, OIB 37621014118, Primorska 15, 10000 Zagreb</item>
      <item>Zora Butorac, OIB 49579717459, Plitvička 4, 51000 Rijeka</item>
      <item>Jelena Carević, OIB 69801796757, Franje Matkovića 11, 51000 Rijeka</item>
      <item>Ruža Cattarinuzzi, OIB 11339522794, Giuseppea Carabina 3, 51000 Rijeka</item>
      <item>Željko Cergnar, OIB 35358295562, Pod Vrh 19, 51218 Cernik</item>
      <item>Ivan Cicvarić, OIB 81146351134, Ante Jakšića 9, 10000 Zagreb</item>
      <item>Boris Crnić, OIB 30002265925, Kvaternikova 62b, 51000 Rijeka</item>
      <item>Milka Crnković, OIB 20711617243, Tina Ujevića 35, 51000 Rijeka</item>
      <item>Vitomir Csorba, OIB 72281766935, Naselje Vulkan 4, 51000 Rijeka</item>
      <item>Damir Cuculić, OIB 61246905397, Kukuljanovo 24, 51227 Kukuljanovo</item>
      <item>Milvana Čabrijan, OIB 76283413080, Cernik 37, 51218 Cernik</item>
      <item>Dubravka Čargonja, OIB 65205222341, Brig 7, 51000 Rijeka</item>
      <item>Marinka Čaušević, OIB 51765527840, Krimeja 22, 51000 Rijeka</item>
      <item>Mirjana Čulina, OIB 30425569537, Drenovski put 43, 51000 Rijeka</item>
      <item>Jadranka Radošević, OIB 58098084042, Saršoni 7, 51216 Saršoni</item>
      <item>Ahmet Didić, OIB 69157716173, Škrljevo 176, 51226 Škrljevo</item>
      <item>Ljubica Doljak, OIB 74399338880, Mavrinci 24a, 51218 Mavrinci</item>
      <item>Željko Domitrović, OIB 59684424075, Škrljevo 229, 51226 Škrljevo</item>
      <item>Stoja Drača, OIB 80344187440, Brdo 8, 51000 Rijeka</item>
      <item>Radojka Duković, OIB 00629323636, Pavla Radića 52, 51260 Crikvenica</item>
      <item>Zorana Duković, OIB 33604761859, Gršćaki 26, 47250 Gršćaki</item>
      <item>Josipa Ivanišević, OIB 90577378450, Barci 85, 51244 Grižane-Belgrad</item>
      <item>Žarko Dumenčić, OIB 23948262479, Vukovarska 20, 51000 Rijeka</item>
      <item>Mate Dundović, OIB 57071796302, Orlići 7d, 51000 Rijeka</item>
      <item>Vesna Dunić-bačić, OIB 14285029326, Cambierieva Ulica 1, 51000 Rijeka</item>
      <item>Dušan Đogo, OIB 04472395355, Donji Kašić 139, 23420 Donji Kašić</item>
      <item>Jadranka Đukić, OIB 73857839189, Mornarska 309, 51222 Bakar</item>
      <item>Mladen Galović, OIB 71438831471, Mihanovićeva 38, 51000 Rijeka</item>
      <item>Jovan Eraković, OIB 44116068329, Bezjaki 37, 51216 Marinići</item>
      <item>Snežana Erlić, OIB 24511147332, Crnčićeva 7, 51000 Rijeka</item>
      <item>Reza Fajdiga, OIB , Bok 25, 51000 Rijeka</item>
      <item>Arnold Ferk, OIB 46687545302, Ive Šodića 10, 51000 Kostrena</item>
      <item>Anton Franki, OIB 91392221144, Brgučena 25, 51511 Omišalj</item>
      <item>Verica Galina, OIB 86606757275, Štivar 7, 51215 Kastav</item>
      <item>Nada Kruljac, OIB 00262142321, Bok 25, 51000 Rijeka</item>
      <item>Nedeljka Marković, OIB 08811554244, Nadin 152a, 23223 Nadin</item>
      <item>Marija Kuzmić, OIB 68362654493, Vrtače 86, 51216 Marčelji</item>
      <item>Marica Lakić, OIB 40265061474, Jurjenići 34, 51215 Kastav</item>
      <item>Zorica Leber, OIB 87796106891, Blažićevo D 23, 51000 Rijeka</item>
      <item>Željka Lekić, OIB 46205160191, Braće Fućak 4, 51000 Rijeka</item>
      <item>Silvija Lerga, OIB 49268757404, Ratka Petrovića 25, 51000 Rijeka</item>
      <item>Vesna Lipovac, OIB 37090195603, Antuna Barca 4, 51000 Rijeka</item>
      <item>Adema Lovrić, OIB 80969742684, Bošket 5, 51000 Rijeka</item>
      <item>Mira Lovrović, OIB 96737474322, Bok 25, 51000 Rijeka</item>
      <item>Vesna Lučić, OIB 48224033639, Kosi 81, 51216 Kosi</item>
      <item>Nada Ludvig, OIB 49597765707, Slavka Krautzeka 92b, 51000 Rijeka</item>
      <item>Goran Ludvig, OIB 37275663866, Zdravka Kučića 37, 51000 Rijeka</item>
      <item>Milan Lukanović, OIB 42349621897, Bobovac 2, 51218 Čavle</item>
      <item>Miljenko Majcen, OIB 59249228585, Ladeti 60, 51410 Poljane</item>
      <item>Karmen Mandekić, OIB 61211973896, Emilija Randića 8, 51000 Rijeka</item>
      <item>Sanjin Maravić, OIB 53980604218, Sveti Petar 9, 51417 Mošćenička Draga</item>
      <item>Anto Marić, OIB 02452820290, Dr. Luje Naletilića Odvojak 30, 10000 Zagreb</item>
      <item>Izabella Markelić, OIB 63738600676, Tkalačka 3, 51000 Rijeka</item>
      <item>Verona Medić, OIB 91564611168, Drage Gervaisa 22, 51000 Rijeka</item>
      <item>Angelo Mian, OIB 48133038150, Petra Jurčića 6, 51000 Rijeka</item>
      <item>Predrag Miculinić, OIB 92126825909, Saverovac 2, 51218 Cernik</item>
      <item>Vladimir Miculinić, OIB 97661947761, Orišji 4, 51218 Čavle</item>
      <item>Josip Mikin, OIB 43744077288, Fiorella La Guardia 8, 51000 Rijeka</item>
      <item>Jelka Milković, OIB 52940826733, Krasica 77c, 51226 Krasica</item>
      <item>Tomislav Milković, OIB 00642791670, Draga 10c, 51216 Marinići</item>
      <item>Grozdana Milolaža, OIB 11749204362, Cesta 43.istarske Divizije 12, 51415 Lovran</item>
      <item>Silvana Milošević, OIB 79378866773, Osječka 14, 51000 Rijeka</item>
      <item>Sonja Mohorovičić, OIB 86964509585, Jušići 112, 51213 Jurdani</item>
      <item>Ljiljana Mrčela, OIB 06605812939, Ivana Gundulića 23, 32000 Vukovar</item>
      <item>Mladen Nakićen, OIB 06023523260, Pulac 45, 51000 Rijeka</item>
      <item>Zdravka Nazalević, OIB 07883725889, Antuna Barca 3b, 51000 Rijeka</item>
      <item>Ljubica Olujić, OIB 78120501901, Blažićevo B 6, 51000 Rijeka</item>
      <item>Milenka Omelić, OIB 74693554881, Emilija Randića 16, 51000 Rijeka</item>
      <item>Vlasta Murgić, OIB 77099402252, Svilno 46, 51219 Čavle</item>
      <item>Dragan Ostojić, OIB 33098989018, Kukuljanovo 190, 51227 Kukuljanovo</item>
      <item>Ružica Pašić, OIB 49103014402, Gustava Krkleca 16, 51000 Rijeka</item>
      <item>Igor Paulinić, OIB 62535588357, Franje Čandeka 23b, 51000 Rijeka</item>
      <item>Breda Rozman-Pavešić, OIB 24304794214, Kukuljanovo 213a, 51227 Kukuljanovo</item>
      <item>Andrej Pavešić, OIB 92040028964, Janka Polića Kamova 97, 51000 Rijeka</item>
      <item>Nives Pavlešić, OIB 01774727961, Galija 30, 51500 Krk</item>
      <item>Ante Peran, OIB 22290855207, Meštrovićeva 11, 51000 Rijeka</item>
      <item>Zoran Perić, OIB 78203627439, Zdravka Kučića 3, 51000 Rijeka</item>
      <item>Anka Pešić, OIB 17490612378, Ciottina 14, 51000 Rijeka</item>
      <item>Ksenija Pešušić, OIB 04610926013, Franje Petrića 3b, 23000 Zadar</item>
      <item>Željka Petešić, OIB 59126385800, Burićeva 4, 51262 Šmrika</item>
      <item>Anita Petrović, OIB 85602945736, Hahlić 17, 51000 Rijeka</item>
      <item>Miko Petrović, OIB 99756657607, Fiorella La Guardia 9, 51000 Rijeka</item>
      <item>Suzana Petrović, OIB 36412192494, Dobriše Cesarića 3, 51000 Rijeka</item>
      <item>Katarina Pletikosa, OIB 89450662060, Zorzići 69, 51216 Viškovo</item>
      <item>Milan Popović, OIB 32596816498, Vrandučka 22, 10000 Zagreb</item>
      <item>Mandica Pramparo, OIB 77646396086, Osječka 30, 51000 Rijeka</item>
      <item>Dragan Puž, OIB 65163916827, Omladinska Ulica 8, 51410 Ičići</item>
      <item>Vojislav Radalj, OIB 32561156795, Put Luskino 31, 51211 Matulji</item>
      <item>Kristina Radanec, OIB 14716284304, Hreljin 288, 51226 Hreljin</item>
      <item>Žarko Ratković, OIB 95587848976, Ilije Garašanina 8 E, 78000 Banja Luka</item>
      <item>Alen Relić, OIB 64981117563, Crnčićeva 7/252, 51000 Rijeka</item>
      <item>Nada Roch, OIB 72951572447, Pionirska 9c, 51000 Rijeka</item>
      <item>Alan Thomas Roško, OIB 72296414705, Braće Pavlinića 13, 51000 Rijeka</item>
      <item>Mirjana Rumora, OIB 66717024604, Dolac 8, 51000 Rijeka</item>
      <item>Josip Sakić, OIB 27092463304, Čavalsko 9, 51000 Rijeka</item>
      <item>Mile Sakić, OIB 20115195864, Braće Cetina 5a, 51000 Rijeka</item>
      <item>Radovan Sakić, OIB 92885813505, Hahlić 19, 51000 Rijeka</item>
      <item>Nevenka Samaržija, OIB 84464356181, Tizianova 1, 51000 Rijeka</item>
      <item>Nenad Savanović, OIB 09858121880, Uspon Ladislava Tomee 5, 51000 Rijeka</item>
      <item>Nikolina Savanović, OIB 27098348048, Uspon Ladislava Tomee 5, 51000 Rijeka</item>
      <item>Ljubica Savić, OIB 20373807105, Podugrinac 14, 51250 Bribir</item>
      <item>Stipe Sertić, OIB 19308296726, Petra Kružića 28, 53270 Senj</item>
      <item>Agneza Sironić, OIB 14744860161, Šetalište 13.divizije 24, 51000 Rijeka</item>
      <item>Ružica Skoblar, OIB 01529849019, Skoblari 45, 23233 Privlaka</item>
      <item>Anica Smolčić, OIB 96136888761, Nikole Cara 1, 51000 Rijeka</item>
      <item>Gordana Sochor, OIB 85353512554, Drage Gervaisa 37, 51000 Rijeka</item>
      <item>Mara Spajić, OIB 27528905057, Budicinova 4, 51000 Rijeka</item>
      <item>Robert Srdoč, OIB 54178910361, Žarka Pezelja 6, 51000 Kostrena</item>
      <item>Liljana Stambul, OIB 98936081948, Mučići 42, 51211 Matulji</item>
      <item>Dragan Starčević, OIB 63365878139, Tijani 17, 51000 Rijeka</item>
      <item>Irena Stevanović, OIB 50654589251, Fiorella La Guardia 1b, 51000 Rijeka</item>
      <item>Marijan Stipančić, OIB 04902703007, Zagrebačka 10, 51000 Rijeka</item>
      <item>Sabina Stojanović, OIB 58575038078, Trpimirova 2, 51000 Rijeka</item>
      <item>Marija Sučić, OIB 83675547136, Rastočine 6, 51000 Rijeka</item>
      <item>Dušan Surina, OIB 84594362417, Antuna Barca 10a, 51000 Rijeka</item>
      <item>Smilja Surina, OIB 89451405738, Mihelići 5, 51211 Matulji</item>
      <item>Alojzije Šegrt, OIB 89912667867, Matije Gupca 16, 51000 Rijeka</item>
      <item>Marina Šepac, OIB 10863262949, Drenovski Put 59, 51000 Rijeka</item>
      <item>Milbert Šimanić, OIB 79002313510, Rubeši 133a, 51215 Kastav</item>
      <item>Marina Širola, OIB 11498027172, Stane Vončine 5, 51000 Rijeka</item>
      <item>Laura Škerl, OIB 72885473184, Bok 28, 51000 Rijeka</item>
      <item>Milica Šubat, OIB 49400942301, Glavani 90, 51000 Kostrena</item>
      <item>Radmila Šušnjar, OIB 44473540227, Hahlić 23, 51000 Rijeka</item>
      <item>Anamarija Tabula, OIB 35786417600, Starci 4, 51000 Rijeka</item>
      <item>Margita Tomljanović, OIB 85651113494, Paulinska 11, 53270 Senj</item>
      <item>Slavica Tomljenović, OIB 02015053601, Kumičićeva 13, 51000 Rijeka</item>
      <item>Biserka Tonsa, OIB 11408620584, Emilija Randića 4, 51000 Rijeka</item>
      <item>Goran Tuk, OIB 44831804015, Stanka Frankovića 28, 51000 Rijeka</item>
      <item>Biserka Turk, OIB 93102214917, Ciottina 12, 51000 Rijeka</item>
      <item>Anita Turković Pavičić, OIB 07462652458, Pasjak 7, 51214 Šapjane</item>
      <item>Ines Vaci, OIB 63330674122, Matuljska Cesta 8, 51410 Opatija</item>
      <item>Jasna Valušek, OIB 73904703103, Zagrad 64, 51410 Veprinac</item>
      <item>Diana Valzania, OIB 35190935188, Alessandra Manzonia 5, 51000 Rijeka</item>
      <item>Dragan Vekić, OIB 12004092741, Kraška 12 A, 51000 Rijeka</item>
      <item>Đorđo Vergić, OIB 84494659374, Saršoni 48, 51216 Viškovo</item>
      <item>Darko Vičić, OIB 18844074311, Kvaternikova 62/III, 51000 Rijeka</item>
      <item>Dušan Vidović, OIB 15243672058, Žminjska 14, 51000 Rijeka</item>
      <item>Anka Vignjević, OIB 30391103478, Ulica Put Brdo 9a, 51211 Matulji</item>
      <item>Sidonija Vinter, OIB 40083585272, Vinka Benca 2, 51000 Rijeka</item>
      <item>Gordana Viskov, OIB 24241308330, Škurinjska Cesta 18, 51000 Rijeka</item>
      <item>Mladen Vlah, OIB 48093935534, R. K. Jeretova 3, 51410 Opatija</item>
      <item>Maja Volarić, OIB 28890010195, Verdijeva 11, 51000 Rijeka</item>
      <item>Mile Vorkapić, OIB 49352047171, Korzo 35, 51000 Rijeka</item>
      <item>Sonja Volf, OIB 91507573499, Ante Kovačića 4, 51000 Rijeka</item>
      <item>Marko Vranić, OIB 28108087182, Franca Prešerna 42, 51000 Rijeka</item>
      <item>Nevenka Vranić, OIB 58569938435, Hahlić 19, 51000 Rijeka</item>
      <item>Marijan Vrbos, OIB 98016224123, Antuna Barca 16, 51000 Rijeka</item>
      <item>Radmila Vučković, OIB 26237157662, Stupari 2/B, 51216 Viškovo</item>
      <item>Izabela Vukelić, OIB 51314745688, Krasica 120c, 51226 Krasica</item>
      <item>Juraj Vukelić, OIB 48880252551, Šibenska 1, 51000 Rijeka</item>
      <item>Ana Vukić, OIB 22067915408, Ratka Petrovića 4, 51000 Rijeka</item>
      <item>Marina Vuletić, OIB 28257516414, Krimeja 22, 51000 Rijeka</item>
      <item>Vlado Weiss, OIB 44753918180, Krasica 89, 51226 Krasica</item>
      <item>Ivanka Zaborac, OIB 23099919009, Slavka Krautzeka 57, 51000 Rijeka</item>
      <item>Miranda Zakarija, OIB 48378552073, Čavle 199, 51218 Čavle</item>
      <item>Ivan Zec, OIB 66300701498, Skrpčići 2c, 51500 Krk</item>
      <item>Nadica Zednik, OIB 35144444897, Labinska 12, 51000 Rijeka</item>
      <item>Ana Zlendić, OIB 02553980513, Škurinjskih Žrtava 24, 51000 Rijeka</item>
      <item>Ivan Zoretić, OIB 21553001558, Zoretići 23, 51218 Dražice</item>
      <item>Milka Zrnić, OIB 53792847178, Rikarda Benčića 11, 51000 Rijeka</item>
      <item>Boris Žic, OIB 38975138585, Ulica Žrtava Fašizma 20, 51211 Matulji</item>
      <item>Jasna Žic, OIB 45980904059, Žrtava Fašizma 15, 51000 Rijeka</item>
      <item>Milan Pokmajević, OIB , Fara 48, 51262 Kraljevica</item>
      <item>Jela Dobrić, OIB 80315415223, Žarka Pezelja 4, 51000 Kostrena</item>
      <item>Ana Grginčić, OIB 65853159676, Škrljevo 279, 51226 Škrljevo</item>
      <item>OSIMPEX - d.o.o. za unutarnju i vanjsku trgovinu, OIB 17937349035, Europske Avenije 2, 31000 Osijek</item>
      <item>Katica Simčevski, OIB 77610299963, Dolac 9, 51000 Rijeka</item>
      <item>Ilonka Pavelić, Udatnog 10, 51000 Rijeka</item>
      <item>Frane Trošelj, OIB 36147933178, Ratka Petrovića 22, 51000 Rijeka</item>
      <item>Antun Ožanić, OIB 55298672364, Andrije Peruča 5, 51000 Rijeka</item>
    </derivirana_varijabla>
  </DomainObject.Predmet.OstaliListFormatedWithAdressOIB>
  <DomainObject.Predmet.OstaliListNazivFormated>
    <izvorni_sadrzaj>
      <item>GRADSKA BANKA d.d.</item>
      <item>ANTUN OŽANIĆ</item>
      <item>Milan Dokmanović</item>
      <item>Nevenka Stašić</item>
      <item>Marica Dokmanović</item>
      <item>Nataša Sinožić</item>
      <item>Marica Ganić</item>
      <item>Tomislav Špalj</item>
      <item>Marija Jurković</item>
      <item>Đuro Vograniću</item>
      <item>Franjo Kraljić</item>
      <item>Zorica Pavlović</item>
      <item>Vesna Blažek</item>
      <item>Marinko Linić</item>
      <item>Ante Brakus</item>
      <item>Anton Kovač</item>
      <item>Radojka Iskra</item>
      <item>Karmela Špalj</item>
      <item>Nikola Gvozden</item>
      <item>Vladimir Legac</item>
      <item>Tomislav Kremenović</item>
      <item>Alesandra Tau</item>
      <item>Engebert Weiss</item>
      <item>Dorotea Žic</item>
      <item>Danijela Zidarić</item>
      <item>Jadranka Polić</item>
      <item>Katica Marković</item>
      <item>Darinka Juričev Ivin</item>
      <item>Dubravka Čargonja</item>
      <item>Zdenka Starčević</item>
      <item>Irena Abramović</item>
      <item>Katica Krikšić</item>
      <item>Suzana Rilko</item>
      <item>Rozalija Štokić</item>
      <item>Mirna Kučan</item>
      <item>Branka Frigan</item>
      <item>Bruno Vagaja</item>
      <item>Svjetlana Reinić</item>
      <item>Sandra Rajčić Klapan</item>
      <item>Krunoslava Rumac</item>
      <item>Alka Volarić</item>
      <item>Doris Vujnović</item>
      <item>Velimir Knežević</item>
      <item>Nataša Sinožić</item>
      <item>ZZ ZANATOPREMA - Ilonka Pavelić</item>
      <item>CROATIA OSIGURANJE d.d. Rijeka Maja Walter Vengust</item>
      <item>POREZNA UPRAVA RIJEKA Ksenija Luštica</item>
      <item>Marin Glavočić</item>
      <item>Zagrebačka banka d.d.</item>
      <item>Pave Abramović</item>
      <item>Vinko Andrijčić</item>
      <item>Damir Antunović</item>
      <item>Lilijana Augustin</item>
      <item>Gordana Azinović</item>
      <item>Ivan Ažić</item>
      <item>Šima Babić</item>
      <item>Sanja Babić</item>
      <item>Anita Balen</item>
      <item>Marina Ban</item>
      <item>Slobodan Banašin</item>
      <item>Ante Banić</item>
      <item>Josipa Barak</item>
      <item>Ljiljana Barak</item>
      <item>Braco Baričević</item>
      <item>Mauricio Bastiancich</item>
      <item>Elio Belak</item>
      <item>Radojka Benić</item>
      <item>Luciana Berković</item>
      <item>Ive Bilen</item>
      <item>Nadija Bilen-Križanec</item>
      <item>Zdenko Bodakoš</item>
      <item>Čedomir Borčić</item>
      <item>Vesna Bosak</item>
      <item>Antonija-Nada Božić</item>
      <item>Slobodan Božić</item>
      <item>Nedeljka Bradanović</item>
      <item>Gordana Brašnić</item>
      <item>Zlatan Bratina</item>
      <item>Zoran Brdar</item>
      <item>Klaudio Brljafa</item>
      <item>Vladimir Brenko</item>
      <item>Rade Bunjevac</item>
      <item>Gordana Buratović</item>
      <item>Ernada Burek Bećirović</item>
      <item>Ljubomir Kremenović</item>
      <item>Zora Butorac</item>
      <item>Jelena Carević</item>
      <item>Ruža Cattarinuzzi</item>
      <item>Željko Cergnar</item>
      <item>Ivan Cicvarić</item>
      <item>Boris Crnić</item>
      <item>Milka Crnković</item>
      <item>Vitomir Csorba</item>
      <item>Damir Cuculić</item>
      <item>Milvana Čabrijan</item>
      <item>Dubravka Čargonja</item>
      <item>Marinka Čaušević</item>
      <item>Mirjana Čulina</item>
      <item>Jadranka Radošević</item>
      <item>Ahmet Didić</item>
      <item>Ljubica Doljak</item>
      <item>Željko Domitrović</item>
      <item>Stoja Drača</item>
      <item>Radojka Duković</item>
      <item>Zorana Duković</item>
      <item>Josipa Ivanišević</item>
      <item>Žarko Dumenčić</item>
      <item>Mate Dundović</item>
      <item>Vesna Dunić-bačić</item>
      <item>Dušan Đogo</item>
      <item>Jadranka Đukić</item>
      <item>Mladen Galović</item>
      <item>Jovan Eraković</item>
      <item>Snežana Erlić</item>
      <item>Reza Fajdiga</item>
      <item>Arnold Ferk</item>
      <item>Anton Franki</item>
      <item>Verica Galina</item>
      <item>Nada Kruljac</item>
      <item>Nedeljka Marković</item>
      <item>Marija Kuzmić</item>
      <item>Marica Lakić</item>
      <item>Zorica Leber</item>
      <item>Željka Lekić</item>
      <item>Silvija Lerga</item>
      <item>Vesna Lipovac</item>
      <item>Adema Lovrić</item>
      <item>Mira Lovrović</item>
      <item>Vesna Lučić</item>
      <item>Nada Ludvig</item>
      <item>Goran Ludvig</item>
      <item>Milan Lukanović</item>
      <item>Miljenko Majcen</item>
      <item>Karmen Mandekić</item>
      <item>Sanjin Maravić</item>
      <item>Anto Marić</item>
      <item>Izabella Markelić</item>
      <item>Verona Medić</item>
      <item>Angelo Mian</item>
      <item>Predrag Miculinić</item>
      <item>Vladimir Miculinić</item>
      <item>Josip Mikin</item>
      <item>Jelka Milković</item>
      <item>Tomislav Milković</item>
      <item>Grozdana Milolaža</item>
      <item>Silvana Milošević</item>
      <item>Sonja Mohorovičić</item>
      <item>Ljiljana Mrčela</item>
      <item>Mladen Nakićen</item>
      <item>Zdravka Nazalević</item>
      <item>Ljubica Olujić</item>
      <item>Milenka Omelić</item>
      <item>Vlasta Murgić</item>
      <item>Dragan Ostojić</item>
      <item>Ružica Pašić</item>
      <item>Igor Paulinić</item>
      <item>Breda Rozman-Pavešić</item>
      <item>Andrej Pavešić</item>
      <item>Nives Pavlešić</item>
      <item>Ante Peran</item>
      <item>Zoran Perić</item>
      <item>Anka Pešić</item>
      <item>Ksenija Pešušić</item>
      <item>Željka Petešić</item>
      <item>Anita Petrović</item>
      <item>Miko Petrović</item>
      <item>Suzana Petrović</item>
      <item>Katarina Pletikosa</item>
      <item>Milan Popović</item>
      <item>Mandica Pramparo</item>
      <item>Dragan Puž</item>
      <item>Vojislav Radalj</item>
      <item>Kristina Radanec</item>
      <item>Žarko Ratković</item>
      <item>Alen Relić</item>
      <item>Nada Roch</item>
      <item>Alan Thomas Roško</item>
      <item>Mirjana Rumora</item>
      <item>Josip Sakić</item>
      <item>Mile Sakić</item>
      <item>Radovan Sakić</item>
      <item>Nevenka Samaržija</item>
      <item>Nenad Savanović</item>
      <item>Nikolina Savanović</item>
      <item>Ljubica Savić</item>
      <item>Stipe Sertić</item>
      <item>Agneza Sironić</item>
      <item>Ružica Skoblar</item>
      <item>Anica Smolčić</item>
      <item>Gordana Sochor</item>
      <item>Mara Spajić</item>
      <item>Robert Srdoč</item>
      <item>Liljana Stambul</item>
      <item>Dragan Starčević</item>
      <item>Irena Stevanović</item>
      <item>Marijan Stipančić</item>
      <item>Sabina Stojanović</item>
      <item>Marija Sučić</item>
      <item>Dušan Surina</item>
      <item>Smilja Surina</item>
      <item>Alojzije Šegrt</item>
      <item>Marina Šepac</item>
      <item>Milbert Šimanić</item>
      <item>Marina Širola</item>
      <item>Laura Škerl</item>
      <item>Milica Šubat</item>
      <item>Radmila Šušnjar</item>
      <item>Anamarija Tabula</item>
      <item>Margita Tomljanović</item>
      <item>Slavica Tomljenović</item>
      <item>Biserka Tonsa</item>
      <item>Goran Tuk</item>
      <item>Biserka Turk</item>
      <item>Anita Turković Pavičić</item>
      <item>Ines Vaci</item>
      <item>Jasna Valušek</item>
      <item>Diana Valzania</item>
      <item>Dragan Vekić</item>
      <item>Đorđo Vergić</item>
      <item>Darko Vičić</item>
      <item>Dušan Vidović</item>
      <item>Anka Vignjević</item>
      <item>Sidonija Vinter</item>
      <item>Gordana Viskov</item>
      <item>Mladen Vlah</item>
      <item>Maja Volarić</item>
      <item>Mile Vorkapić</item>
      <item>Sonja Volf</item>
      <item>Marko Vranić</item>
      <item>Nevenka Vranić</item>
      <item>Marijan Vrbos</item>
      <item>Radmila Vučković</item>
      <item>Izabela Vukelić</item>
      <item>Juraj Vukelić</item>
      <item>Ana Vukić</item>
      <item>Marina Vuletić</item>
      <item>Vlado Weiss</item>
      <item>Ivanka Zaborac</item>
      <item>Miranda Zakarija</item>
      <item>Ivan Zec</item>
      <item>Nadica Zednik</item>
      <item>Ana Zlendić</item>
      <item>Ivan Zoretić</item>
      <item>Milka Zrnić</item>
      <item>Boris Žic</item>
      <item>Jasna Žic</item>
      <item>Milan Pokmajević</item>
      <item>Jela Dobrić</item>
      <item>Ana Grginčić</item>
      <item>OSIMPEX - d.o.o. za unutarnju i vanjsku trgovinu</item>
      <item>Katica Simčevski</item>
      <item>Ilonka Pavelić</item>
      <item>Frane Trošelj</item>
      <item>Antun Ožanić</item>
    </izvorni_sadrzaj>
    <derivirana_varijabla naziv="DomainObject.Predmet.OstaliListNazivFormated_1">
      <item>GRADSKA BANKA d.d.</item>
      <item>ANTUN OŽANIĆ</item>
      <item>Milan Dokmanović</item>
      <item>Nevenka Stašić</item>
      <item>Marica Dokmanović</item>
      <item>Nataša Sinožić</item>
      <item>Marica Ganić</item>
      <item>Tomislav Špalj</item>
      <item>Marija Jurković</item>
      <item>Đuro Vograniću</item>
      <item>Franjo Kraljić</item>
      <item>Zorica Pavlović</item>
      <item>Vesna Blažek</item>
      <item>Marinko Linić</item>
      <item>Ante Brakus</item>
      <item>Anton Kovač</item>
      <item>Radojka Iskra</item>
      <item>Karmela Špalj</item>
      <item>Nikola Gvozden</item>
      <item>Vladimir Legac</item>
      <item>Tomislav Kremenović</item>
      <item>Alesandra Tau</item>
      <item>Engebert Weiss</item>
      <item>Dorotea Žic</item>
      <item>Danijela Zidarić</item>
      <item>Jadranka Polić</item>
      <item>Katica Marković</item>
      <item>Darinka Juričev Ivin</item>
      <item>Dubravka Čargonja</item>
      <item>Zdenka Starčević</item>
      <item>Irena Abramović</item>
      <item>Katica Krikšić</item>
      <item>Suzana Rilko</item>
      <item>Rozalija Štokić</item>
      <item>Mirna Kučan</item>
      <item>Branka Frigan</item>
      <item>Bruno Vagaja</item>
      <item>Svjetlana Reinić</item>
      <item>Sandra Rajčić Klapan</item>
      <item>Krunoslava Rumac</item>
      <item>Alka Volarić</item>
      <item>Doris Vujnović</item>
      <item>Velimir Knežević</item>
      <item>Nataša Sinožić</item>
      <item>ZZ ZANATOPREMA - Ilonka Pavelić</item>
      <item>CROATIA OSIGURANJE d.d. Rijeka Maja Walter Vengust</item>
      <item>POREZNA UPRAVA RIJEKA Ksenija Luštica</item>
      <item>Marin Glavočić</item>
      <item>Zagrebačka banka d.d.</item>
      <item>Pave Abramović</item>
      <item>Vinko Andrijčić</item>
      <item>Damir Antunović</item>
      <item>Lilijana Augustin</item>
      <item>Gordana Azinović</item>
      <item>Ivan Ažić</item>
      <item>Šima Babić</item>
      <item>Sanja Babić</item>
      <item>Anita Balen</item>
      <item>Marina Ban</item>
      <item>Slobodan Banašin</item>
      <item>Ante Banić</item>
      <item>Josipa Barak</item>
      <item>Ljiljana Barak</item>
      <item>Braco Baričević</item>
      <item>Mauricio Bastiancich</item>
      <item>Elio Belak</item>
      <item>Radojka Benić</item>
      <item>Luciana Berković</item>
      <item>Ive Bilen</item>
      <item>Nadija Bilen-Križanec</item>
      <item>Zdenko Bodakoš</item>
      <item>Čedomir Borčić</item>
      <item>Vesna Bosak</item>
      <item>Antonija-Nada Božić</item>
      <item>Slobodan Božić</item>
      <item>Nedeljka Bradanović</item>
      <item>Gordana Brašnić</item>
      <item>Zlatan Bratina</item>
      <item>Zoran Brdar</item>
      <item>Klaudio Brljafa</item>
      <item>Vladimir Brenko</item>
      <item>Rade Bunjevac</item>
      <item>Gordana Buratović</item>
      <item>Ernada Burek Bećirović</item>
      <item>Ljubomir Kremenović</item>
      <item>Zora Butorac</item>
      <item>Jelena Carević</item>
      <item>Ruža Cattarinuzzi</item>
      <item>Željko Cergnar</item>
      <item>Ivan Cicvarić</item>
      <item>Boris Crnić</item>
      <item>Milka Crnković</item>
      <item>Vitomir Csorba</item>
      <item>Damir Cuculić</item>
      <item>Milvana Čabrijan</item>
      <item>Dubravka Čargonja</item>
      <item>Marinka Čaušević</item>
      <item>Mirjana Čulina</item>
      <item>Jadranka Radošević</item>
      <item>Ahmet Didić</item>
      <item>Ljubica Doljak</item>
      <item>Željko Domitrović</item>
      <item>Stoja Drača</item>
      <item>Radojka Duković</item>
      <item>Zorana Duković</item>
      <item>Josipa Ivanišević</item>
      <item>Žarko Dumenčić</item>
      <item>Mate Dundović</item>
      <item>Vesna Dunić-bačić</item>
      <item>Dušan Đogo</item>
      <item>Jadranka Đukić</item>
      <item>Mladen Galović</item>
      <item>Jovan Eraković</item>
      <item>Snežana Erlić</item>
      <item>Reza Fajdiga</item>
      <item>Arnold Ferk</item>
      <item>Anton Franki</item>
      <item>Verica Galina</item>
      <item>Nada Kruljac</item>
      <item>Nedeljka Marković</item>
      <item>Marija Kuzmić</item>
      <item>Marica Lakić</item>
      <item>Zorica Leber</item>
      <item>Željka Lekić</item>
      <item>Silvija Lerga</item>
      <item>Vesna Lipovac</item>
      <item>Adema Lovrić</item>
      <item>Mira Lovrović</item>
      <item>Vesna Lučić</item>
      <item>Nada Ludvig</item>
      <item>Goran Ludvig</item>
      <item>Milan Lukanović</item>
      <item>Miljenko Majcen</item>
      <item>Karmen Mandekić</item>
      <item>Sanjin Maravić</item>
      <item>Anto Marić</item>
      <item>Izabella Markelić</item>
      <item>Verona Medić</item>
      <item>Angelo Mian</item>
      <item>Predrag Miculinić</item>
      <item>Vladimir Miculinić</item>
      <item>Josip Mikin</item>
      <item>Jelka Milković</item>
      <item>Tomislav Milković</item>
      <item>Grozdana Milolaža</item>
      <item>Silvana Milošević</item>
      <item>Sonja Mohorovičić</item>
      <item>Ljiljana Mrčela</item>
      <item>Mladen Nakićen</item>
      <item>Zdravka Nazalević</item>
      <item>Ljubica Olujić</item>
      <item>Milenka Omelić</item>
      <item>Vlasta Murgić</item>
      <item>Dragan Ostojić</item>
      <item>Ružica Pašić</item>
      <item>Igor Paulinić</item>
      <item>Breda Rozman-Pavešić</item>
      <item>Andrej Pavešić</item>
      <item>Nives Pavlešić</item>
      <item>Ante Peran</item>
      <item>Zoran Perić</item>
      <item>Anka Pešić</item>
      <item>Ksenija Pešušić</item>
      <item>Željka Petešić</item>
      <item>Anita Petrović</item>
      <item>Miko Petrović</item>
      <item>Suzana Petrović</item>
      <item>Katarina Pletikosa</item>
      <item>Milan Popović</item>
      <item>Mandica Pramparo</item>
      <item>Dragan Puž</item>
      <item>Vojislav Radalj</item>
      <item>Kristina Radanec</item>
      <item>Žarko Ratković</item>
      <item>Alen Relić</item>
      <item>Nada Roch</item>
      <item>Alan Thomas Roško</item>
      <item>Mirjana Rumora</item>
      <item>Josip Sakić</item>
      <item>Mile Sakić</item>
      <item>Radovan Sakić</item>
      <item>Nevenka Samaržija</item>
      <item>Nenad Savanović</item>
      <item>Nikolina Savanović</item>
      <item>Ljubica Savić</item>
      <item>Stipe Sertić</item>
      <item>Agneza Sironić</item>
      <item>Ružica Skoblar</item>
      <item>Anica Smolčić</item>
      <item>Gordana Sochor</item>
      <item>Mara Spajić</item>
      <item>Robert Srdoč</item>
      <item>Liljana Stambul</item>
      <item>Dragan Starčević</item>
      <item>Irena Stevanović</item>
      <item>Marijan Stipančić</item>
      <item>Sabina Stojanović</item>
      <item>Marija Sučić</item>
      <item>Dušan Surina</item>
      <item>Smilja Surina</item>
      <item>Alojzije Šegrt</item>
      <item>Marina Šepac</item>
      <item>Milbert Šimanić</item>
      <item>Marina Širola</item>
      <item>Laura Škerl</item>
      <item>Milica Šubat</item>
      <item>Radmila Šušnjar</item>
      <item>Anamarija Tabula</item>
      <item>Margita Tomljanović</item>
      <item>Slavica Tomljenović</item>
      <item>Biserka Tonsa</item>
      <item>Goran Tuk</item>
      <item>Biserka Turk</item>
      <item>Anita Turković Pavičić</item>
      <item>Ines Vaci</item>
      <item>Jasna Valušek</item>
      <item>Diana Valzania</item>
      <item>Dragan Vekić</item>
      <item>Đorđo Vergić</item>
      <item>Darko Vičić</item>
      <item>Dušan Vidović</item>
      <item>Anka Vignjević</item>
      <item>Sidonija Vinter</item>
      <item>Gordana Viskov</item>
      <item>Mladen Vlah</item>
      <item>Maja Volarić</item>
      <item>Mile Vorkapić</item>
      <item>Sonja Volf</item>
      <item>Marko Vranić</item>
      <item>Nevenka Vranić</item>
      <item>Marijan Vrbos</item>
      <item>Radmila Vučković</item>
      <item>Izabela Vukelić</item>
      <item>Juraj Vukelić</item>
      <item>Ana Vukić</item>
      <item>Marina Vuletić</item>
      <item>Vlado Weiss</item>
      <item>Ivanka Zaborac</item>
      <item>Miranda Zakarija</item>
      <item>Ivan Zec</item>
      <item>Nadica Zednik</item>
      <item>Ana Zlendić</item>
      <item>Ivan Zoretić</item>
      <item>Milka Zrnić</item>
      <item>Boris Žic</item>
      <item>Jasna Žic</item>
      <item>Milan Pokmajević</item>
      <item>Jela Dobrić</item>
      <item>Ana Grginčić</item>
      <item>OSIMPEX - d.o.o. za unutarnju i vanjsku trgovinu</item>
      <item>Katica Simčevski</item>
      <item>Ilonka Pavelić</item>
      <item>Frane Trošelj</item>
      <item>Antun Ožanić</item>
    </derivirana_varijabla>
  </DomainObject.Predmet.OstaliListNazivFormated>
  <DomainObject.Predmet.OstaliListNazivFormatedOIB>
    <izvorni_sadrzaj>
      <item>GRADSKA BANKA d.d.</item>
      <item>ANTUN OŽANIĆ</item>
      <item>Milan Dokmanović</item>
      <item>Nevenka Stašić</item>
      <item>Marica Dokmanović</item>
      <item>Nataša Sinožić</item>
      <item>Marica Ganić</item>
      <item>Tomislav Špalj, OIB 36408267403</item>
      <item>Marija Jurković</item>
      <item>Đuro Vograniću</item>
      <item>Franjo Kraljić</item>
      <item>Zorica Pavlović</item>
      <item>Vesna Blažek</item>
      <item>Marinko Linić, OIB 16553854565</item>
      <item>Ante Brakus</item>
      <item>Anton Kovač</item>
      <item>Radojka Iskra</item>
      <item>Karmela Špalj, OIB 91071467451</item>
      <item>Nikola Gvozden</item>
      <item>Vladimir Legac</item>
      <item>Tomislav Kremenović</item>
      <item>Alesandra Tau</item>
      <item>Engebert Weiss, OIB 31268956712</item>
      <item>Dorotea Žic, OIB 06536794478</item>
      <item>Danijela Zidarić</item>
      <item>Jadranka Polić, OIB 22162281774</item>
      <item>Katica Marković, OIB 94988362012</item>
      <item>Darinka Juričev Ivin</item>
      <item>Dubravka Čargonja</item>
      <item>Zdenka Starčević</item>
      <item>Irena Abramović</item>
      <item>Katica Krikšić</item>
      <item>Suzana Rilko, OIB 77403775998</item>
      <item>Rozalija Štokić, OIB 23924434103</item>
      <item>Mirna Kučan, OIB 47881319285</item>
      <item>Branka Frigan</item>
      <item>Bruno Vagaja, OIB 25823490850</item>
      <item>Svjetlana Reinić, OIB 05052071488</item>
      <item>Sandra Rajčić Klapan</item>
      <item>Krunoslava Rumac, OIB 90498058157</item>
      <item>Alka Volarić</item>
      <item>Doris Vujnović</item>
      <item>Velimir Knežević</item>
      <item>Nataša Sinožić</item>
      <item>ZZ ZANATOPREMA - Ilonka Pavelić</item>
      <item>CROATIA OSIGURANJE d.d. Rijeka Maja Walter Vengust</item>
      <item>POREZNA UPRAVA RIJEKA Ksenija Luštica</item>
      <item>Marin Glavočić</item>
      <item>Zagrebačka banka d.d.</item>
      <item>Pave Abramović, OIB 17644082257</item>
      <item>Vinko Andrijčić, OIB 62808832719</item>
      <item>Damir Antunović, OIB 25332956727</item>
      <item>Lilijana Augustin, OIB 12365783008</item>
      <item>Gordana Azinović, OIB 12669569335</item>
      <item>Ivan Ažić, OIB 53451600492</item>
      <item>Šima Babić, OIB 70882195185</item>
      <item>Sanja Babić, OIB 95180155449</item>
      <item>Anita Balen, OIB 19746601617</item>
      <item>Marina Ban, OIB 94209878025</item>
      <item>Slobodan Banašin, OIB 61319994678</item>
      <item>Ante Banić, OIB 11612757977</item>
      <item>Josipa Barak, OIB 38292221551</item>
      <item>Ljiljana Barak, OIB 05727273308</item>
      <item>Braco Baričević, OIB 12833770553</item>
      <item>Mauricio Bastiancich, OIB 11170003706</item>
      <item>Elio Belak, OIB 96141783297</item>
      <item>Radojka Benić, OIB 28863435311</item>
      <item>Luciana Berković, OIB 52065646589</item>
      <item>Ive Bilen, OIB 49459470039</item>
      <item>Nadija Bilen-Križanec, OIB 01839519849</item>
      <item>Zdenko Bodakoš, OIB 59287542407</item>
      <item>Čedomir Borčić, OIB 79612712260</item>
      <item>Vesna Bosak, OIB 02352532521</item>
      <item>Antonija-Nada Božić, OIB 21158498114</item>
      <item>Slobodan Božić, OIB 87875241755</item>
      <item>Nedeljka Bradanović, OIB 98664836371</item>
      <item>Gordana Brašnić, OIB 62526330231</item>
      <item>Zlatan Bratina, OIB 13238933791</item>
      <item>Zoran Brdar, OIB 71042541419</item>
      <item>Klaudio Brljafa, OIB 12508836356</item>
      <item>Vladimir Brenko, OIB 59381266040</item>
      <item>Rade Bunjevac, OIB 27606476304</item>
      <item>Gordana Buratović, OIB 24902281402</item>
      <item>Ernada Burek Bećirović, OIB 05349704291</item>
      <item>Ljubomir Kremenović, OIB 37621014118</item>
      <item>Zora Butorac, OIB 49579717459</item>
      <item>Jelena Carević, OIB 69801796757</item>
      <item>Ruža Cattarinuzzi, OIB 11339522794</item>
      <item>Željko Cergnar, OIB 35358295562</item>
      <item>Ivan Cicvarić, OIB 81146351134</item>
      <item>Boris Crnić, OIB 30002265925</item>
      <item>Milka Crnković, OIB 20711617243</item>
      <item>Vitomir Csorba, OIB 72281766935</item>
      <item>Damir Cuculić, OIB 61246905397</item>
      <item>Milvana Čabrijan, OIB 76283413080</item>
      <item>Dubravka Čargonja, OIB 65205222341</item>
      <item>Marinka Čaušević, OIB 51765527840</item>
      <item>Mirjana Čulina, OIB 30425569537</item>
      <item>Jadranka Radošević, OIB 58098084042</item>
      <item>Ahmet Didić, OIB 69157716173</item>
      <item>Ljubica Doljak, OIB 74399338880</item>
      <item>Željko Domitrović, OIB 59684424075</item>
      <item>Stoja Drača, OIB 80344187440</item>
      <item>Radojka Duković, OIB 00629323636</item>
      <item>Zorana Duković, OIB 33604761859</item>
      <item>Josipa Ivanišević, OIB 90577378450</item>
      <item>Žarko Dumenčić, OIB 23948262479</item>
      <item>Mate Dundović, OIB 57071796302</item>
      <item>Vesna Dunić-bačić, OIB 14285029326</item>
      <item>Dušan Đogo, OIB 04472395355</item>
      <item>Jadranka Đukić, OIB 73857839189</item>
      <item>Mladen Galović, OIB 71438831471</item>
      <item>Jovan Eraković, OIB 44116068329</item>
      <item>Snežana Erlić, OIB 24511147332</item>
      <item>Reza Fajdiga, OIB </item>
      <item>Arnold Ferk, OIB 46687545302</item>
      <item>Anton Franki, OIB 91392221144</item>
      <item>Verica Galina, OIB 86606757275</item>
      <item>Nada Kruljac, OIB 00262142321</item>
      <item>Nedeljka Marković, OIB 08811554244</item>
      <item>Marija Kuzmić, OIB 68362654493</item>
      <item>Marica Lakić, OIB 40265061474</item>
      <item>Zorica Leber, OIB 87796106891</item>
      <item>Željka Lekić, OIB 46205160191</item>
      <item>Silvija Lerga, OIB 49268757404</item>
      <item>Vesna Lipovac, OIB 37090195603</item>
      <item>Adema Lovrić, OIB 80969742684</item>
      <item>Mira Lovrović, OIB 96737474322</item>
      <item>Vesna Lučić, OIB 48224033639</item>
      <item>Nada Ludvig, OIB 49597765707</item>
      <item>Goran Ludvig, OIB 37275663866</item>
      <item>Milan Lukanović, OIB 42349621897</item>
      <item>Miljenko Majcen, OIB 59249228585</item>
      <item>Karmen Mandekić, OIB 61211973896</item>
      <item>Sanjin Maravić, OIB 53980604218</item>
      <item>Anto Marić, OIB 02452820290</item>
      <item>Izabella Markelić, OIB 63738600676</item>
      <item>Verona Medić, OIB 91564611168</item>
      <item>Angelo Mian, OIB 48133038150</item>
      <item>Predrag Miculinić, OIB 92126825909</item>
      <item>Vladimir Miculinić, OIB 97661947761</item>
      <item>Josip Mikin, OIB 43744077288</item>
      <item>Jelka Milković, OIB 52940826733</item>
      <item>Tomislav Milković, OIB 00642791670</item>
      <item>Grozdana Milolaža, OIB 11749204362</item>
      <item>Silvana Milošević, OIB 79378866773</item>
      <item>Sonja Mohorovičić, OIB 86964509585</item>
      <item>Ljiljana Mrčela, OIB 06605812939</item>
      <item>Mladen Nakićen, OIB 06023523260</item>
      <item>Zdravka Nazalević, OIB 07883725889</item>
      <item>Ljubica Olujić, OIB 78120501901</item>
      <item>Milenka Omelić, OIB 74693554881</item>
      <item>Vlasta Murgić, OIB 77099402252</item>
      <item>Dragan Ostojić, OIB 33098989018</item>
      <item>Ružica Pašić, OIB 49103014402</item>
      <item>Igor Paulinić, OIB 62535588357</item>
      <item>Breda Rozman-Pavešić, OIB 24304794214</item>
      <item>Andrej Pavešić, OIB 92040028964</item>
      <item>Nives Pavlešić, OIB 01774727961</item>
      <item>Ante Peran, OIB 22290855207</item>
      <item>Zoran Perić, OIB 78203627439</item>
      <item>Anka Pešić, OIB 17490612378</item>
      <item>Ksenija Pešušić, OIB 04610926013</item>
      <item>Željka Petešić, OIB 59126385800</item>
      <item>Anita Petrović, OIB 85602945736</item>
      <item>Miko Petrović, OIB 99756657607</item>
      <item>Suzana Petrović, OIB 36412192494</item>
      <item>Katarina Pletikosa, OIB 89450662060</item>
      <item>Milan Popović, OIB 32596816498</item>
      <item>Mandica Pramparo, OIB 77646396086</item>
      <item>Dragan Puž, OIB 65163916827</item>
      <item>Vojislav Radalj, OIB 32561156795</item>
      <item>Kristina Radanec, OIB 14716284304</item>
      <item>Žarko Ratković, OIB 95587848976</item>
      <item>Alen Relić, OIB 64981117563</item>
      <item>Nada Roch, OIB 72951572447</item>
      <item>Alan Thomas Roško, OIB 72296414705</item>
      <item>Mirjana Rumora, OIB 66717024604</item>
      <item>Josip Sakić, OIB 27092463304</item>
      <item>Mile Sakić, OIB 20115195864</item>
      <item>Radovan Sakić, OIB 92885813505</item>
      <item>Nevenka Samaržija, OIB 84464356181</item>
      <item>Nenad Savanović, OIB 09858121880</item>
      <item>Nikolina Savanović, OIB 27098348048</item>
      <item>Ljubica Savić, OIB 20373807105</item>
      <item>Stipe Sertić, OIB 19308296726</item>
      <item>Agneza Sironić, OIB 14744860161</item>
      <item>Ružica Skoblar, OIB 01529849019</item>
      <item>Anica Smolčić, OIB 96136888761</item>
      <item>Gordana Sochor, OIB 85353512554</item>
      <item>Mara Spajić, OIB 27528905057</item>
      <item>Robert Srdoč, OIB 54178910361</item>
      <item>Liljana Stambul, OIB 98936081948</item>
      <item>Dragan Starčević, OIB 63365878139</item>
      <item>Irena Stevanović, OIB 50654589251</item>
      <item>Marijan Stipančić, OIB 04902703007</item>
      <item>Sabina Stojanović, OIB 58575038078</item>
      <item>Marija Sučić, OIB 83675547136</item>
      <item>Dušan Surina, OIB 84594362417</item>
      <item>Smilja Surina, OIB 89451405738</item>
      <item>Alojzije Šegrt, OIB 89912667867</item>
      <item>Marina Šepac, OIB 10863262949</item>
      <item>Milbert Šimanić, OIB 79002313510</item>
      <item>Marina Širola, OIB 11498027172</item>
      <item>Laura Škerl, OIB 72885473184</item>
      <item>Milica Šubat, OIB 49400942301</item>
      <item>Radmila Šušnjar, OIB 44473540227</item>
      <item>Anamarija Tabula, OIB 35786417600</item>
      <item>Margita Tomljanović, OIB 85651113494</item>
      <item>Slavica Tomljenović, OIB 02015053601</item>
      <item>Biserka Tonsa, OIB 11408620584</item>
      <item>Goran Tuk, OIB 44831804015</item>
      <item>Biserka Turk, OIB 93102214917</item>
      <item>Anita Turković Pavičić, OIB 07462652458</item>
      <item>Ines Vaci, OIB 63330674122</item>
      <item>Jasna Valušek, OIB 73904703103</item>
      <item>Diana Valzania, OIB 35190935188</item>
      <item>Dragan Vekić, OIB 12004092741</item>
      <item>Đorđo Vergić, OIB 84494659374</item>
      <item>Darko Vičić, OIB 18844074311</item>
      <item>Dušan Vidović, OIB 15243672058</item>
      <item>Anka Vignjević, OIB 30391103478</item>
      <item>Sidonija Vinter, OIB 40083585272</item>
      <item>Gordana Viskov, OIB 24241308330</item>
      <item>Mladen Vlah, OIB 48093935534</item>
      <item>Maja Volarić, OIB 28890010195</item>
      <item>Mile Vorkapić, OIB 49352047171</item>
      <item>Sonja Volf, OIB 91507573499</item>
      <item>Marko Vranić, OIB 28108087182</item>
      <item>Nevenka Vranić, OIB 58569938435</item>
      <item>Marijan Vrbos, OIB 98016224123</item>
      <item>Radmila Vučković, OIB 26237157662</item>
      <item>Izabela Vukelić, OIB 51314745688</item>
      <item>Juraj Vukelić, OIB 48880252551</item>
      <item>Ana Vukić, OIB 22067915408</item>
      <item>Marina Vuletić, OIB 28257516414</item>
      <item>Vlado Weiss, OIB 44753918180</item>
      <item>Ivanka Zaborac, OIB 23099919009</item>
      <item>Miranda Zakarija, OIB 48378552073</item>
      <item>Ivan Zec, OIB 66300701498</item>
      <item>Nadica Zednik, OIB 35144444897</item>
      <item>Ana Zlendić, OIB 02553980513</item>
      <item>Ivan Zoretić, OIB 21553001558</item>
      <item>Milka Zrnić, OIB 53792847178</item>
      <item>Boris Žic, OIB 38975138585</item>
      <item>Jasna Žic, OIB 45980904059</item>
      <item>Milan Pokmajević, OIB </item>
      <item>Jela Dobrić, OIB 80315415223</item>
      <item>Ana Grginčić, OIB 65853159676</item>
      <item>OSIMPEX - d.o.o. za unutarnju i vanjsku trgovinu, OIB 17937349035</item>
      <item>Katica Simčevski, OIB 77610299963</item>
      <item>Ilonka Pavelić</item>
      <item>Frane Trošelj, OIB 36147933178</item>
      <item>Antun Ožanić, OIB 55298672364</item>
    </izvorni_sadrzaj>
    <derivirana_varijabla naziv="DomainObject.Predmet.OstaliListNazivFormatedOIB_1">
      <item>GRADSKA BANKA d.d.</item>
      <item>ANTUN OŽANIĆ</item>
      <item>Milan Dokmanović</item>
      <item>Nevenka Stašić</item>
      <item>Marica Dokmanović</item>
      <item>Nataša Sinožić</item>
      <item>Marica Ganić</item>
      <item>Tomislav Špalj, OIB 36408267403</item>
      <item>Marija Jurković</item>
      <item>Đuro Vograniću</item>
      <item>Franjo Kraljić</item>
      <item>Zorica Pavlović</item>
      <item>Vesna Blažek</item>
      <item>Marinko Linić, OIB 16553854565</item>
      <item>Ante Brakus</item>
      <item>Anton Kovač</item>
      <item>Radojka Iskra</item>
      <item>Karmela Špalj, OIB 91071467451</item>
      <item>Nikola Gvozden</item>
      <item>Vladimir Legac</item>
      <item>Tomislav Kremenović</item>
      <item>Alesandra Tau</item>
      <item>Engebert Weiss, OIB 31268956712</item>
      <item>Dorotea Žic, OIB 06536794478</item>
      <item>Danijela Zidarić</item>
      <item>Jadranka Polić, OIB 22162281774</item>
      <item>Katica Marković, OIB 94988362012</item>
      <item>Darinka Juričev Ivin</item>
      <item>Dubravka Čargonja</item>
      <item>Zdenka Starčević</item>
      <item>Irena Abramović</item>
      <item>Katica Krikšić</item>
      <item>Suzana Rilko, OIB 77403775998</item>
      <item>Rozalija Štokić, OIB 23924434103</item>
      <item>Mirna Kučan, OIB 47881319285</item>
      <item>Branka Frigan</item>
      <item>Bruno Vagaja, OIB 25823490850</item>
      <item>Svjetlana Reinić, OIB 05052071488</item>
      <item>Sandra Rajčić Klapan</item>
      <item>Krunoslava Rumac, OIB 90498058157</item>
      <item>Alka Volarić</item>
      <item>Doris Vujnović</item>
      <item>Velimir Knežević</item>
      <item>Nataša Sinožić</item>
      <item>ZZ ZANATOPREMA - Ilonka Pavelić</item>
      <item>CROATIA OSIGURANJE d.d. Rijeka Maja Walter Vengust</item>
      <item>POREZNA UPRAVA RIJEKA Ksenija Luštica</item>
      <item>Marin Glavočić</item>
      <item>Zagrebačka banka d.d.</item>
      <item>Pave Abramović, OIB 17644082257</item>
      <item>Vinko Andrijčić, OIB 62808832719</item>
      <item>Damir Antunović, OIB 25332956727</item>
      <item>Lilijana Augustin, OIB 12365783008</item>
      <item>Gordana Azinović, OIB 12669569335</item>
      <item>Ivan Ažić, OIB 53451600492</item>
      <item>Šima Babić, OIB 70882195185</item>
      <item>Sanja Babić, OIB 95180155449</item>
      <item>Anita Balen, OIB 19746601617</item>
      <item>Marina Ban, OIB 94209878025</item>
      <item>Slobodan Banašin, OIB 61319994678</item>
      <item>Ante Banić, OIB 11612757977</item>
      <item>Josipa Barak, OIB 38292221551</item>
      <item>Ljiljana Barak, OIB 05727273308</item>
      <item>Braco Baričević, OIB 12833770553</item>
      <item>Mauricio Bastiancich, OIB 11170003706</item>
      <item>Elio Belak, OIB 96141783297</item>
      <item>Radojka Benić, OIB 28863435311</item>
      <item>Luciana Berković, OIB 52065646589</item>
      <item>Ive Bilen, OIB 49459470039</item>
      <item>Nadija Bilen-Križanec, OIB 01839519849</item>
      <item>Zdenko Bodakoš, OIB 59287542407</item>
      <item>Čedomir Borčić, OIB 79612712260</item>
      <item>Vesna Bosak, OIB 02352532521</item>
      <item>Antonija-Nada Božić, OIB 21158498114</item>
      <item>Slobodan Božić, OIB 87875241755</item>
      <item>Nedeljka Bradanović, OIB 98664836371</item>
      <item>Gordana Brašnić, OIB 62526330231</item>
      <item>Zlatan Bratina, OIB 13238933791</item>
      <item>Zoran Brdar, OIB 71042541419</item>
      <item>Klaudio Brljafa, OIB 12508836356</item>
      <item>Vladimir Brenko, OIB 59381266040</item>
      <item>Rade Bunjevac, OIB 27606476304</item>
      <item>Gordana Buratović, OIB 24902281402</item>
      <item>Ernada Burek Bećirović, OIB 05349704291</item>
      <item>Ljubomir Kremenović, OIB 37621014118</item>
      <item>Zora Butorac, OIB 49579717459</item>
      <item>Jelena Carević, OIB 69801796757</item>
      <item>Ruža Cattarinuzzi, OIB 11339522794</item>
      <item>Željko Cergnar, OIB 35358295562</item>
      <item>Ivan Cicvarić, OIB 81146351134</item>
      <item>Boris Crnić, OIB 30002265925</item>
      <item>Milka Crnković, OIB 20711617243</item>
      <item>Vitomir Csorba, OIB 72281766935</item>
      <item>Damir Cuculić, OIB 61246905397</item>
      <item>Milvana Čabrijan, OIB 76283413080</item>
      <item>Dubravka Čargonja, OIB 65205222341</item>
      <item>Marinka Čaušević, OIB 51765527840</item>
      <item>Mirjana Čulina, OIB 30425569537</item>
      <item>Jadranka Radošević, OIB 58098084042</item>
      <item>Ahmet Didić, OIB 69157716173</item>
      <item>Ljubica Doljak, OIB 74399338880</item>
      <item>Željko Domitrović, OIB 59684424075</item>
      <item>Stoja Drača, OIB 80344187440</item>
      <item>Radojka Duković, OIB 00629323636</item>
      <item>Zorana Duković, OIB 33604761859</item>
      <item>Josipa Ivanišević, OIB 90577378450</item>
      <item>Žarko Dumenčić, OIB 23948262479</item>
      <item>Mate Dundović, OIB 57071796302</item>
      <item>Vesna Dunić-bačić, OIB 14285029326</item>
      <item>Dušan Đogo, OIB 04472395355</item>
      <item>Jadranka Đukić, OIB 73857839189</item>
      <item>Mladen Galović, OIB 71438831471</item>
      <item>Jovan Eraković, OIB 44116068329</item>
      <item>Snežana Erlić, OIB 24511147332</item>
      <item>Reza Fajdiga, OIB </item>
      <item>Arnold Ferk, OIB 46687545302</item>
      <item>Anton Franki, OIB 91392221144</item>
      <item>Verica Galina, OIB 86606757275</item>
      <item>Nada Kruljac, OIB 00262142321</item>
      <item>Nedeljka Marković, OIB 08811554244</item>
      <item>Marija Kuzmić, OIB 68362654493</item>
      <item>Marica Lakić, OIB 40265061474</item>
      <item>Zorica Leber, OIB 87796106891</item>
      <item>Željka Lekić, OIB 46205160191</item>
      <item>Silvija Lerga, OIB 49268757404</item>
      <item>Vesna Lipovac, OIB 37090195603</item>
      <item>Adema Lovrić, OIB 80969742684</item>
      <item>Mira Lovrović, OIB 96737474322</item>
      <item>Vesna Lučić, OIB 48224033639</item>
      <item>Nada Ludvig, OIB 49597765707</item>
      <item>Goran Ludvig, OIB 37275663866</item>
      <item>Milan Lukanović, OIB 42349621897</item>
      <item>Miljenko Majcen, OIB 59249228585</item>
      <item>Karmen Mandekić, OIB 61211973896</item>
      <item>Sanjin Maravić, OIB 53980604218</item>
      <item>Anto Marić, OIB 02452820290</item>
      <item>Izabella Markelić, OIB 63738600676</item>
      <item>Verona Medić, OIB 91564611168</item>
      <item>Angelo Mian, OIB 48133038150</item>
      <item>Predrag Miculinić, OIB 92126825909</item>
      <item>Vladimir Miculinić, OIB 97661947761</item>
      <item>Josip Mikin, OIB 43744077288</item>
      <item>Jelka Milković, OIB 52940826733</item>
      <item>Tomislav Milković, OIB 00642791670</item>
      <item>Grozdana Milolaža, OIB 11749204362</item>
      <item>Silvana Milošević, OIB 79378866773</item>
      <item>Sonja Mohorovičić, OIB 86964509585</item>
      <item>Ljiljana Mrčela, OIB 06605812939</item>
      <item>Mladen Nakićen, OIB 06023523260</item>
      <item>Zdravka Nazalević, OIB 07883725889</item>
      <item>Ljubica Olujić, OIB 78120501901</item>
      <item>Milenka Omelić, OIB 74693554881</item>
      <item>Vlasta Murgić, OIB 77099402252</item>
      <item>Dragan Ostojić, OIB 33098989018</item>
      <item>Ružica Pašić, OIB 49103014402</item>
      <item>Igor Paulinić, OIB 62535588357</item>
      <item>Breda Rozman-Pavešić, OIB 24304794214</item>
      <item>Andrej Pavešić, OIB 92040028964</item>
      <item>Nives Pavlešić, OIB 01774727961</item>
      <item>Ante Peran, OIB 22290855207</item>
      <item>Zoran Perić, OIB 78203627439</item>
      <item>Anka Pešić, OIB 17490612378</item>
      <item>Ksenija Pešušić, OIB 04610926013</item>
      <item>Željka Petešić, OIB 59126385800</item>
      <item>Anita Petrović, OIB 85602945736</item>
      <item>Miko Petrović, OIB 99756657607</item>
      <item>Suzana Petrović, OIB 36412192494</item>
      <item>Katarina Pletikosa, OIB 89450662060</item>
      <item>Milan Popović, OIB 32596816498</item>
      <item>Mandica Pramparo, OIB 77646396086</item>
      <item>Dragan Puž, OIB 65163916827</item>
      <item>Vojislav Radalj, OIB 32561156795</item>
      <item>Kristina Radanec, OIB 14716284304</item>
      <item>Žarko Ratković, OIB 95587848976</item>
      <item>Alen Relić, OIB 64981117563</item>
      <item>Nada Roch, OIB 72951572447</item>
      <item>Alan Thomas Roško, OIB 72296414705</item>
      <item>Mirjana Rumora, OIB 66717024604</item>
      <item>Josip Sakić, OIB 27092463304</item>
      <item>Mile Sakić, OIB 20115195864</item>
      <item>Radovan Sakić, OIB 92885813505</item>
      <item>Nevenka Samaržija, OIB 84464356181</item>
      <item>Nenad Savanović, OIB 09858121880</item>
      <item>Nikolina Savanović, OIB 27098348048</item>
      <item>Ljubica Savić, OIB 20373807105</item>
      <item>Stipe Sertić, OIB 19308296726</item>
      <item>Agneza Sironić, OIB 14744860161</item>
      <item>Ružica Skoblar, OIB 01529849019</item>
      <item>Anica Smolčić, OIB 96136888761</item>
      <item>Gordana Sochor, OIB 85353512554</item>
      <item>Mara Spajić, OIB 27528905057</item>
      <item>Robert Srdoč, OIB 54178910361</item>
      <item>Liljana Stambul, OIB 98936081948</item>
      <item>Dragan Starčević, OIB 63365878139</item>
      <item>Irena Stevanović, OIB 50654589251</item>
      <item>Marijan Stipančić, OIB 04902703007</item>
      <item>Sabina Stojanović, OIB 58575038078</item>
      <item>Marija Sučić, OIB 83675547136</item>
      <item>Dušan Surina, OIB 84594362417</item>
      <item>Smilja Surina, OIB 89451405738</item>
      <item>Alojzije Šegrt, OIB 89912667867</item>
      <item>Marina Šepac, OIB 10863262949</item>
      <item>Milbert Šimanić, OIB 79002313510</item>
      <item>Marina Širola, OIB 11498027172</item>
      <item>Laura Škerl, OIB 72885473184</item>
      <item>Milica Šubat, OIB 49400942301</item>
      <item>Radmila Šušnjar, OIB 44473540227</item>
      <item>Anamarija Tabula, OIB 35786417600</item>
      <item>Margita Tomljanović, OIB 85651113494</item>
      <item>Slavica Tomljenović, OIB 02015053601</item>
      <item>Biserka Tonsa, OIB 11408620584</item>
      <item>Goran Tuk, OIB 44831804015</item>
      <item>Biserka Turk, OIB 93102214917</item>
      <item>Anita Turković Pavičić, OIB 07462652458</item>
      <item>Ines Vaci, OIB 63330674122</item>
      <item>Jasna Valušek, OIB 73904703103</item>
      <item>Diana Valzania, OIB 35190935188</item>
      <item>Dragan Vekić, OIB 12004092741</item>
      <item>Đorđo Vergić, OIB 84494659374</item>
      <item>Darko Vičić, OIB 18844074311</item>
      <item>Dušan Vidović, OIB 15243672058</item>
      <item>Anka Vignjević, OIB 30391103478</item>
      <item>Sidonija Vinter, OIB 40083585272</item>
      <item>Gordana Viskov, OIB 24241308330</item>
      <item>Mladen Vlah, OIB 48093935534</item>
      <item>Maja Volarić, OIB 28890010195</item>
      <item>Mile Vorkapić, OIB 49352047171</item>
      <item>Sonja Volf, OIB 91507573499</item>
      <item>Marko Vranić, OIB 28108087182</item>
      <item>Nevenka Vranić, OIB 58569938435</item>
      <item>Marijan Vrbos, OIB 98016224123</item>
      <item>Radmila Vučković, OIB 26237157662</item>
      <item>Izabela Vukelić, OIB 51314745688</item>
      <item>Juraj Vukelić, OIB 48880252551</item>
      <item>Ana Vukić, OIB 22067915408</item>
      <item>Marina Vuletić, OIB 28257516414</item>
      <item>Vlado Weiss, OIB 44753918180</item>
      <item>Ivanka Zaborac, OIB 23099919009</item>
      <item>Miranda Zakarija, OIB 48378552073</item>
      <item>Ivan Zec, OIB 66300701498</item>
      <item>Nadica Zednik, OIB 35144444897</item>
      <item>Ana Zlendić, OIB 02553980513</item>
      <item>Ivan Zoretić, OIB 21553001558</item>
      <item>Milka Zrnić, OIB 53792847178</item>
      <item>Boris Žic, OIB 38975138585</item>
      <item>Jasna Žic, OIB 45980904059</item>
      <item>Milan Pokmajević, OIB </item>
      <item>Jela Dobrić, OIB 80315415223</item>
      <item>Ana Grginčić, OIB 65853159676</item>
      <item>OSIMPEX - d.o.o. za unutarnju i vanjsku trgovinu, OIB 17937349035</item>
      <item>Katica Simčevski, OIB 77610299963</item>
      <item>Ilonka Pavelić</item>
      <item>Frane Trošelj, OIB 36147933178</item>
      <item>Antun Ožanić, OIB 55298672364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St-64/1999-1478</izvorni_sadrzaj>
    <derivirana_varijabla naziv="DomainObject.PoslovniBrojDokumenta_1">St-64/1999-1478</derivirana_varijabla>
  </DomainObject.PoslovniBrojDokumenta>
  <DomainObject.Predmet.StrankaIDrugi>
    <izvorni_sadrzaj>GRAD RIJEKA</izvorni_sadrzaj>
    <derivirana_varijabla naziv="DomainObject.Predmet.StrankaIDrugi_1">GRAD RIJEKA</derivirana_varijabla>
  </DomainObject.Predmet.StrankaIDrugi>
  <DomainObject.Predmet.ProtustrankaIDrugi>
    <izvorni_sadrzaj>BRODOMATERIJAL d.d.  Rijeka</izvorni_sadrzaj>
    <derivirana_varijabla naziv="DomainObject.Predmet.ProtustrankaIDrugi_1">BRODOMATERIJAL d.d.  Rijeka</derivirana_varijabla>
  </DomainObject.Predmet.ProtustrankaIDrugi>
  <DomainObject.Predmet.StrankaIDrugiAdressOIB>
    <izvorni_sadrzaj>GRAD RIJEKA, OIB 54382731928, Korzo 16, 51000 Rijeka</izvorni_sadrzaj>
    <derivirana_varijabla naziv="DomainObject.Predmet.StrankaIDrugiAdressOIB_1">GRAD RIJEKA, OIB 54382731928, Korzo 16, 51000 Rijeka</derivirana_varijabla>
  </DomainObject.Predmet.StrankaIDrugiAdressOIB>
  <DomainObject.Predmet.ProtustrankaIDrugiAdressOIB>
    <izvorni_sadrzaj>BRODOMATERIJAL d.d.  Rijeka, OIB 32152751113, Martinšćica bb, 51000 Rijeka</izvorni_sadrzaj>
    <derivirana_varijabla naziv="DomainObject.Predmet.ProtustrankaIDrugiAdressOIB_1">BRODOMATERIJAL d.d.  Rijeka, OIB 32152751113, Martinšćica bb,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 RIJEKA</item>
      <item>BRODOMATERIJAL d.d.  Rijeka</item>
      <item>GRADSKA BANKA d.d.</item>
      <item>ANTUN OŽANIĆ</item>
      <item>Milan Dokmanović</item>
      <item>Nevenka Stašić</item>
      <item>Marica Dokmanović</item>
      <item>Nataša Sinožić</item>
      <item>Marica Ganić</item>
      <item>Tomislav Špalj</item>
      <item>Marija Jurković</item>
      <item>Đuro Vograniću</item>
      <item>Franjo Kraljić</item>
      <item>Zorica Pavlović</item>
      <item>Vesna Blažek</item>
      <item>Marinko Linić</item>
      <item>Ante Brakus</item>
      <item>Anton Kovač</item>
      <item>Radojka Iskra</item>
      <item>Karmela Špalj</item>
      <item>Nikola Gvozden</item>
      <item>Vladimir Legac</item>
      <item>Tomislav Kremenović</item>
      <item>Alesandra Tau</item>
      <item>Engebert Weiss</item>
      <item>Dorotea Žic</item>
      <item>Danijela Zidarić</item>
      <item>Jadranka Polić</item>
      <item>Katica Marković</item>
      <item>Darinka Juričev Ivin</item>
      <item>Dubravka Čargonja</item>
      <item>Zdenka Starčević</item>
      <item>Irena Abramović</item>
      <item>Katica Krikšić</item>
      <item>Suzana Rilko</item>
      <item>Rozalija Štokić</item>
      <item>Mirna Kučan</item>
      <item>Branka Frigan</item>
      <item>Bruno Vagaja</item>
      <item>Svjetlana Reinić</item>
      <item>Sandra Rajčić Klapan</item>
      <item>Krunoslava Rumac</item>
      <item>Alka Volarić</item>
      <item>Doris Vujnović</item>
      <item>Velimir Knežević</item>
      <item>Nataša Sinožić</item>
      <item>ZZ ZANATOPREMA - Ilonka Pavelić</item>
      <item>CROATIA OSIGURANJE d.d. Rijeka Maja Walter Vengust</item>
      <item>POREZNA UPRAVA RIJEKA Ksenija Luštica</item>
      <item>Marin Glavočić</item>
      <item>Zagrebačka banka d.d.</item>
      <item>Pave Abramović</item>
      <item>Vinko Andrijčić</item>
      <item>Damir Antunović</item>
      <item>Lilijana Augustin</item>
      <item>Gordana Azinović</item>
      <item>Ivan Ažić</item>
      <item>Šima Babić</item>
      <item>Sanja Babić</item>
      <item>Anita Balen</item>
      <item>Marina Ban</item>
      <item>Slobodan Banašin</item>
      <item>Ante Banić</item>
      <item>Josipa Barak</item>
      <item>Ljiljana Barak</item>
      <item>Braco Baričević</item>
      <item>Mauricio Bastiancich</item>
      <item>Elio Belak</item>
      <item>Radojka Benić</item>
      <item>Luciana Berković</item>
      <item>Ive Bilen</item>
      <item>Nadija Bilen-Križanec</item>
      <item>Zdenko Bodakoš</item>
      <item>Čedomir Borčić</item>
      <item>Vesna Bosak</item>
      <item>Antonija-Nada Božić</item>
      <item>Slobodan Božić</item>
      <item>Nedeljka Bradanović</item>
      <item>Gordana Brašnić</item>
      <item>Zlatan Bratina</item>
      <item>Zoran Brdar</item>
      <item>Klaudio Brljafa</item>
      <item>Vladimir Brenko</item>
      <item>Rade Bunjevac</item>
      <item>Gordana Buratović</item>
      <item>Ernada Burek Bećirović</item>
      <item>Ljubomir Kremenović</item>
      <item>Zora Butorac</item>
      <item>Jelena Carević</item>
      <item>Ruža Cattarinuzzi</item>
      <item>Željko Cergnar</item>
      <item>Ivan Cicvarić</item>
      <item>Boris Crnić</item>
      <item>Milka Crnković</item>
      <item>Vitomir Csorba</item>
      <item>Damir Cuculić</item>
      <item>Milvana Čabrijan</item>
      <item>Dubravka Čargonja</item>
      <item>Marinka Čaušević</item>
      <item>Mirjana Čulina</item>
      <item>Jadranka Radošević</item>
      <item>Ahmet Didić</item>
      <item>Ljubica Doljak</item>
      <item>Željko Domitrović</item>
      <item>Stoja Drača</item>
      <item>Radojka Duković</item>
      <item>Zorana Duković</item>
      <item>Josipa Ivanišević</item>
      <item>Žarko Dumenčić</item>
      <item>Mate Dundović</item>
      <item>Vesna Dunić-bačić</item>
      <item>Dušan Đogo</item>
      <item>Jadranka Đukić</item>
      <item>Mladen Galović</item>
      <item>Jovan Eraković</item>
      <item>Snežana Erlić</item>
      <item>Reza Fajdiga</item>
      <item>Arnold Ferk</item>
      <item>Anton Franki</item>
      <item>Verica Galina</item>
      <item>Nada Kruljac</item>
      <item>Nedeljka Marković</item>
      <item>Marija Kuzmić</item>
      <item>Marica Lakić</item>
      <item>Zorica Leber</item>
      <item>Željka Lekić</item>
      <item>Silvija Lerga</item>
      <item>Vesna Lipovac</item>
      <item>Adema Lovrić</item>
      <item>Mira Lovrović</item>
      <item>Vesna Lučić</item>
      <item>Nada Ludvig</item>
      <item>Goran Ludvig</item>
      <item>Milan Lukanović</item>
      <item>Miljenko Majcen</item>
      <item>Karmen Mandekić</item>
      <item>Sanjin Maravić</item>
      <item>Anto Marić</item>
      <item>Izabella Markelić</item>
      <item>Verona Medić</item>
      <item>Angelo Mian</item>
      <item>Predrag Miculinić</item>
      <item>Vladimir Miculinić</item>
      <item>Josip Mikin</item>
      <item>Jelka Milković</item>
      <item>Tomislav Milković</item>
      <item>Grozdana Milolaža</item>
      <item>Silvana Milošević</item>
      <item>Sonja Mohorovičić</item>
      <item>Ljiljana Mrčela</item>
      <item>Mladen Nakićen</item>
      <item>Zdravka Nazalević</item>
      <item>Ljubica Olujić</item>
      <item>Milenka Omelić</item>
      <item>Vlasta Murgić</item>
      <item>Dragan Ostojić</item>
      <item>Ružica Pašić</item>
      <item>Igor Paulinić</item>
      <item>Breda Rozman-Pavešić</item>
      <item>Andrej Pavešić</item>
      <item>Nives Pavlešić</item>
      <item>Ante Peran</item>
      <item>Zoran Perić</item>
      <item>Anka Pešić</item>
      <item>Ksenija Pešušić</item>
      <item>Željka Petešić</item>
      <item>Anita Petrović</item>
      <item>Miko Petrović</item>
      <item>Suzana Petrović</item>
      <item>Katarina Pletikosa</item>
      <item>Milan Popović</item>
      <item>Mandica Pramparo</item>
      <item>Dragan Puž</item>
      <item>Vojislav Radalj</item>
      <item>Kristina Radanec</item>
      <item>Žarko Ratković</item>
      <item>Alen Relić</item>
      <item>Nada Roch</item>
      <item>Alan Thomas Roško</item>
      <item>Mirjana Rumora</item>
      <item>Josip Sakić</item>
      <item>Mile Sakić</item>
      <item>Radovan Sakić</item>
      <item>Nevenka Samaržija</item>
      <item>Nenad Savanović</item>
      <item>Nikolina Savanović</item>
      <item>Ljubica Savić</item>
      <item>Stipe Sertić</item>
      <item>Agneza Sironić</item>
      <item>Ružica Skoblar</item>
      <item>Anica Smolčić</item>
      <item>Gordana Sochor</item>
      <item>Mara Spajić</item>
      <item>Robert Srdoč</item>
      <item>Liljana Stambul</item>
      <item>Dragan Starčević</item>
      <item>Irena Stevanović</item>
      <item>Marijan Stipančić</item>
      <item>Sabina Stojanović</item>
      <item>Marija Sučić</item>
      <item>Dušan Surina</item>
      <item>Smilja Surina</item>
      <item>Alojzije Šegrt</item>
      <item>Marina Šepac</item>
      <item>Milbert Šimanić</item>
      <item>Marina Širola</item>
      <item>Laura Škerl</item>
      <item>Milica Šubat</item>
      <item>Radmila Šušnjar</item>
      <item>Anamarija Tabula</item>
      <item>Margita Tomljanović</item>
      <item>Slavica Tomljenović</item>
      <item>Biserka Tonsa</item>
      <item>Goran Tuk</item>
      <item>Biserka Turk</item>
      <item>Anita Turković Pavičić</item>
      <item>Ines Vaci</item>
      <item>Jasna Valušek</item>
      <item>Diana Valzania</item>
      <item>Dragan Vekić</item>
      <item>Đorđo Vergić</item>
      <item>Darko Vičić</item>
      <item>Dušan Vidović</item>
      <item>Anka Vignjević</item>
      <item>Sidonija Vinter</item>
      <item>Gordana Viskov</item>
      <item>Mladen Vlah</item>
      <item>Maja Volarić</item>
      <item>Mile Vorkapić</item>
      <item>Sonja Volf</item>
      <item>Marko Vranić</item>
      <item>Nevenka Vranić</item>
      <item>Marijan Vrbos</item>
      <item>Radmila Vučković</item>
      <item>Izabela Vukelić</item>
      <item>Juraj Vukelić</item>
      <item>Ana Vukić</item>
      <item>Marina Vuletić</item>
      <item>Vlado Weiss</item>
      <item>Ivanka Zaborac</item>
      <item>Miranda Zakarija</item>
      <item>Ivan Zec</item>
      <item>Nadica Zednik</item>
      <item>Ana Zlendić</item>
      <item>Ivan Zoretić</item>
      <item>Milka Zrnić</item>
      <item>Boris Žic</item>
      <item>Jasna Žic</item>
      <item>Milan Pokmajević</item>
      <item>Jela Dobrić</item>
      <item>Ana Grginčić</item>
      <item>OSIMPEX - d.o.o. za unutarnju i vanjsku trgovinu</item>
      <item>Katica Simčevski</item>
      <item>Ilonka Pavelić</item>
      <item>Frane Trošelj</item>
      <item>Antun Ožanić</item>
    </izvorni_sadrzaj>
    <derivirana_varijabla naziv="DomainObject.Predmet.SudioniciListNaziv_1">
      <item>GRAD RIJEKA</item>
      <item>BRODOMATERIJAL d.d.  Rijeka</item>
      <item>GRADSKA BANKA d.d.</item>
      <item>ANTUN OŽANIĆ</item>
      <item>Milan Dokmanović</item>
      <item>Nevenka Stašić</item>
      <item>Marica Dokmanović</item>
      <item>Nataša Sinožić</item>
      <item>Marica Ganić</item>
      <item>Tomislav Špalj</item>
      <item>Marija Jurković</item>
      <item>Đuro Vograniću</item>
      <item>Franjo Kraljić</item>
      <item>Zorica Pavlović</item>
      <item>Vesna Blažek</item>
      <item>Marinko Linić</item>
      <item>Ante Brakus</item>
      <item>Anton Kovač</item>
      <item>Radojka Iskra</item>
      <item>Karmela Špalj</item>
      <item>Nikola Gvozden</item>
      <item>Vladimir Legac</item>
      <item>Tomislav Kremenović</item>
      <item>Alesandra Tau</item>
      <item>Engebert Weiss</item>
      <item>Dorotea Žic</item>
      <item>Danijela Zidarić</item>
      <item>Jadranka Polić</item>
      <item>Katica Marković</item>
      <item>Darinka Juričev Ivin</item>
      <item>Dubravka Čargonja</item>
      <item>Zdenka Starčević</item>
      <item>Irena Abramović</item>
      <item>Katica Krikšić</item>
      <item>Suzana Rilko</item>
      <item>Rozalija Štokić</item>
      <item>Mirna Kučan</item>
      <item>Branka Frigan</item>
      <item>Bruno Vagaja</item>
      <item>Svjetlana Reinić</item>
      <item>Sandra Rajčić Klapan</item>
      <item>Krunoslava Rumac</item>
      <item>Alka Volarić</item>
      <item>Doris Vujnović</item>
      <item>Velimir Knežević</item>
      <item>Nataša Sinožić</item>
      <item>ZZ ZANATOPREMA - Ilonka Pavelić</item>
      <item>CROATIA OSIGURANJE d.d. Rijeka Maja Walter Vengust</item>
      <item>POREZNA UPRAVA RIJEKA Ksenija Luštica</item>
      <item>Marin Glavočić</item>
      <item>Zagrebačka banka d.d.</item>
      <item>Pave Abramović</item>
      <item>Vinko Andrijčić</item>
      <item>Damir Antunović</item>
      <item>Lilijana Augustin</item>
      <item>Gordana Azinović</item>
      <item>Ivan Ažić</item>
      <item>Šima Babić</item>
      <item>Sanja Babić</item>
      <item>Anita Balen</item>
      <item>Marina Ban</item>
      <item>Slobodan Banašin</item>
      <item>Ante Banić</item>
      <item>Josipa Barak</item>
      <item>Ljiljana Barak</item>
      <item>Braco Baričević</item>
      <item>Mauricio Bastiancich</item>
      <item>Elio Belak</item>
      <item>Radojka Benić</item>
      <item>Luciana Berković</item>
      <item>Ive Bilen</item>
      <item>Nadija Bilen-Križanec</item>
      <item>Zdenko Bodakoš</item>
      <item>Čedomir Borčić</item>
      <item>Vesna Bosak</item>
      <item>Antonija-Nada Božić</item>
      <item>Slobodan Božić</item>
      <item>Nedeljka Bradanović</item>
      <item>Gordana Brašnić</item>
      <item>Zlatan Bratina</item>
      <item>Zoran Brdar</item>
      <item>Klaudio Brljafa</item>
      <item>Vladimir Brenko</item>
      <item>Rade Bunjevac</item>
      <item>Gordana Buratović</item>
      <item>Ernada Burek Bećirović</item>
      <item>Ljubomir Kremenović</item>
      <item>Zora Butorac</item>
      <item>Jelena Carević</item>
      <item>Ruža Cattarinuzzi</item>
      <item>Željko Cergnar</item>
      <item>Ivan Cicvarić</item>
      <item>Boris Crnić</item>
      <item>Milka Crnković</item>
      <item>Vitomir Csorba</item>
      <item>Damir Cuculić</item>
      <item>Milvana Čabrijan</item>
      <item>Dubravka Čargonja</item>
      <item>Marinka Čaušević</item>
      <item>Mirjana Čulina</item>
      <item>Jadranka Radošević</item>
      <item>Ahmet Didić</item>
      <item>Ljubica Doljak</item>
      <item>Željko Domitrović</item>
      <item>Stoja Drača</item>
      <item>Radojka Duković</item>
      <item>Zorana Duković</item>
      <item>Josipa Ivanišević</item>
      <item>Žarko Dumenčić</item>
      <item>Mate Dundović</item>
      <item>Vesna Dunić-bačić</item>
      <item>Dušan Đogo</item>
      <item>Jadranka Đukić</item>
      <item>Mladen Galović</item>
      <item>Jovan Eraković</item>
      <item>Snežana Erlić</item>
      <item>Reza Fajdiga</item>
      <item>Arnold Ferk</item>
      <item>Anton Franki</item>
      <item>Verica Galina</item>
      <item>Nada Kruljac</item>
      <item>Nedeljka Marković</item>
      <item>Marija Kuzmić</item>
      <item>Marica Lakić</item>
      <item>Zorica Leber</item>
      <item>Željka Lekić</item>
      <item>Silvija Lerga</item>
      <item>Vesna Lipovac</item>
      <item>Adema Lovrić</item>
      <item>Mira Lovrović</item>
      <item>Vesna Lučić</item>
      <item>Nada Ludvig</item>
      <item>Goran Ludvig</item>
      <item>Milan Lukanović</item>
      <item>Miljenko Majcen</item>
      <item>Karmen Mandekić</item>
      <item>Sanjin Maravić</item>
      <item>Anto Marić</item>
      <item>Izabella Markelić</item>
      <item>Verona Medić</item>
      <item>Angelo Mian</item>
      <item>Predrag Miculinić</item>
      <item>Vladimir Miculinić</item>
      <item>Josip Mikin</item>
      <item>Jelka Milković</item>
      <item>Tomislav Milković</item>
      <item>Grozdana Milolaža</item>
      <item>Silvana Milošević</item>
      <item>Sonja Mohorovičić</item>
      <item>Ljiljana Mrčela</item>
      <item>Mladen Nakićen</item>
      <item>Zdravka Nazalević</item>
      <item>Ljubica Olujić</item>
      <item>Milenka Omelić</item>
      <item>Vlasta Murgić</item>
      <item>Dragan Ostojić</item>
      <item>Ružica Pašić</item>
      <item>Igor Paulinić</item>
      <item>Breda Rozman-Pavešić</item>
      <item>Andrej Pavešić</item>
      <item>Nives Pavlešić</item>
      <item>Ante Peran</item>
      <item>Zoran Perić</item>
      <item>Anka Pešić</item>
      <item>Ksenija Pešušić</item>
      <item>Željka Petešić</item>
      <item>Anita Petrović</item>
      <item>Miko Petrović</item>
      <item>Suzana Petrović</item>
      <item>Katarina Pletikosa</item>
      <item>Milan Popović</item>
      <item>Mandica Pramparo</item>
      <item>Dragan Puž</item>
      <item>Vojislav Radalj</item>
      <item>Kristina Radanec</item>
      <item>Žarko Ratković</item>
      <item>Alen Relić</item>
      <item>Nada Roch</item>
      <item>Alan Thomas Roško</item>
      <item>Mirjana Rumora</item>
      <item>Josip Sakić</item>
      <item>Mile Sakić</item>
      <item>Radovan Sakić</item>
      <item>Nevenka Samaržija</item>
      <item>Nenad Savanović</item>
      <item>Nikolina Savanović</item>
      <item>Ljubica Savić</item>
      <item>Stipe Sertić</item>
      <item>Agneza Sironić</item>
      <item>Ružica Skoblar</item>
      <item>Anica Smolčić</item>
      <item>Gordana Sochor</item>
      <item>Mara Spajić</item>
      <item>Robert Srdoč</item>
      <item>Liljana Stambul</item>
      <item>Dragan Starčević</item>
      <item>Irena Stevanović</item>
      <item>Marijan Stipančić</item>
      <item>Sabina Stojanović</item>
      <item>Marija Sučić</item>
      <item>Dušan Surina</item>
      <item>Smilja Surina</item>
      <item>Alojzije Šegrt</item>
      <item>Marina Šepac</item>
      <item>Milbert Šimanić</item>
      <item>Marina Širola</item>
      <item>Laura Škerl</item>
      <item>Milica Šubat</item>
      <item>Radmila Šušnjar</item>
      <item>Anamarija Tabula</item>
      <item>Margita Tomljanović</item>
      <item>Slavica Tomljenović</item>
      <item>Biserka Tonsa</item>
      <item>Goran Tuk</item>
      <item>Biserka Turk</item>
      <item>Anita Turković Pavičić</item>
      <item>Ines Vaci</item>
      <item>Jasna Valušek</item>
      <item>Diana Valzania</item>
      <item>Dragan Vekić</item>
      <item>Đorđo Vergić</item>
      <item>Darko Vičić</item>
      <item>Dušan Vidović</item>
      <item>Anka Vignjević</item>
      <item>Sidonija Vinter</item>
      <item>Gordana Viskov</item>
      <item>Mladen Vlah</item>
      <item>Maja Volarić</item>
      <item>Mile Vorkapić</item>
      <item>Sonja Volf</item>
      <item>Marko Vranić</item>
      <item>Nevenka Vranić</item>
      <item>Marijan Vrbos</item>
      <item>Radmila Vučković</item>
      <item>Izabela Vukelić</item>
      <item>Juraj Vukelić</item>
      <item>Ana Vukić</item>
      <item>Marina Vuletić</item>
      <item>Vlado Weiss</item>
      <item>Ivanka Zaborac</item>
      <item>Miranda Zakarija</item>
      <item>Ivan Zec</item>
      <item>Nadica Zednik</item>
      <item>Ana Zlendić</item>
      <item>Ivan Zoretić</item>
      <item>Milka Zrnić</item>
      <item>Boris Žic</item>
      <item>Jasna Žic</item>
      <item>Milan Pokmajević</item>
      <item>Jela Dobrić</item>
      <item>Ana Grginčić</item>
      <item>OSIMPEX - d.o.o. za unutarnju i vanjsku trgovinu</item>
      <item>Katica Simčevski</item>
      <item>Ilonka Pavelić</item>
      <item>Frane Trošelj</item>
      <item>Antun Ožanić</item>
    </derivirana_varijabla>
  </DomainObject.Predmet.SudioniciListNaziv>
  <DomainObject.Predmet.SudioniciListAdressOIB>
    <izvorni_sadrzaj>
      <item>GRAD RIJEKA, OIB 54382731928, Korzo 16,51000 Rijeka</item>
      <item>BRODOMATERIJAL d.d.  Rijeka, OIB 32152751113, Martinšćica bb,51000 Rijeka</item>
      <item>GRADSKA BANKA d.d., TRG ANTE STARČEVIĆA 7,31000 Osijek</item>
      <item>ANTUN OŽANIĆ, ANDRIJE PERUČA 5,51000 Rijeka</item>
      <item>Milan Dokmanović, Ćićarijska 45,51000 Rijeka</item>
      <item>Nevenka Stašić, Balači 10,51414 Ičići</item>
      <item>Marica Dokmanović, Ćićarijska 45,51000 Rijeka</item>
      <item>Nataša Sinožić, S. Krautzeka 92c,51000 Rijeka</item>
      <item>Marica Ganić, Podhum,51218 Dražice</item>
      <item>Tomislav Špalj, OIB 36408267403, Ružić Selo 186,51226 Hreljin</item>
      <item>Marija Jurković, Emilija Randića 14,51000 Rijeka</item>
      <item>Đuro Vograniću, Mate Lovraka 6,Rijeka</item>
      <item>Franjo Kraljić, Moše Albaharija 8/3,Rijeka</item>
      <item>Zorica Pavlović, Verdijeva 11,Rijeka</item>
      <item>Vesna Blažek, Zastenice,51219 Čavle</item>
      <item>Marinko Linić, OIB 16553854565, Drežničkih boraca 32,51218 Dražice Dražice</item>
      <item>Ante Brakus, B. Bačića 22a,Rijeka</item>
      <item>Anton Kovač, Irene Tome 4,Rijeka</item>
      <item>Radojka Iskra, Crnčićeva 9,Rijeka</item>
      <item>Karmela Špalj, OIB 91071467451, Ružić Selo 186,51226 Hreljin</item>
      <item>Nikola Gvozden, Braće Stipčić 9,Rijeka</item>
      <item>Vladimir Legac, Zlobin,51226 Hreljin</item>
      <item>Tomislav Kremenović, 51000 Rijeka</item>
      <item>Alesandra Tau, Dr Jože Grabovšeka 13,51000 Rijeka</item>
      <item>Engebert Weiss, OIB 31268956712, Ružić Selo 93,51226 Hreljin</item>
      <item>Dorotea Žic, OIB 06536794478, Švalbina 3,51000 Rijeka</item>
      <item>Danijela Zidarić, Braće Blečića 2,Rijeka</item>
      <item>Jadranka Polić, OIB 22162281774, Mavrinci 63,51219 Čavle</item>
      <item>Katica Marković, OIB 94988362012, Brig 13,51000 Rijeka Rijeka</item>
      <item>Darinka Juričev Ivin, Zagrebačka 16,Rijeka</item>
      <item>Dubravka Čargonja, Brig 7,Rijeka</item>
      <item>Zdenka Starčević, Gušć 9,51000 Rijeka</item>
      <item>Irena Abramović, Ratka Petrovića 15,Rijeka</item>
      <item>Katica Krikšić, Ćićarijska 11,51000 Rijeka</item>
      <item>Suzana Rilko, OIB 77403775998, Brig 71/3,51000 Rijeka</item>
      <item>Rozalija Štokić, OIB 23924434103, Pod Ohrušvom 6,51000 Rijeka</item>
      <item>Mirna Kučan, OIB 47881319285, Hreljin 29,51226 Hreljin</item>
      <item>Branka Frigan, Pilepići 10,Rijeka</item>
      <item>Bruno Vagaja, OIB 25823490850, J.P. Kamova 14/1,51000 Rijeka</item>
      <item>Svjetlana Reinić, OIB 05052071488, Tina Ujevića 2d,51000 Rijeka</item>
      <item>Sandra Rajčić Klapan, Braće Fućak 5,Rijeka</item>
      <item>Krunoslava Rumac, OIB 90498058157, Braće Fućak 5,51000 Rijeka</item>
      <item>Alka Volarić, Verdijeva 11,Rijeka</item>
      <item>Doris Vujnović, Dolac 14,51000 Rijeka</item>
      <item>Velimir Knežević, A.B.Šimića 50,51000 Rijeka</item>
      <item>Nataša Sinožić, S. Krautzeka 92c,51000 Rijeka</item>
      <item>ZZ ZANATOPREMA - Ilonka Pavelić, Vukovarska 7a,51000 Rijeka</item>
      <item>CROATIA OSIGURANJE d.d. Rijeka Maja Walter Vengust, Korzo 35,51000 Rijeka</item>
      <item>POREZNA UPRAVA RIJEKA Ksenija Luštica, Riva 6,51000 Rijeka</item>
      <item>Marin Glavočić, Croatia osiguranje d.d. Filijala Korzo, Korzo 39,51000 Rijeka</item>
      <item>Zagrebačka banka d.d., Trg bana Josipa Jelačića 10,10000 Zagreb</item>
      <item>Pave Abramović, OIB 17644082257, Dinka Šimunovića 2,51215 Kastav</item>
      <item>Vinko Andrijčić, OIB 62808832719, Draga Bašćanska 157,51500 Krk</item>
      <item>Damir Antunović, OIB 25332956727, Vitezićeva 4,51000 Rijeka</item>
      <item>Lilijana Augustin, OIB 12365783008, Šmogorska Cesta 43,51211 Matulji</item>
      <item>Gordana Azinović, OIB 12669569335, Antuna Barca 12,51000 Rijeka</item>
      <item>Ivan Ažić, OIB 53451600492, Ažić Lokva 20,53270 Senj</item>
      <item>Šima Babić, OIB 70882195185, Škurinjskih Žrtava 9,51000 Rijeka</item>
      <item>Sanja Babić, OIB 95180155449, Zdravka Kučića 9,51000 Rijeka</item>
      <item>Anita Balen, OIB 19746601617, Hahlić 19,51000 Rijeka</item>
      <item>Marina Ban, OIB 94209878025, Konjuh 2,51218 Grobnik</item>
      <item>Slobodan Banašin, OIB 61319994678, Švalbina 13,51000 Rijeka</item>
      <item>Ante Banić, OIB 11612757977, Pilepići 29,51000 Rijeka</item>
      <item>Josipa Barak, OIB 38292221551, Pod Ohrušvom 15c,51000 Rijeka</item>
      <item>Ljiljana Barak, OIB 05727273308, Rudno 21,51215 Kastav</item>
      <item>Braco Baričević, OIB 12833770553, Škrljevo 1,51226 Škrljevo</item>
      <item>Mauricio Bastiancich, OIB 11170003706, Ede Jardasa 16,51000 Rijeka</item>
      <item>Elio Belak, OIB 96141783297, Franje Čandeka 38a,51000 Rijeka</item>
      <item>Radojka Benić, OIB 28863435311, Škurinjskih Žrtava 32,51000 Rijeka</item>
      <item>Luciana Berković, OIB 52065646589, Zvonimirova 48,51000 Rijeka</item>
      <item>Ive Bilen, OIB 49459470039, Krasica 176a,51226 Krasica</item>
      <item>Nadija Bilen-Križanec, OIB 01839519849, Antuna Marčelje Viškovića 10,51000 Rijeka</item>
      <item>Zdenko Bodakoš, OIB 59287542407, Bartolovo 14,51000 Rijeka</item>
      <item>Čedomir Borčić, OIB 79612712260, Blaža Polića 4,51000 Rijeka</item>
      <item>Vesna Bosak, OIB 02352532521, Franje Račkoga 56,51000 Rijeka</item>
      <item>Antonija-Nada Božić, OIB 21158498114, Ćićarijska 8,51000 Rijeka</item>
      <item>Slobodan Božić, OIB 87875241755, Blažićevo A 31,51000 Rijeka</item>
      <item>Nedeljka Bradanović, OIB 98664836371, Škurinjskih Žrtava 5,51000 Rijeka</item>
      <item>Gordana Brašnić, OIB 62526330231, Milana Rustanbega 27,51000 Rijeka</item>
      <item>Zlatan Bratina, OIB 13238933791, Trinajstići 13,51215 Kastav</item>
      <item>Zoran Brdar, OIB 71042541419, Kačani 104,51218 Grobnik</item>
      <item>Klaudio Brljafa, OIB 12508836356, Bok 25,51000 Rijeka</item>
      <item>Vladimir Brenko, OIB 59381266040, Zvonimirova 20,51000 Rijeka</item>
      <item>Rade Bunjevac, OIB 27606476304, Donji Jugi 17,51216 Viškovo</item>
      <item>Gordana Buratović, OIB 24902281402, Antuna Dalmatina 7,51000 Rijeka</item>
      <item>Ernada Burek Bećirović, OIB 05349704291, Vukovarska 1,51000 Rijeka</item>
      <item>Ljubomir Kremenović, OIB 37621014118, Primorska 15,10000 Zagreb</item>
      <item>Zora Butorac, OIB 49579717459, Plitvička 4,51000 Rijeka</item>
      <item>Jelena Carević, OIB 69801796757, Franje Matkovića 11,51000 Rijeka</item>
      <item>Ruža Cattarinuzzi, OIB 11339522794, Giuseppea Carabina 3,51000 Rijeka</item>
      <item>Željko Cergnar, OIB 35358295562, Pod Vrh 19,51218 Cernik</item>
      <item>Ivan Cicvarić, OIB 81146351134, Ante Jakšića 9,10000 Zagreb</item>
      <item>Boris Crnić, OIB 30002265925, Kvaternikova 62b,51000 Rijeka</item>
      <item>Milka Crnković, OIB 20711617243, Tina Ujevića 35,51000 Rijeka</item>
      <item>Vitomir Csorba, OIB 72281766935, Naselje Vulkan 4,51000 Rijeka</item>
      <item>Damir Cuculić, OIB 61246905397, Kukuljanovo 24,51227 Kukuljanovo</item>
      <item>Milvana Čabrijan, OIB 76283413080, Cernik 37,51218 Cernik</item>
      <item>Dubravka Čargonja, OIB 65205222341, Brig 7,51000 Rijeka</item>
      <item>Marinka Čaušević, OIB 51765527840, Krimeja 22,51000 Rijeka</item>
      <item>Mirjana Čulina, OIB 30425569537, Drenovski put 43,51000 Rijeka</item>
      <item>Jadranka Radošević, OIB 58098084042, Saršoni 7,51216 Saršoni</item>
      <item>Ahmet Didić, OIB 69157716173, Škrljevo 176,51226 Škrljevo</item>
      <item>Ljubica Doljak, OIB 74399338880, Mavrinci 24a,51218 Mavrinci</item>
      <item>Željko Domitrović, OIB 59684424075, Škrljevo 229,51226 Škrljevo</item>
      <item>Stoja Drača, OIB 80344187440, Brdo 8,51000 Rijeka</item>
      <item>Radojka Duković, OIB 00629323636, Pavla Radića 52,51260 Crikvenica</item>
      <item>Zorana Duković, OIB 33604761859, Gršćaki 26,47250 Gršćaki</item>
      <item>Josipa Ivanišević, OIB 90577378450, Barci 85,51244 Grižane-Belgrad</item>
      <item>Žarko Dumenčić, OIB 23948262479, Vukovarska 20,51000 Rijeka</item>
      <item>Mate Dundović, OIB 57071796302, Orlići 7d,51000 Rijeka</item>
      <item>Vesna Dunić-bačić, OIB 14285029326, Cambierieva Ulica 1,51000 Rijeka</item>
      <item>Dušan Đogo, OIB 04472395355, Donji Kašić 139,23420 Donji Kašić</item>
      <item>Jadranka Đukić, OIB 73857839189, Mornarska 309,51222 Bakar</item>
      <item>Mladen Galović, OIB 71438831471, Mihanovićeva 38,51000 Rijeka</item>
      <item>Jovan Eraković, OIB 44116068329, Bezjaki 37,51216 Marinići</item>
      <item>Snežana Erlić, OIB 24511147332, Crnčićeva 7,51000 Rijeka</item>
      <item>Reza Fajdiga, OIB , Bok 25,51000 Rijeka</item>
      <item>Arnold Ferk, OIB 46687545302, Ive Šodića 10,51000 Kostrena</item>
      <item>Anton Franki, OIB 91392221144, Brgučena 25,51511 Omišalj</item>
      <item>Verica Galina, OIB 86606757275, Štivar 7,51215 Kastav</item>
      <item>Nada Kruljac, OIB 00262142321, Bok 25,51000 Rijeka</item>
      <item>Nedeljka Marković, OIB 08811554244, Nadin 152a,23223 Nadin</item>
      <item>Marija Kuzmić, OIB 68362654493, Vrtače 86,51216 Marčelji</item>
      <item>Marica Lakić, OIB 40265061474, Jurjenići 34,51215 Kastav</item>
      <item>Zorica Leber, OIB 87796106891, Blažićevo D 23,51000 Rijeka</item>
      <item>Željka Lekić, OIB 46205160191, Braće Fućak 4,51000 Rijeka</item>
      <item>Silvija Lerga, OIB 49268757404, Ratka Petrovića 25,51000 Rijeka</item>
      <item>Vesna Lipovac, OIB 37090195603, Antuna Barca 4,51000 Rijeka</item>
      <item>Adema Lovrić, OIB 80969742684, Bošket 5,51000 Rijeka</item>
      <item>Mira Lovrović, OIB 96737474322, Bok 25,51000 Rijeka</item>
      <item>Vesna Lučić, OIB 48224033639, Kosi 81,51216 Kosi</item>
      <item>Nada Ludvig, OIB 49597765707, Slavka Krautzeka 92b,51000 Rijeka</item>
      <item>Goran Ludvig, OIB 37275663866, Zdravka Kučića 37,51000 Rijeka</item>
      <item>Milan Lukanović, OIB 42349621897, Bobovac 2,51218 Čavle</item>
      <item>Miljenko Majcen, OIB 59249228585, Ladeti 60,51410 Poljane</item>
      <item>Karmen Mandekić, OIB 61211973896, Emilija Randića 8,51000 Rijeka</item>
      <item>Sanjin Maravić, OIB 53980604218, Sveti Petar 9,51417 Mošćenička Draga</item>
      <item>Anto Marić, OIB 02452820290, Dr. Luje Naletilića Odvojak 30,10000 Zagreb</item>
      <item>Izabella Markelić, OIB 63738600676, Tkalačka 3,51000 Rijeka</item>
      <item>Verona Medić, OIB 91564611168, Drage Gervaisa 22,51000 Rijeka</item>
      <item>Angelo Mian, OIB 48133038150, Petra Jurčića 6,51000 Rijeka</item>
      <item>Predrag Miculinić, OIB 92126825909, Saverovac 2,51218 Cernik</item>
      <item>Vladimir Miculinić, OIB 97661947761, Orišji 4,51218 Čavle</item>
      <item>Josip Mikin, OIB 43744077288, Fiorella La Guardia 8,51000 Rijeka</item>
      <item>Jelka Milković, OIB 52940826733, Krasica 77c,51226 Krasica</item>
      <item>Tomislav Milković, OIB 00642791670, Draga 10c,51216 Marinići</item>
      <item>Grozdana Milolaža, OIB 11749204362, Cesta 43.istarske Divizije 12,51415 Lovran</item>
      <item>Silvana Milošević, OIB 79378866773, Osječka 14,51000 Rijeka</item>
      <item>Sonja Mohorovičić, OIB 86964509585, Jušići 112,51213 Jurdani</item>
      <item>Ljiljana Mrčela, OIB 06605812939, Ivana Gundulića 23,32000 Vukovar</item>
      <item>Mladen Nakićen, OIB 06023523260, Pulac 45,51000 Rijeka</item>
      <item>Zdravka Nazalević, OIB 07883725889, Antuna Barca 3b,51000 Rijeka</item>
      <item>Ljubica Olujić, OIB 78120501901, Blažićevo B 6,51000 Rijeka</item>
      <item>Milenka Omelić, OIB 74693554881, Emilija Randića 16,51000 Rijeka</item>
      <item>Vlasta Murgić, OIB 77099402252, Svilno 46,51219 Čavle</item>
      <item>Dragan Ostojić, OIB 33098989018, Kukuljanovo 190,51227 Kukuljanovo</item>
      <item>Ružica Pašić, OIB 49103014402, Gustava Krkleca 16,51000 Rijeka</item>
      <item>Igor Paulinić, OIB 62535588357, Franje Čandeka 23b,51000 Rijeka</item>
      <item>Breda Rozman-Pavešić, OIB 24304794214, Kukuljanovo 213a,51227 Kukuljanovo</item>
      <item>Andrej Pavešić, OIB 92040028964, Janka Polića Kamova 97,51000 Rijeka</item>
      <item>Nives Pavlešić, OIB 01774727961, Galija 30,51500 Krk</item>
      <item>Ante Peran, OIB 22290855207, Meštrovićeva 11,51000 Rijeka</item>
      <item>Zoran Perić, OIB 78203627439, Zdravka Kučića 3,51000 Rijeka</item>
      <item>Anka Pešić, OIB 17490612378, Ciottina 14,51000 Rijeka</item>
      <item>Ksenija Pešušić, OIB 04610926013, Franje Petrića 3b,23000 Zadar</item>
      <item>Željka Petešić, OIB 59126385800, Burićeva 4,51262 Šmrika</item>
      <item>Anita Petrović, OIB 85602945736, Hahlić 17,51000 Rijeka</item>
      <item>Miko Petrović, OIB 99756657607, Fiorella La Guardia 9,51000 Rijeka</item>
      <item>Suzana Petrović, OIB 36412192494, Dobriše Cesarića 3,51000 Rijeka</item>
      <item>Katarina Pletikosa, OIB 89450662060, Zorzići 69,51216 Viškovo</item>
      <item>Milan Popović, OIB 32596816498, Vrandučka 22,10000 Zagreb</item>
      <item>Mandica Pramparo, OIB 77646396086, Osječka 30,51000 Rijeka</item>
      <item>Dragan Puž, OIB 65163916827, Omladinska Ulica 8,51410 Ičići</item>
      <item>Vojislav Radalj, OIB 32561156795, Put Luskino 31,51211 Matulji</item>
      <item>Kristina Radanec, OIB 14716284304, Hreljin 288,51226 Hreljin</item>
      <item>Žarko Ratković, OIB 95587848976, Ilije Garašanina 8 E,78000 Banja Luka</item>
      <item>Alen Relić, OIB 64981117563, Crnčićeva 7/252,51000 Rijeka</item>
      <item>Nada Roch, OIB 72951572447, Pionirska 9c,51000 Rijeka</item>
      <item>Alan Thomas Roško, OIB 72296414705, Braće Pavlinića 13,51000 Rijeka</item>
      <item>Mirjana Rumora, OIB 66717024604, Dolac 8,51000 Rijeka</item>
      <item>Josip Sakić, OIB 27092463304, Čavalsko 9,51000 Rijeka</item>
      <item>Mile Sakić, OIB 20115195864, Braće Cetina 5a,51000 Rijeka</item>
      <item>Radovan Sakić, OIB 92885813505, Hahlić 19,51000 Rijeka</item>
      <item>Nevenka Samaržija, OIB 84464356181, Tizianova 1,51000 Rijeka</item>
      <item>Nenad Savanović, OIB 09858121880, Uspon Ladislava Tomee 5,51000 Rijeka</item>
      <item>Nikolina Savanović, OIB 27098348048, Uspon Ladislava Tomee 5,51000 Rijeka</item>
      <item>Ljubica Savić, OIB 20373807105, Podugrinac 14,51250 Bribir</item>
      <item>Stipe Sertić, OIB 19308296726, Petra Kružića 28,53270 Senj</item>
      <item>Agneza Sironić, OIB 14744860161, Šetalište 13.divizije 24,51000 Rijeka</item>
      <item>Ružica Skoblar, OIB 01529849019, Skoblari 45,23233 Privlaka</item>
      <item>Anica Smolčić, OIB 96136888761, Nikole Cara 1,51000 Rijeka</item>
      <item>Gordana Sochor, OIB 85353512554, Drage Gervaisa 37,51000 Rijeka</item>
      <item>Mara Spajić, OIB 27528905057, Budicinova 4,51000 Rijeka</item>
      <item>Robert Srdoč, OIB 54178910361, Žarka Pezelja 6,51000 Kostrena</item>
      <item>Liljana Stambul, OIB 98936081948, Mučići 42,51211 Matulji</item>
      <item>Dragan Starčević, OIB 63365878139, Tijani 17,51000 Rijeka</item>
      <item>Irena Stevanović, OIB 50654589251, Fiorella La Guardia 1b,51000 Rijeka</item>
      <item>Marijan Stipančić, OIB 04902703007, Zagrebačka 10,51000 Rijeka</item>
      <item>Sabina Stojanović, OIB 58575038078, Trpimirova 2,51000 Rijeka</item>
      <item>Marija Sučić, OIB 83675547136, Rastočine 6,51000 Rijeka</item>
      <item>Dušan Surina, OIB 84594362417, Antuna Barca 10a,51000 Rijeka</item>
      <item>Smilja Surina, OIB 89451405738, Mihelići 5,51211 Matulji</item>
      <item>Alojzije Šegrt, OIB 89912667867, Matije Gupca 16,51000 Rijeka</item>
      <item>Marina Šepac, OIB 10863262949, Drenovski Put 59,51000 Rijeka</item>
      <item>Milbert Šimanić, OIB 79002313510, Rubeši 133a,51215 Kastav</item>
      <item>Marina Širola, OIB 11498027172, Stane Vončine 5,51000 Rijeka</item>
      <item>Laura Škerl, OIB 72885473184, Bok 28,51000 Rijeka</item>
      <item>Milica Šubat, OIB 49400942301, Glavani 90,51000 Kostrena</item>
      <item>Radmila Šušnjar, OIB 44473540227, Hahlić 23,51000 Rijeka</item>
      <item>Anamarija Tabula, OIB 35786417600, Starci 4,51000 Rijeka</item>
      <item>Margita Tomljanović, OIB 85651113494, Paulinska 11,53270 Senj</item>
      <item>Slavica Tomljenović, OIB 02015053601, Kumičićeva 13,51000 Rijeka</item>
      <item>Biserka Tonsa, OIB 11408620584, Emilija Randića 4,51000 Rijeka</item>
      <item>Goran Tuk, OIB 44831804015, Stanka Frankovića 28,51000 Rijeka</item>
      <item>Biserka Turk, OIB 93102214917, Ciottina 12,51000 Rijeka</item>
      <item>Anita Turković Pavičić, OIB 07462652458, Pasjak 7,51214 Šapjane</item>
      <item>Ines Vaci, OIB 63330674122, Matuljska Cesta 8,51410 Opatija</item>
      <item>Jasna Valušek, OIB 73904703103, Zagrad 64,51410 Veprinac</item>
      <item>Diana Valzania, OIB 35190935188, Alessandra Manzonia 5,51000 Rijeka</item>
      <item>Dragan Vekić, OIB 12004092741, Kraška 12 A,51000 Rijeka</item>
      <item>Đorđo Vergić, OIB 84494659374, Saršoni 48,51216 Viškovo</item>
      <item>Darko Vičić, OIB 18844074311, Kvaternikova 62/III,51000 Rijeka</item>
      <item>Dušan Vidović, OIB 15243672058, Žminjska 14,51000 Rijeka</item>
      <item>Anka Vignjević, OIB 30391103478, Ulica Put Brdo 9a,51211 Matulji</item>
      <item>Sidonija Vinter, OIB 40083585272, Vinka Benca 2,51000 Rijeka</item>
      <item>Gordana Viskov, OIB 24241308330, Škurinjska Cesta 18,51000 Rijeka</item>
      <item>Mladen Vlah, OIB 48093935534, R. K. Jeretova 3,51410 Opatija</item>
      <item>Maja Volarić, OIB 28890010195, Verdijeva 11,51000 Rijeka</item>
      <item>Mile Vorkapić, OIB 49352047171, Korzo 35,51000 Rijeka</item>
      <item>Sonja Volf, OIB 91507573499, Ante Kovačića 4,51000 Rijeka</item>
      <item>Marko Vranić, OIB 28108087182, Franca Prešerna 42,51000 Rijeka</item>
      <item>Nevenka Vranić, OIB 58569938435, Hahlić 19,51000 Rijeka</item>
      <item>Marijan Vrbos, OIB 98016224123, Antuna Barca 16,51000 Rijeka</item>
      <item>Radmila Vučković, OIB 26237157662, Stupari 2/B,51216 Viškovo</item>
      <item>Izabela Vukelić, OIB 51314745688, Krasica 120c,51226 Krasica</item>
      <item>Juraj Vukelić, OIB 48880252551, Šibenska 1,51000 Rijeka</item>
      <item>Ana Vukić, OIB 22067915408, Ratka Petrovića 4,51000 Rijeka</item>
      <item>Marina Vuletić, OIB 28257516414, Krimeja 22,51000 Rijeka</item>
      <item>Vlado Weiss, OIB 44753918180, Krasica 89,51226 Krasica</item>
      <item>Ivanka Zaborac, OIB 23099919009, Slavka Krautzeka 57,51000 Rijeka</item>
      <item>Miranda Zakarija, OIB 48378552073, Čavle 199,51218 Čavle</item>
      <item>Ivan Zec, OIB 66300701498, Skrpčići 2c,51500 Krk</item>
      <item>Nadica Zednik, OIB 35144444897, Labinska 12,51000 Rijeka</item>
      <item>Ana Zlendić, OIB 02553980513, Škurinjskih Žrtava 24,51000 Rijeka</item>
      <item>Ivan Zoretić, OIB 21553001558, Zoretići 23,51218 Dražice</item>
      <item>Milka Zrnić, OIB 53792847178, Rikarda Benčića 11,51000 Rijeka</item>
      <item>Boris Žic, OIB 38975138585, Ulica Žrtava Fašizma 20,51211 Matulji</item>
      <item>Jasna Žic, OIB 45980904059, Žrtava Fašizma 15,51000 Rijeka</item>
      <item>Milan Pokmajević, OIB , Fara 48,51262 Kraljevica</item>
      <item>Jela Dobrić, OIB 80315415223, Žarka Pezelja 4,51000 Kostrena</item>
      <item>Ana Grginčić, OIB 65853159676, Škrljevo 279,51226 Škrljevo</item>
      <item>OSIMPEX - d.o.o. za unutarnju i vanjsku trgovinu, OIB 17937349035, Europske Avenije 2,31000 Osijek</item>
      <item>Katica Simčevski, OIB 77610299963, Dolac 9,51000 Rijeka</item>
      <item>Ilonka Pavelić, Udatnog 10,51000 Rijeka</item>
      <item>Frane Trošelj, OIB 36147933178, Ratka Petrovića 22,51000 Rijeka</item>
      <item>Antun Ožanić, OIB 55298672364, Andrije Peruča 5,51000 Rijeka</item>
    </izvorni_sadrzaj>
    <derivirana_varijabla naziv="DomainObject.Predmet.SudioniciListAdressOIB_1">
      <item>GRAD RIJEKA, OIB 54382731928, Korzo 16,51000 Rijeka</item>
      <item>BRODOMATERIJAL d.d.  Rijeka, OIB 32152751113, Martinšćica bb,51000 Rijeka</item>
      <item>GRADSKA BANKA d.d., TRG ANTE STARČEVIĆA 7,31000 Osijek</item>
      <item>ANTUN OŽANIĆ, ANDRIJE PERUČA 5,51000 Rijeka</item>
      <item>Milan Dokmanović, Ćićarijska 45,51000 Rijeka</item>
      <item>Nevenka Stašić, Balači 10,51414 Ičići</item>
      <item>Marica Dokmanović, Ćićarijska 45,51000 Rijeka</item>
      <item>Nataša Sinožić, S. Krautzeka 92c,51000 Rijeka</item>
      <item>Marica Ganić, Podhum,51218 Dražice</item>
      <item>Tomislav Špalj, OIB 36408267403, Ružić Selo 186,51226 Hreljin</item>
      <item>Marija Jurković, Emilija Randića 14,51000 Rijeka</item>
      <item>Đuro Vograniću, Mate Lovraka 6,Rijeka</item>
      <item>Franjo Kraljić, Moše Albaharija 8/3,Rijeka</item>
      <item>Zorica Pavlović, Verdijeva 11,Rijeka</item>
      <item>Vesna Blažek, Zastenice,51219 Čavle</item>
      <item>Marinko Linić, OIB 16553854565, Drežničkih boraca 32,51218 Dražice Dražice</item>
      <item>Ante Brakus, B. Bačića 22a,Rijeka</item>
      <item>Anton Kovač, Irene Tome 4,Rijeka</item>
      <item>Radojka Iskra, Crnčićeva 9,Rijeka</item>
      <item>Karmela Špalj, OIB 91071467451, Ružić Selo 186,51226 Hreljin</item>
      <item>Nikola Gvozden, Braće Stipčić 9,Rijeka</item>
      <item>Vladimir Legac, Zlobin,51226 Hreljin</item>
      <item>Tomislav Kremenović, 51000 Rijeka</item>
      <item>Alesandra Tau, Dr Jože Grabovšeka 13,51000 Rijeka</item>
      <item>Engebert Weiss, OIB 31268956712, Ružić Selo 93,51226 Hreljin</item>
      <item>Dorotea Žic, OIB 06536794478, Švalbina 3,51000 Rijeka</item>
      <item>Danijela Zidarić, Braće Blečića 2,Rijeka</item>
      <item>Jadranka Polić, OIB 22162281774, Mavrinci 63,51219 Čavle</item>
      <item>Katica Marković, OIB 94988362012, Brig 13,51000 Rijeka Rijeka</item>
      <item>Darinka Juričev Ivin, Zagrebačka 16,Rijeka</item>
      <item>Dubravka Čargonja, Brig 7,Rijeka</item>
      <item>Zdenka Starčević, Gušć 9,51000 Rijeka</item>
      <item>Irena Abramović, Ratka Petrovića 15,Rijeka</item>
      <item>Katica Krikšić, Ćićarijska 11,51000 Rijeka</item>
      <item>Suzana Rilko, OIB 77403775998, Brig 71/3,51000 Rijeka</item>
      <item>Rozalija Štokić, OIB 23924434103, Pod Ohrušvom 6,51000 Rijeka</item>
      <item>Mirna Kučan, OIB 47881319285, Hreljin 29,51226 Hreljin</item>
      <item>Branka Frigan, Pilepići 10,Rijeka</item>
      <item>Bruno Vagaja, OIB 25823490850, J.P. Kamova 14/1,51000 Rijeka</item>
      <item>Svjetlana Reinić, OIB 05052071488, Tina Ujevića 2d,51000 Rijeka</item>
      <item>Sandra Rajčić Klapan, Braće Fućak 5,Rijeka</item>
      <item>Krunoslava Rumac, OIB 90498058157, Braće Fućak 5,51000 Rijeka</item>
      <item>Alka Volarić, Verdijeva 11,Rijeka</item>
      <item>Doris Vujnović, Dolac 14,51000 Rijeka</item>
      <item>Velimir Knežević, A.B.Šimića 50,51000 Rijeka</item>
      <item>Nataša Sinožić, S. Krautzeka 92c,51000 Rijeka</item>
      <item>ZZ ZANATOPREMA - Ilonka Pavelić, Vukovarska 7a,51000 Rijeka</item>
      <item>CROATIA OSIGURANJE d.d. Rijeka Maja Walter Vengust, Korzo 35,51000 Rijeka</item>
      <item>POREZNA UPRAVA RIJEKA Ksenija Luštica, Riva 6,51000 Rijeka</item>
      <item>Marin Glavočić, Croatia osiguranje d.d. Filijala Korzo, Korzo 39,51000 Rijeka</item>
      <item>Zagrebačka banka d.d., Trg bana Josipa Jelačića 10,10000 Zagreb</item>
      <item>Pave Abramović, OIB 17644082257, Dinka Šimunovića 2,51215 Kastav</item>
      <item>Vinko Andrijčić, OIB 62808832719, Draga Bašćanska 157,51500 Krk</item>
      <item>Damir Antunović, OIB 25332956727, Vitezićeva 4,51000 Rijeka</item>
      <item>Lilijana Augustin, OIB 12365783008, Šmogorska Cesta 43,51211 Matulji</item>
      <item>Gordana Azinović, OIB 12669569335, Antuna Barca 12,51000 Rijeka</item>
      <item>Ivan Ažić, OIB 53451600492, Ažić Lokva 20,53270 Senj</item>
      <item>Šima Babić, OIB 70882195185, Škurinjskih Žrtava 9,51000 Rijeka</item>
      <item>Sanja Babić, OIB 95180155449, Zdravka Kučića 9,51000 Rijeka</item>
      <item>Anita Balen, OIB 19746601617, Hahlić 19,51000 Rijeka</item>
      <item>Marina Ban, OIB 94209878025, Konjuh 2,51218 Grobnik</item>
      <item>Slobodan Banašin, OIB 61319994678, Švalbina 13,51000 Rijeka</item>
      <item>Ante Banić, OIB 11612757977, Pilepići 29,51000 Rijeka</item>
      <item>Josipa Barak, OIB 38292221551, Pod Ohrušvom 15c,51000 Rijeka</item>
      <item>Ljiljana Barak, OIB 05727273308, Rudno 21,51215 Kastav</item>
      <item>Braco Baričević, OIB 12833770553, Škrljevo 1,51226 Škrljevo</item>
      <item>Mauricio Bastiancich, OIB 11170003706, Ede Jardasa 16,51000 Rijeka</item>
      <item>Elio Belak, OIB 96141783297, Franje Čandeka 38a,51000 Rijeka</item>
      <item>Radojka Benić, OIB 28863435311, Škurinjskih Žrtava 32,51000 Rijeka</item>
      <item>Luciana Berković, OIB 52065646589, Zvonimirova 48,51000 Rijeka</item>
      <item>Ive Bilen, OIB 49459470039, Krasica 176a,51226 Krasica</item>
      <item>Nadija Bilen-Križanec, OIB 01839519849, Antuna Marčelje Viškovića 10,51000 Rijeka</item>
      <item>Zdenko Bodakoš, OIB 59287542407, Bartolovo 14,51000 Rijeka</item>
      <item>Čedomir Borčić, OIB 79612712260, Blaža Polića 4,51000 Rijeka</item>
      <item>Vesna Bosak, OIB 02352532521, Franje Račkoga 56,51000 Rijeka</item>
      <item>Antonija-Nada Božić, OIB 21158498114, Ćićarijska 8,51000 Rijeka</item>
      <item>Slobodan Božić, OIB 87875241755, Blažićevo A 31,51000 Rijeka</item>
      <item>Nedeljka Bradanović, OIB 98664836371, Škurinjskih Žrtava 5,51000 Rijeka</item>
      <item>Gordana Brašnić, OIB 62526330231, Milana Rustanbega 27,51000 Rijeka</item>
      <item>Zlatan Bratina, OIB 13238933791, Trinajstići 13,51215 Kastav</item>
      <item>Zoran Brdar, OIB 71042541419, Kačani 104,51218 Grobnik</item>
      <item>Klaudio Brljafa, OIB 12508836356, Bok 25,51000 Rijeka</item>
      <item>Vladimir Brenko, OIB 59381266040, Zvonimirova 20,51000 Rijeka</item>
      <item>Rade Bunjevac, OIB 27606476304, Donji Jugi 17,51216 Viškovo</item>
      <item>Gordana Buratović, OIB 24902281402, Antuna Dalmatina 7,51000 Rijeka</item>
      <item>Ernada Burek Bećirović, OIB 05349704291, Vukovarska 1,51000 Rijeka</item>
      <item>Ljubomir Kremenović, OIB 37621014118, Primorska 15,10000 Zagreb</item>
      <item>Zora Butorac, OIB 49579717459, Plitvička 4,51000 Rijeka</item>
      <item>Jelena Carević, OIB 69801796757, Franje Matkovića 11,51000 Rijeka</item>
      <item>Ruža Cattarinuzzi, OIB 11339522794, Giuseppea Carabina 3,51000 Rijeka</item>
      <item>Željko Cergnar, OIB 35358295562, Pod Vrh 19,51218 Cernik</item>
      <item>Ivan Cicvarić, OIB 81146351134, Ante Jakšića 9,10000 Zagreb</item>
      <item>Boris Crnić, OIB 30002265925, Kvaternikova 62b,51000 Rijeka</item>
      <item>Milka Crnković, OIB 20711617243, Tina Ujevića 35,51000 Rijeka</item>
      <item>Vitomir Csorba, OIB 72281766935, Naselje Vulkan 4,51000 Rijeka</item>
      <item>Damir Cuculić, OIB 61246905397, Kukuljanovo 24,51227 Kukuljanovo</item>
      <item>Milvana Čabrijan, OIB 76283413080, Cernik 37,51218 Cernik</item>
      <item>Dubravka Čargonja, OIB 65205222341, Brig 7,51000 Rijeka</item>
      <item>Marinka Čaušević, OIB 51765527840, Krimeja 22,51000 Rijeka</item>
      <item>Mirjana Čulina, OIB 30425569537, Drenovski put 43,51000 Rijeka</item>
      <item>Jadranka Radošević, OIB 58098084042, Saršoni 7,51216 Saršoni</item>
      <item>Ahmet Didić, OIB 69157716173, Škrljevo 176,51226 Škrljevo</item>
      <item>Ljubica Doljak, OIB 74399338880, Mavrinci 24a,51218 Mavrinci</item>
      <item>Željko Domitrović, OIB 59684424075, Škrljevo 229,51226 Škrljevo</item>
      <item>Stoja Drača, OIB 80344187440, Brdo 8,51000 Rijeka</item>
      <item>Radojka Duković, OIB 00629323636, Pavla Radića 52,51260 Crikvenica</item>
      <item>Zorana Duković, OIB 33604761859, Gršćaki 26,47250 Gršćaki</item>
      <item>Josipa Ivanišević, OIB 90577378450, Barci 85,51244 Grižane-Belgrad</item>
      <item>Žarko Dumenčić, OIB 23948262479, Vukovarska 20,51000 Rijeka</item>
      <item>Mate Dundović, OIB 57071796302, Orlići 7d,51000 Rijeka</item>
      <item>Vesna Dunić-bačić, OIB 14285029326, Cambierieva Ulica 1,51000 Rijeka</item>
      <item>Dušan Đogo, OIB 04472395355, Donji Kašić 139,23420 Donji Kašić</item>
      <item>Jadranka Đukić, OIB 73857839189, Mornarska 309,51222 Bakar</item>
      <item>Mladen Galović, OIB 71438831471, Mihanovićeva 38,51000 Rijeka</item>
      <item>Jovan Eraković, OIB 44116068329, Bezjaki 37,51216 Marinići</item>
      <item>Snežana Erlić, OIB 24511147332, Crnčićeva 7,51000 Rijeka</item>
      <item>Reza Fajdiga, OIB , Bok 25,51000 Rijeka</item>
      <item>Arnold Ferk, OIB 46687545302, Ive Šodića 10,51000 Kostrena</item>
      <item>Anton Franki, OIB 91392221144, Brgučena 25,51511 Omišalj</item>
      <item>Verica Galina, OIB 86606757275, Štivar 7,51215 Kastav</item>
      <item>Nada Kruljac, OIB 00262142321, Bok 25,51000 Rijeka</item>
      <item>Nedeljka Marković, OIB 08811554244, Nadin 152a,23223 Nadin</item>
      <item>Marija Kuzmić, OIB 68362654493, Vrtače 86,51216 Marčelji</item>
      <item>Marica Lakić, OIB 40265061474, Jurjenići 34,51215 Kastav</item>
      <item>Zorica Leber, OIB 87796106891, Blažićevo D 23,51000 Rijeka</item>
      <item>Željka Lekić, OIB 46205160191, Braće Fućak 4,51000 Rijeka</item>
      <item>Silvija Lerga, OIB 49268757404, Ratka Petrovića 25,51000 Rijeka</item>
      <item>Vesna Lipovac, OIB 37090195603, Antuna Barca 4,51000 Rijeka</item>
      <item>Adema Lovrić, OIB 80969742684, Bošket 5,51000 Rijeka</item>
      <item>Mira Lovrović, OIB 96737474322, Bok 25,51000 Rijeka</item>
      <item>Vesna Lučić, OIB 48224033639, Kosi 81,51216 Kosi</item>
      <item>Nada Ludvig, OIB 49597765707, Slavka Krautzeka 92b,51000 Rijeka</item>
      <item>Goran Ludvig, OIB 37275663866, Zdravka Kučića 37,51000 Rijeka</item>
      <item>Milan Lukanović, OIB 42349621897, Bobovac 2,51218 Čavle</item>
      <item>Miljenko Majcen, OIB 59249228585, Ladeti 60,51410 Poljane</item>
      <item>Karmen Mandekić, OIB 61211973896, Emilija Randića 8,51000 Rijeka</item>
      <item>Sanjin Maravić, OIB 53980604218, Sveti Petar 9,51417 Mošćenička Draga</item>
      <item>Anto Marić, OIB 02452820290, Dr. Luje Naletilića Odvojak 30,10000 Zagreb</item>
      <item>Izabella Markelić, OIB 63738600676, Tkalačka 3,51000 Rijeka</item>
      <item>Verona Medić, OIB 91564611168, Drage Gervaisa 22,51000 Rijeka</item>
      <item>Angelo Mian, OIB 48133038150, Petra Jurčića 6,51000 Rijeka</item>
      <item>Predrag Miculinić, OIB 92126825909, Saverovac 2,51218 Cernik</item>
      <item>Vladimir Miculinić, OIB 97661947761, Orišji 4,51218 Čavle</item>
      <item>Josip Mikin, OIB 43744077288, Fiorella La Guardia 8,51000 Rijeka</item>
      <item>Jelka Milković, OIB 52940826733, Krasica 77c,51226 Krasica</item>
      <item>Tomislav Milković, OIB 00642791670, Draga 10c,51216 Marinići</item>
      <item>Grozdana Milolaža, OIB 11749204362, Cesta 43.istarske Divizije 12,51415 Lovran</item>
      <item>Silvana Milošević, OIB 79378866773, Osječka 14,51000 Rijeka</item>
      <item>Sonja Mohorovičić, OIB 86964509585, Jušići 112,51213 Jurdani</item>
      <item>Ljiljana Mrčela, OIB 06605812939, Ivana Gundulića 23,32000 Vukovar</item>
      <item>Mladen Nakićen, OIB 06023523260, Pulac 45,51000 Rijeka</item>
      <item>Zdravka Nazalević, OIB 07883725889, Antuna Barca 3b,51000 Rijeka</item>
      <item>Ljubica Olujić, OIB 78120501901, Blažićevo B 6,51000 Rijeka</item>
      <item>Milenka Omelić, OIB 74693554881, Emilija Randića 16,51000 Rijeka</item>
      <item>Vlasta Murgić, OIB 77099402252, Svilno 46,51219 Čavle</item>
      <item>Dragan Ostojić, OIB 33098989018, Kukuljanovo 190,51227 Kukuljanovo</item>
      <item>Ružica Pašić, OIB 49103014402, Gustava Krkleca 16,51000 Rijeka</item>
      <item>Igor Paulinić, OIB 62535588357, Franje Čandeka 23b,51000 Rijeka</item>
      <item>Breda Rozman-Pavešić, OIB 24304794214, Kukuljanovo 213a,51227 Kukuljanovo</item>
      <item>Andrej Pavešić, OIB 92040028964, Janka Polića Kamova 97,51000 Rijeka</item>
      <item>Nives Pavlešić, OIB 01774727961, Galija 30,51500 Krk</item>
      <item>Ante Peran, OIB 22290855207, Meštrovićeva 11,51000 Rijeka</item>
      <item>Zoran Perić, OIB 78203627439, Zdravka Kučića 3,51000 Rijeka</item>
      <item>Anka Pešić, OIB 17490612378, Ciottina 14,51000 Rijeka</item>
      <item>Ksenija Pešušić, OIB 04610926013, Franje Petrića 3b,23000 Zadar</item>
      <item>Željka Petešić, OIB 59126385800, Burićeva 4,51262 Šmrika</item>
      <item>Anita Petrović, OIB 85602945736, Hahlić 17,51000 Rijeka</item>
      <item>Miko Petrović, OIB 99756657607, Fiorella La Guardia 9,51000 Rijeka</item>
      <item>Suzana Petrović, OIB 36412192494, Dobriše Cesarića 3,51000 Rijeka</item>
      <item>Katarina Pletikosa, OIB 89450662060, Zorzići 69,51216 Viškovo</item>
      <item>Milan Popović, OIB 32596816498, Vrandučka 22,10000 Zagreb</item>
      <item>Mandica Pramparo, OIB 77646396086, Osječka 30,51000 Rijeka</item>
      <item>Dragan Puž, OIB 65163916827, Omladinska Ulica 8,51410 Ičići</item>
      <item>Vojislav Radalj, OIB 32561156795, Put Luskino 31,51211 Matulji</item>
      <item>Kristina Radanec, OIB 14716284304, Hreljin 288,51226 Hreljin</item>
      <item>Žarko Ratković, OIB 95587848976, Ilije Garašanina 8 E,78000 Banja Luka</item>
      <item>Alen Relić, OIB 64981117563, Crnčićeva 7/252,51000 Rijeka</item>
      <item>Nada Roch, OIB 72951572447, Pionirska 9c,51000 Rijeka</item>
      <item>Alan Thomas Roško, OIB 72296414705, Braće Pavlinića 13,51000 Rijeka</item>
      <item>Mirjana Rumora, OIB 66717024604, Dolac 8,51000 Rijeka</item>
      <item>Josip Sakić, OIB 27092463304, Čavalsko 9,51000 Rijeka</item>
      <item>Mile Sakić, OIB 20115195864, Braće Cetina 5a,51000 Rijeka</item>
      <item>Radovan Sakić, OIB 92885813505, Hahlić 19,51000 Rijeka</item>
      <item>Nevenka Samaržija, OIB 84464356181, Tizianova 1,51000 Rijeka</item>
      <item>Nenad Savanović, OIB 09858121880, Uspon Ladislava Tomee 5,51000 Rijeka</item>
      <item>Nikolina Savanović, OIB 27098348048, Uspon Ladislava Tomee 5,51000 Rijeka</item>
      <item>Ljubica Savić, OIB 20373807105, Podugrinac 14,51250 Bribir</item>
      <item>Stipe Sertić, OIB 19308296726, Petra Kružića 28,53270 Senj</item>
      <item>Agneza Sironić, OIB 14744860161, Šetalište 13.divizije 24,51000 Rijeka</item>
      <item>Ružica Skoblar, OIB 01529849019, Skoblari 45,23233 Privlaka</item>
      <item>Anica Smolčić, OIB 96136888761, Nikole Cara 1,51000 Rijeka</item>
      <item>Gordana Sochor, OIB 85353512554, Drage Gervaisa 37,51000 Rijeka</item>
      <item>Mara Spajić, OIB 27528905057, Budicinova 4,51000 Rijeka</item>
      <item>Robert Srdoč, OIB 54178910361, Žarka Pezelja 6,51000 Kostrena</item>
      <item>Liljana Stambul, OIB 98936081948, Mučići 42,51211 Matulji</item>
      <item>Dragan Starčević, OIB 63365878139, Tijani 17,51000 Rijeka</item>
      <item>Irena Stevanović, OIB 50654589251, Fiorella La Guardia 1b,51000 Rijeka</item>
      <item>Marijan Stipančić, OIB 04902703007, Zagrebačka 10,51000 Rijeka</item>
      <item>Sabina Stojanović, OIB 58575038078, Trpimirova 2,51000 Rijeka</item>
      <item>Marija Sučić, OIB 83675547136, Rastočine 6,51000 Rijeka</item>
      <item>Dušan Surina, OIB 84594362417, Antuna Barca 10a,51000 Rijeka</item>
      <item>Smilja Surina, OIB 89451405738, Mihelići 5,51211 Matulji</item>
      <item>Alojzije Šegrt, OIB 89912667867, Matije Gupca 16,51000 Rijeka</item>
      <item>Marina Šepac, OIB 10863262949, Drenovski Put 59,51000 Rijeka</item>
      <item>Milbert Šimanić, OIB 79002313510, Rubeši 133a,51215 Kastav</item>
      <item>Marina Širola, OIB 11498027172, Stane Vončine 5,51000 Rijeka</item>
      <item>Laura Škerl, OIB 72885473184, Bok 28,51000 Rijeka</item>
      <item>Milica Šubat, OIB 49400942301, Glavani 90,51000 Kostrena</item>
      <item>Radmila Šušnjar, OIB 44473540227, Hahlić 23,51000 Rijeka</item>
      <item>Anamarija Tabula, OIB 35786417600, Starci 4,51000 Rijeka</item>
      <item>Margita Tomljanović, OIB 85651113494, Paulinska 11,53270 Senj</item>
      <item>Slavica Tomljenović, OIB 02015053601, Kumičićeva 13,51000 Rijeka</item>
      <item>Biserka Tonsa, OIB 11408620584, Emilija Randića 4,51000 Rijeka</item>
      <item>Goran Tuk, OIB 44831804015, Stanka Frankovića 28,51000 Rijeka</item>
      <item>Biserka Turk, OIB 93102214917, Ciottina 12,51000 Rijeka</item>
      <item>Anita Turković Pavičić, OIB 07462652458, Pasjak 7,51214 Šapjane</item>
      <item>Ines Vaci, OIB 63330674122, Matuljska Cesta 8,51410 Opatija</item>
      <item>Jasna Valušek, OIB 73904703103, Zagrad 64,51410 Veprinac</item>
      <item>Diana Valzania, OIB 35190935188, Alessandra Manzonia 5,51000 Rijeka</item>
      <item>Dragan Vekić, OIB 12004092741, Kraška 12 A,51000 Rijeka</item>
      <item>Đorđo Vergić, OIB 84494659374, Saršoni 48,51216 Viškovo</item>
      <item>Darko Vičić, OIB 18844074311, Kvaternikova 62/III,51000 Rijeka</item>
      <item>Dušan Vidović, OIB 15243672058, Žminjska 14,51000 Rijeka</item>
      <item>Anka Vignjević, OIB 30391103478, Ulica Put Brdo 9a,51211 Matulji</item>
      <item>Sidonija Vinter, OIB 40083585272, Vinka Benca 2,51000 Rijeka</item>
      <item>Gordana Viskov, OIB 24241308330, Škurinjska Cesta 18,51000 Rijeka</item>
      <item>Mladen Vlah, OIB 48093935534, R. K. Jeretova 3,51410 Opatija</item>
      <item>Maja Volarić, OIB 28890010195, Verdijeva 11,51000 Rijeka</item>
      <item>Mile Vorkapić, OIB 49352047171, Korzo 35,51000 Rijeka</item>
      <item>Sonja Volf, OIB 91507573499, Ante Kovačića 4,51000 Rijeka</item>
      <item>Marko Vranić, OIB 28108087182, Franca Prešerna 42,51000 Rijeka</item>
      <item>Nevenka Vranić, OIB 58569938435, Hahlić 19,51000 Rijeka</item>
      <item>Marijan Vrbos, OIB 98016224123, Antuna Barca 16,51000 Rijeka</item>
      <item>Radmila Vučković, OIB 26237157662, Stupari 2/B,51216 Viškovo</item>
      <item>Izabela Vukelić, OIB 51314745688, Krasica 120c,51226 Krasica</item>
      <item>Juraj Vukelić, OIB 48880252551, Šibenska 1,51000 Rijeka</item>
      <item>Ana Vukić, OIB 22067915408, Ratka Petrovića 4,51000 Rijeka</item>
      <item>Marina Vuletić, OIB 28257516414, Krimeja 22,51000 Rijeka</item>
      <item>Vlado Weiss, OIB 44753918180, Krasica 89,51226 Krasica</item>
      <item>Ivanka Zaborac, OIB 23099919009, Slavka Krautzeka 57,51000 Rijeka</item>
      <item>Miranda Zakarija, OIB 48378552073, Čavle 199,51218 Čavle</item>
      <item>Ivan Zec, OIB 66300701498, Skrpčići 2c,51500 Krk</item>
      <item>Nadica Zednik, OIB 35144444897, Labinska 12,51000 Rijeka</item>
      <item>Ana Zlendić, OIB 02553980513, Škurinjskih Žrtava 24,51000 Rijeka</item>
      <item>Ivan Zoretić, OIB 21553001558, Zoretići 23,51218 Dražice</item>
      <item>Milka Zrnić, OIB 53792847178, Rikarda Benčića 11,51000 Rijeka</item>
      <item>Boris Žic, OIB 38975138585, Ulica Žrtava Fašizma 20,51211 Matulji</item>
      <item>Jasna Žic, OIB 45980904059, Žrtava Fašizma 15,51000 Rijeka</item>
      <item>Milan Pokmajević, OIB , Fara 48,51262 Kraljevica</item>
      <item>Jela Dobrić, OIB 80315415223, Žarka Pezelja 4,51000 Kostrena</item>
      <item>Ana Grginčić, OIB 65853159676, Škrljevo 279,51226 Škrljevo</item>
      <item>OSIMPEX - d.o.o. za unutarnju i vanjsku trgovinu, OIB 17937349035, Europske Avenije 2,31000 Osijek</item>
      <item>Katica Simčevski, OIB 77610299963, Dolac 9,51000 Rijeka</item>
      <item>Ilonka Pavelić, Udatnog 10,51000 Rijeka</item>
      <item>Frane Trošelj, OIB 36147933178, Ratka Petrovića 22,51000 Rijeka</item>
      <item>Antun Ožanić, OIB 55298672364, Andrije Peruča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54382731928</item>
      <item>, OIB 32152751113</item>
      <item>, OIB null</item>
      <item>, OIB null</item>
      <item>, OIB null</item>
      <item>, OIB null</item>
      <item>, OIB null</item>
      <item>, OIB null</item>
      <item>, OIB null</item>
      <item>, OIB 36408267403</item>
      <item>, OIB null</item>
      <item>, OIB null</item>
      <item>, OIB null</item>
      <item>, OIB null</item>
      <item>, OIB null</item>
      <item>, OIB 16553854565</item>
      <item>, OIB null</item>
      <item>, OIB null</item>
      <item>, OIB null</item>
      <item>, OIB 91071467451</item>
      <item>, OIB null</item>
      <item>, OIB null</item>
      <item>, OIB null</item>
      <item>, OIB null</item>
      <item>, OIB 31268956712</item>
      <item>, OIB 06536794478</item>
      <item>, OIB null</item>
      <item>, OIB 22162281774</item>
      <item>, OIB 94988362012</item>
      <item>, OIB null</item>
      <item>, OIB null</item>
      <item>, OIB null</item>
      <item>, OIB null</item>
      <item>, OIB null</item>
      <item>, OIB 77403775998</item>
      <item>, OIB 23924434103</item>
      <item>, OIB 47881319285</item>
      <item>, OIB null</item>
      <item>, OIB 25823490850</item>
      <item>, OIB 05052071488</item>
      <item>, OIB null</item>
      <item>, OIB 90498058157</item>
      <item>, OIB null</item>
      <item>, OIB null</item>
      <item>, OIB null</item>
      <item>, OIB null</item>
      <item>, OIB null</item>
      <item>, OIB null</item>
      <item>, OIB null</item>
      <item>, OIB null</item>
      <item>, OIB null</item>
      <item>, OIB 17644082257</item>
      <item>, OIB 62808832719</item>
      <item>, OIB 25332956727</item>
      <item>, OIB 12365783008</item>
      <item>, OIB 12669569335</item>
      <item>, OIB 53451600492</item>
      <item>, OIB 70882195185</item>
      <item>, OIB 95180155449</item>
      <item>, OIB 19746601617</item>
      <item>, OIB 94209878025</item>
      <item>, OIB 61319994678</item>
      <item>, OIB 11612757977</item>
      <item>, OIB 38292221551</item>
      <item>, OIB 05727273308</item>
      <item>, OIB 12833770553</item>
      <item>, OIB 11170003706</item>
      <item>, OIB 96141783297</item>
      <item>, OIB 28863435311</item>
      <item>, OIB 52065646589</item>
      <item>, OIB 49459470039</item>
      <item>, OIB 01839519849</item>
      <item>, OIB 59287542407</item>
      <item>, OIB 79612712260</item>
      <item>, OIB 02352532521</item>
      <item>, OIB 21158498114</item>
      <item>, OIB 87875241755</item>
      <item>, OIB 98664836371</item>
      <item>, OIB 62526330231</item>
      <item>, OIB 13238933791</item>
      <item>, OIB 71042541419</item>
      <item>, OIB 12508836356</item>
      <item>, OIB 59381266040</item>
      <item>, OIB 27606476304</item>
      <item>, OIB 24902281402</item>
      <item>, OIB 05349704291</item>
      <item>, OIB 37621014118</item>
      <item>, OIB 49579717459</item>
      <item>, OIB 69801796757</item>
      <item>, OIB 11339522794</item>
      <item>, OIB 35358295562</item>
      <item>, OIB 81146351134</item>
      <item>, OIB 30002265925</item>
      <item>, OIB 20711617243</item>
      <item>, OIB 72281766935</item>
      <item>, OIB 61246905397</item>
      <item>, OIB 76283413080</item>
      <item>, OIB 65205222341</item>
      <item>, OIB 51765527840</item>
      <item>, OIB 30425569537</item>
      <item>, OIB 58098084042</item>
      <item>, OIB 69157716173</item>
      <item>, OIB 74399338880</item>
      <item>, OIB 59684424075</item>
      <item>, OIB 80344187440</item>
      <item>, OIB 00629323636</item>
      <item>, OIB 33604761859</item>
      <item>, OIB 90577378450</item>
      <item>, OIB 23948262479</item>
      <item>, OIB 57071796302</item>
      <item>, OIB 14285029326</item>
      <item>, OIB 04472395355</item>
      <item>, OIB 73857839189</item>
      <item>, OIB 71438831471</item>
      <item>, OIB 44116068329</item>
      <item>, OIB 24511147332</item>
      <item>, OIB </item>
      <item>, OIB 46687545302</item>
      <item>, OIB 91392221144</item>
      <item>, OIB 86606757275</item>
      <item>, OIB 00262142321</item>
      <item>, OIB 08811554244</item>
      <item>, OIB 68362654493</item>
      <item>, OIB 40265061474</item>
      <item>, OIB 87796106891</item>
      <item>, OIB 46205160191</item>
      <item>, OIB 49268757404</item>
      <item>, OIB 37090195603</item>
      <item>, OIB 80969742684</item>
      <item>, OIB 96737474322</item>
      <item>, OIB 48224033639</item>
      <item>, OIB 49597765707</item>
      <item>, OIB 37275663866</item>
      <item>, OIB 42349621897</item>
      <item>, OIB 59249228585</item>
      <item>, OIB 61211973896</item>
      <item>, OIB 53980604218</item>
      <item>, OIB 02452820290</item>
      <item>, OIB 63738600676</item>
      <item>, OIB 91564611168</item>
      <item>, OIB 48133038150</item>
      <item>, OIB 92126825909</item>
      <item>, OIB 97661947761</item>
      <item>, OIB 43744077288</item>
      <item>, OIB 52940826733</item>
      <item>, OIB 00642791670</item>
      <item>, OIB 11749204362</item>
      <item>, OIB 79378866773</item>
      <item>, OIB 86964509585</item>
      <item>, OIB 06605812939</item>
      <item>, OIB 06023523260</item>
      <item>, OIB 07883725889</item>
      <item>, OIB 78120501901</item>
      <item>, OIB 74693554881</item>
      <item>, OIB 77099402252</item>
      <item>, OIB 33098989018</item>
      <item>, OIB 49103014402</item>
      <item>, OIB 62535588357</item>
      <item>, OIB 24304794214</item>
      <item>, OIB 92040028964</item>
      <item>, OIB 01774727961</item>
      <item>, OIB 22290855207</item>
      <item>, OIB 78203627439</item>
      <item>, OIB 17490612378</item>
      <item>, OIB 04610926013</item>
      <item>, OIB 59126385800</item>
      <item>, OIB 85602945736</item>
      <item>, OIB 99756657607</item>
      <item>, OIB 36412192494</item>
      <item>, OIB 89450662060</item>
      <item>, OIB 32596816498</item>
      <item>, OIB 77646396086</item>
      <item>, OIB 65163916827</item>
      <item>, OIB 32561156795</item>
      <item>, OIB 14716284304</item>
      <item>, OIB 95587848976</item>
      <item>, OIB 64981117563</item>
      <item>, OIB 72951572447</item>
      <item>, OIB 72296414705</item>
      <item>, OIB 66717024604</item>
      <item>, OIB 27092463304</item>
      <item>, OIB 20115195864</item>
      <item>, OIB 92885813505</item>
      <item>, OIB 84464356181</item>
      <item>, OIB 09858121880</item>
      <item>, OIB 27098348048</item>
      <item>, OIB 20373807105</item>
      <item>, OIB 19308296726</item>
      <item>, OIB 14744860161</item>
      <item>, OIB 01529849019</item>
      <item>, OIB 96136888761</item>
      <item>, OIB 85353512554</item>
      <item>, OIB 27528905057</item>
      <item>, OIB 54178910361</item>
      <item>, OIB 98936081948</item>
      <item>, OIB 63365878139</item>
      <item>, OIB 50654589251</item>
      <item>, OIB 04902703007</item>
      <item>, OIB 58575038078</item>
      <item>, OIB 83675547136</item>
      <item>, OIB 84594362417</item>
      <item>, OIB 89451405738</item>
      <item>, OIB 89912667867</item>
      <item>, OIB 10863262949</item>
      <item>, OIB 79002313510</item>
      <item>, OIB 11498027172</item>
      <item>, OIB 72885473184</item>
      <item>, OIB 49400942301</item>
      <item>, OIB 44473540227</item>
      <item>, OIB 35786417600</item>
      <item>, OIB 85651113494</item>
      <item>, OIB 02015053601</item>
      <item>, OIB 11408620584</item>
      <item>, OIB 44831804015</item>
      <item>, OIB 93102214917</item>
      <item>, OIB 07462652458</item>
      <item>, OIB 63330674122</item>
      <item>, OIB 73904703103</item>
      <item>, OIB 35190935188</item>
      <item>, OIB 12004092741</item>
      <item>, OIB 84494659374</item>
      <item>, OIB 18844074311</item>
      <item>, OIB 15243672058</item>
      <item>, OIB 30391103478</item>
      <item>, OIB 40083585272</item>
      <item>, OIB 24241308330</item>
      <item>, OIB 48093935534</item>
      <item>, OIB 28890010195</item>
      <item>, OIB 49352047171</item>
      <item>, OIB 91507573499</item>
      <item>, OIB 28108087182</item>
      <item>, OIB 58569938435</item>
      <item>, OIB 98016224123</item>
      <item>, OIB 26237157662</item>
      <item>, OIB 51314745688</item>
      <item>, OIB 48880252551</item>
      <item>, OIB 22067915408</item>
      <item>, OIB 28257516414</item>
      <item>, OIB 44753918180</item>
      <item>, OIB 23099919009</item>
      <item>, OIB 48378552073</item>
      <item>, OIB 66300701498</item>
      <item>, OIB 35144444897</item>
      <item>, OIB 02553980513</item>
      <item>, OIB 21553001558</item>
      <item>, OIB 53792847178</item>
      <item>, OIB 38975138585</item>
      <item>, OIB 45980904059</item>
      <item>, OIB </item>
      <item>, OIB 80315415223</item>
      <item>, OIB 65853159676</item>
      <item>, OIB 17937349035</item>
      <item>, OIB 77610299963</item>
      <item>, OIB null</item>
      <item>, OIB 36147933178</item>
      <item>, OIB 55298672364</item>
    </izvorni_sadrzaj>
    <derivirana_varijabla naziv="DomainObject.Predmet.SudioniciListNazivOIB_1">
      <item>, OIB 54382731928</item>
      <item>, OIB 32152751113</item>
      <item>, OIB null</item>
      <item>, OIB null</item>
      <item>, OIB null</item>
      <item>, OIB null</item>
      <item>, OIB null</item>
      <item>, OIB null</item>
      <item>, OIB null</item>
      <item>, OIB 36408267403</item>
      <item>, OIB null</item>
      <item>, OIB null</item>
      <item>, OIB null</item>
      <item>, OIB null</item>
      <item>, OIB null</item>
      <item>, OIB 16553854565</item>
      <item>, OIB null</item>
      <item>, OIB null</item>
      <item>, OIB null</item>
      <item>, OIB 91071467451</item>
      <item>, OIB null</item>
      <item>, OIB null</item>
      <item>, OIB null</item>
      <item>, OIB null</item>
      <item>, OIB 31268956712</item>
      <item>, OIB 06536794478</item>
      <item>, OIB null</item>
      <item>, OIB 22162281774</item>
      <item>, OIB 94988362012</item>
      <item>, OIB null</item>
      <item>, OIB null</item>
      <item>, OIB null</item>
      <item>, OIB null</item>
      <item>, OIB null</item>
      <item>, OIB 77403775998</item>
      <item>, OIB 23924434103</item>
      <item>, OIB 47881319285</item>
      <item>, OIB null</item>
      <item>, OIB 25823490850</item>
      <item>, OIB 05052071488</item>
      <item>, OIB null</item>
      <item>, OIB 90498058157</item>
      <item>, OIB null</item>
      <item>, OIB null</item>
      <item>, OIB null</item>
      <item>, OIB null</item>
      <item>, OIB null</item>
      <item>, OIB null</item>
      <item>, OIB null</item>
      <item>, OIB null</item>
      <item>, OIB null</item>
      <item>, OIB 17644082257</item>
      <item>, OIB 62808832719</item>
      <item>, OIB 25332956727</item>
      <item>, OIB 12365783008</item>
      <item>, OIB 12669569335</item>
      <item>, OIB 53451600492</item>
      <item>, OIB 70882195185</item>
      <item>, OIB 95180155449</item>
      <item>, OIB 19746601617</item>
      <item>, OIB 94209878025</item>
      <item>, OIB 61319994678</item>
      <item>, OIB 11612757977</item>
      <item>, OIB 38292221551</item>
      <item>, OIB 05727273308</item>
      <item>, OIB 12833770553</item>
      <item>, OIB 11170003706</item>
      <item>, OIB 96141783297</item>
      <item>, OIB 28863435311</item>
      <item>, OIB 52065646589</item>
      <item>, OIB 49459470039</item>
      <item>, OIB 01839519849</item>
      <item>, OIB 59287542407</item>
      <item>, OIB 79612712260</item>
      <item>, OIB 02352532521</item>
      <item>, OIB 21158498114</item>
      <item>, OIB 87875241755</item>
      <item>, OIB 98664836371</item>
      <item>, OIB 62526330231</item>
      <item>, OIB 13238933791</item>
      <item>, OIB 71042541419</item>
      <item>, OIB 12508836356</item>
      <item>, OIB 59381266040</item>
      <item>, OIB 27606476304</item>
      <item>, OIB 24902281402</item>
      <item>, OIB 05349704291</item>
      <item>, OIB 37621014118</item>
      <item>, OIB 49579717459</item>
      <item>, OIB 69801796757</item>
      <item>, OIB 11339522794</item>
      <item>, OIB 35358295562</item>
      <item>, OIB 81146351134</item>
      <item>, OIB 30002265925</item>
      <item>, OIB 20711617243</item>
      <item>, OIB 72281766935</item>
      <item>, OIB 61246905397</item>
      <item>, OIB 76283413080</item>
      <item>, OIB 65205222341</item>
      <item>, OIB 51765527840</item>
      <item>, OIB 30425569537</item>
      <item>, OIB 58098084042</item>
      <item>, OIB 69157716173</item>
      <item>, OIB 74399338880</item>
      <item>, OIB 59684424075</item>
      <item>, OIB 80344187440</item>
      <item>, OIB 00629323636</item>
      <item>, OIB 33604761859</item>
      <item>, OIB 90577378450</item>
      <item>, OIB 23948262479</item>
      <item>, OIB 57071796302</item>
      <item>, OIB 14285029326</item>
      <item>, OIB 04472395355</item>
      <item>, OIB 73857839189</item>
      <item>, OIB 71438831471</item>
      <item>, OIB 44116068329</item>
      <item>, OIB 24511147332</item>
      <item>, OIB </item>
      <item>, OIB 46687545302</item>
      <item>, OIB 91392221144</item>
      <item>, OIB 86606757275</item>
      <item>, OIB 00262142321</item>
      <item>, OIB 08811554244</item>
      <item>, OIB 68362654493</item>
      <item>, OIB 40265061474</item>
      <item>, OIB 87796106891</item>
      <item>, OIB 46205160191</item>
      <item>, OIB 49268757404</item>
      <item>, OIB 37090195603</item>
      <item>, OIB 80969742684</item>
      <item>, OIB 96737474322</item>
      <item>, OIB 48224033639</item>
      <item>, OIB 49597765707</item>
      <item>, OIB 37275663866</item>
      <item>, OIB 42349621897</item>
      <item>, OIB 59249228585</item>
      <item>, OIB 61211973896</item>
      <item>, OIB 53980604218</item>
      <item>, OIB 02452820290</item>
      <item>, OIB 63738600676</item>
      <item>, OIB 91564611168</item>
      <item>, OIB 48133038150</item>
      <item>, OIB 92126825909</item>
      <item>, OIB 97661947761</item>
      <item>, OIB 43744077288</item>
      <item>, OIB 52940826733</item>
      <item>, OIB 00642791670</item>
      <item>, OIB 11749204362</item>
      <item>, OIB 79378866773</item>
      <item>, OIB 86964509585</item>
      <item>, OIB 06605812939</item>
      <item>, OIB 06023523260</item>
      <item>, OIB 07883725889</item>
      <item>, OIB 78120501901</item>
      <item>, OIB 74693554881</item>
      <item>, OIB 77099402252</item>
      <item>, OIB 33098989018</item>
      <item>, OIB 49103014402</item>
      <item>, OIB 62535588357</item>
      <item>, OIB 24304794214</item>
      <item>, OIB 92040028964</item>
      <item>, OIB 01774727961</item>
      <item>, OIB 22290855207</item>
      <item>, OIB 78203627439</item>
      <item>, OIB 17490612378</item>
      <item>, OIB 04610926013</item>
      <item>, OIB 59126385800</item>
      <item>, OIB 85602945736</item>
      <item>, OIB 99756657607</item>
      <item>, OIB 36412192494</item>
      <item>, OIB 89450662060</item>
      <item>, OIB 32596816498</item>
      <item>, OIB 77646396086</item>
      <item>, OIB 65163916827</item>
      <item>, OIB 32561156795</item>
      <item>, OIB 14716284304</item>
      <item>, OIB 95587848976</item>
      <item>, OIB 64981117563</item>
      <item>, OIB 72951572447</item>
      <item>, OIB 72296414705</item>
      <item>, OIB 66717024604</item>
      <item>, OIB 27092463304</item>
      <item>, OIB 20115195864</item>
      <item>, OIB 92885813505</item>
      <item>, OIB 84464356181</item>
      <item>, OIB 09858121880</item>
      <item>, OIB 27098348048</item>
      <item>, OIB 20373807105</item>
      <item>, OIB 19308296726</item>
      <item>, OIB 14744860161</item>
      <item>, OIB 01529849019</item>
      <item>, OIB 96136888761</item>
      <item>, OIB 85353512554</item>
      <item>, OIB 27528905057</item>
      <item>, OIB 54178910361</item>
      <item>, OIB 98936081948</item>
      <item>, OIB 63365878139</item>
      <item>, OIB 50654589251</item>
      <item>, OIB 04902703007</item>
      <item>, OIB 58575038078</item>
      <item>, OIB 83675547136</item>
      <item>, OIB 84594362417</item>
      <item>, OIB 89451405738</item>
      <item>, OIB 89912667867</item>
      <item>, OIB 10863262949</item>
      <item>, OIB 79002313510</item>
      <item>, OIB 11498027172</item>
      <item>, OIB 72885473184</item>
      <item>, OIB 49400942301</item>
      <item>, OIB 44473540227</item>
      <item>, OIB 35786417600</item>
      <item>, OIB 85651113494</item>
      <item>, OIB 02015053601</item>
      <item>, OIB 11408620584</item>
      <item>, OIB 44831804015</item>
      <item>, OIB 93102214917</item>
      <item>, OIB 07462652458</item>
      <item>, OIB 63330674122</item>
      <item>, OIB 73904703103</item>
      <item>, OIB 35190935188</item>
      <item>, OIB 12004092741</item>
      <item>, OIB 84494659374</item>
      <item>, OIB 18844074311</item>
      <item>, OIB 15243672058</item>
      <item>, OIB 30391103478</item>
      <item>, OIB 40083585272</item>
      <item>, OIB 24241308330</item>
      <item>, OIB 48093935534</item>
      <item>, OIB 28890010195</item>
      <item>, OIB 49352047171</item>
      <item>, OIB 91507573499</item>
      <item>, OIB 28108087182</item>
      <item>, OIB 58569938435</item>
      <item>, OIB 98016224123</item>
      <item>, OIB 26237157662</item>
      <item>, OIB 51314745688</item>
      <item>, OIB 48880252551</item>
      <item>, OIB 22067915408</item>
      <item>, OIB 28257516414</item>
      <item>, OIB 44753918180</item>
      <item>, OIB 23099919009</item>
      <item>, OIB 48378552073</item>
      <item>, OIB 66300701498</item>
      <item>, OIB 35144444897</item>
      <item>, OIB 02553980513</item>
      <item>, OIB 21553001558</item>
      <item>, OIB 53792847178</item>
      <item>, OIB 38975138585</item>
      <item>, OIB 45980904059</item>
      <item>, OIB </item>
      <item>, OIB 80315415223</item>
      <item>, OIB 65853159676</item>
      <item>, OIB 17937349035</item>
      <item>, OIB 77610299963</item>
      <item>, OIB null</item>
      <item>, OIB 36147933178</item>
      <item>, OIB 55298672364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Ombretta Belić-Ilijašić, OIB 00873493442, Jadranska 2 Rabac</item>
    </izvorni_sadrzaj>
    <derivirana_varijabla naziv="DomainObject.Predmet.StecajniUpraviteljiListAddressOIB_1">
      <item>Ombretta Belić-Ilijašić, OIB 00873493442, Jadranska 2 Rabac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listopada 2018.</izvorni_sadrzaj>
    <derivirana_varijabla naziv="DomainObject.Predmet.DatumZadnjeOdrzaneSudskeRadnje_1">3. listopada 2018.</derivirana_varijabla>
  </DomainObject.Predmet.DatumZadnjeOdrzaneSudskeRadnje>
  <DomainObject.PredzadnjaOdlukaIzPredmeta.DatumDonosenjaOdluke>
    <izvorni_sadrzaj>6. studenog 2018.</izvorni_sadrzaj>
    <derivirana_varijabla naziv="DomainObject.PredzadnjaOdlukaIzPredmeta.DatumDonosenjaOdluke_1">6. studenog 2018.</derivirana_varijabla>
  </DomainObject.PredzadnjaOdlukaIzPredmeta.DatumDonosenjaOdluke>
  <DomainObject.PredzadnjaOdlukaIzPredmeta.Oznaka>
    <izvorni_sadrzaj>St-64/1999-1478</izvorni_sadrzaj>
    <derivirana_varijabla naziv="DomainObject.PredzadnjaOdlukaIzPredmeta.Oznaka_1">St-64/1999-1478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2841</properties:Words>
  <properties:Characters>15807</properties:Characters>
  <properties:Lines>293</properties:Lines>
  <properties:Paragraphs>95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18705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2018-11-06T09:43:00Z</dcterms:created>
  <dc:creator>Liljana Ugrin</dc:creator>
  <cp:lastModifiedBy>Elizabet Jovanović</cp:lastModifiedBy>
  <cp:lastPrinted>2018-11-06T09:42:00Z</cp:lastPrinted>
  <dcterms:modified xmlns:xsi="http://www.w3.org/2001/XMLSchema-instance" xsi:type="dcterms:W3CDTF">2018-11-06T11:23:00Z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St-64/1999-1478 / Odluka - Rješenje - odbijen prigovor na diobeni popis (prigovor_Dorotea_Žic___7.docx)</vt:lpwstr>
  </prop:property>
  <prop:property name="CC_coloring" pid="4" fmtid="{D5CDD505-2E9C-101B-9397-08002B2CF9AE}">
    <vt:bool>true</vt:bool>
  </prop:property>
  <prop:property name="BrojStranica" pid="5" fmtid="{D5CDD505-2E9C-101B-9397-08002B2CF9AE}">
    <vt:i4>6</vt:i4>
  </prop:property>
</prop:Properties>
</file>