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cc75" w14:paraId="0eccc75" w:rsidRDefault="00A421F9" w:rsidP="00A421F9" w:rsidR="00A421F9" w:rsidRPr="00304428">
      <w:pPr>
        <w15:collapsed w:val="false"/>
      </w:pPr>
      <w:bookmarkStart w:name="_GoBack" w:id="0"/>
      <w:bookmarkEnd w:id="0"/>
      <w:r w:rsidRPr="00304428">
        <w:t>REPUBLIKA HRVATSKA</w:t>
      </w:r>
      <w:r w:rsidRPr="00304428">
        <w:tab/>
      </w:r>
      <w:r w:rsidRPr="00304428">
        <w:tab/>
      </w:r>
      <w:r w:rsidRPr="00304428">
        <w:tab/>
      </w:r>
      <w:r w:rsidRPr="00304428">
        <w:tab/>
      </w:r>
      <w:r w:rsidRPr="00304428">
        <w:tab/>
      </w:r>
      <w:r>
        <w:t xml:space="preserve">         </w:t>
      </w:r>
      <w:r>
        <w:tab/>
        <w:t xml:space="preserve">      </w:t>
      </w:r>
      <w:r>
        <w:tab/>
        <w:t xml:space="preserve">     2 St-192/2015</w:t>
      </w:r>
      <w:r w:rsidRPr="00304428">
        <w:t>-</w:t>
      </w:r>
      <w:r>
        <w:t>65</w:t>
      </w:r>
    </w:p>
    <w:p w:rsidRDefault="00A421F9" w:rsidP="00A421F9" w:rsidR="00A421F9" w:rsidRPr="00304428">
      <w:pPr>
        <w:jc w:val="both"/>
      </w:pPr>
      <w:r w:rsidRPr="00304428">
        <w:t>TRGOVAČKI SUD U PAZINU</w:t>
      </w:r>
      <w:r w:rsidRPr="00304428">
        <w:tab/>
      </w:r>
      <w:r w:rsidRPr="00304428">
        <w:tab/>
      </w:r>
      <w:r w:rsidRPr="00304428">
        <w:tab/>
      </w:r>
      <w:r w:rsidRPr="00304428">
        <w:tab/>
      </w:r>
      <w:r w:rsidRPr="00304428">
        <w:tab/>
        <w:t xml:space="preserve">      </w:t>
      </w:r>
    </w:p>
    <w:p w:rsidRDefault="00A421F9" w:rsidP="00A421F9" w:rsidR="00A421F9" w:rsidRPr="00304428">
      <w:pPr>
        <w:jc w:val="both"/>
      </w:pPr>
      <w:proofErr w:type="spellStart"/>
      <w:r w:rsidRPr="00304428">
        <w:t>Dršćevka</w:t>
      </w:r>
      <w:proofErr w:type="spellEnd"/>
      <w:r w:rsidRPr="00304428">
        <w:t xml:space="preserve"> 1, 52 000 Pazin </w:t>
      </w:r>
    </w:p>
    <w:p w:rsidRDefault="00A421F9" w:rsidP="00A421F9" w:rsidR="00A421F9" w:rsidRPr="00304428">
      <w:pPr>
        <w:jc w:val="both"/>
      </w:pPr>
    </w:p>
    <w:p w:rsidRDefault="00A421F9" w:rsidP="00A421F9" w:rsidR="00A421F9" w:rsidRPr="00304428">
      <w:pPr>
        <w:jc w:val="both"/>
      </w:pPr>
    </w:p>
    <w:p w:rsidRDefault="00A421F9" w:rsidP="00A421F9" w:rsidR="00A421F9">
      <w:pPr>
        <w:jc w:val="both"/>
      </w:pPr>
    </w:p>
    <w:p w:rsidRDefault="00DD49BE" w:rsidP="00A421F9" w:rsidR="00DD49BE">
      <w:pPr>
        <w:jc w:val="both"/>
      </w:pPr>
    </w:p>
    <w:p w:rsidRDefault="00A421F9" w:rsidP="00A421F9" w:rsidR="00A421F9" w:rsidRPr="00304428">
      <w:pPr>
        <w:jc w:val="both"/>
      </w:pPr>
    </w:p>
    <w:p w:rsidRDefault="00A421F9" w:rsidP="00A421F9" w:rsidR="00A421F9" w:rsidRPr="00304428">
      <w:pPr>
        <w:jc w:val="both"/>
      </w:pPr>
    </w:p>
    <w:p w:rsidRDefault="00A421F9" w:rsidP="00A421F9" w:rsidR="00A421F9">
      <w:pPr>
        <w:jc w:val="both"/>
      </w:pPr>
      <w:r w:rsidRPr="000F2D76">
        <w:tab/>
      </w:r>
      <w:r w:rsidRPr="000F2D76">
        <w:tab/>
      </w:r>
      <w:r w:rsidRPr="000F2D76">
        <w:tab/>
      </w:r>
      <w:r w:rsidRPr="000F2D76">
        <w:tab/>
      </w:r>
      <w:r w:rsidRPr="000F2D76">
        <w:tab/>
        <w:t>ISTARSKA KREDITNA BANKA UMAG d.d.</w:t>
      </w:r>
      <w:r w:rsidRPr="000F2D76">
        <w:tab/>
      </w:r>
      <w:r w:rsidRPr="000F2D76">
        <w:tab/>
        <w:t xml:space="preserve">                           </w:t>
      </w:r>
      <w:r>
        <w:tab/>
      </w:r>
      <w:r>
        <w:tab/>
      </w:r>
      <w:r>
        <w:tab/>
      </w:r>
      <w:r>
        <w:tab/>
        <w:t>Ernesta Miloša 1</w:t>
      </w:r>
    </w:p>
    <w:p w:rsidRDefault="00A421F9" w:rsidP="00A421F9" w:rsidR="00A421F9" w:rsidRPr="000F2D7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52470 UMAG</w:t>
      </w:r>
    </w:p>
    <w:p w:rsidRDefault="00A421F9" w:rsidP="00A421F9" w:rsidR="00A421F9" w:rsidRPr="00304428">
      <w:pPr>
        <w:jc w:val="both"/>
        <w:rPr>
          <w:b/>
        </w:rPr>
      </w:pPr>
    </w:p>
    <w:p w:rsidRDefault="00A421F9" w:rsidP="00A421F9" w:rsidR="00A421F9" w:rsidRPr="00304428">
      <w:pPr>
        <w:jc w:val="both"/>
        <w:rPr>
          <w:b/>
        </w:rPr>
      </w:pPr>
    </w:p>
    <w:p w:rsidRDefault="00A421F9" w:rsidP="00A421F9" w:rsidR="00A421F9" w:rsidRPr="00304428">
      <w:pPr>
        <w:jc w:val="both"/>
        <w:rPr>
          <w:b/>
        </w:rPr>
      </w:pPr>
    </w:p>
    <w:p w:rsidRDefault="00A421F9" w:rsidP="00A421F9" w:rsidR="00A421F9" w:rsidRPr="00304428">
      <w:pPr>
        <w:jc w:val="both"/>
        <w:rPr>
          <w:b/>
        </w:rPr>
      </w:pPr>
    </w:p>
    <w:p w:rsidRDefault="00A421F9" w:rsidP="00A421F9" w:rsidR="00A421F9" w:rsidRPr="00714F10">
      <w:pPr>
        <w:jc w:val="both"/>
        <w:rPr>
          <w:b/>
        </w:rPr>
      </w:pPr>
    </w:p>
    <w:p w:rsidRDefault="00A421F9" w:rsidP="00A421F9" w:rsidR="00A421F9" w:rsidRPr="000F2D76">
      <w:pPr>
        <w:jc w:val="both"/>
      </w:pPr>
      <w:r w:rsidRPr="000F2D76">
        <w:tab/>
        <w:t>Kod ovog je suda u tijeku stečajni postupak nad stečajnim dužnikom SAVUDRIJA INŽENJERING d.o.o. u stečaju, Umag, Savudrija, Crveni Vrh 160, OIB: 47689503586.</w:t>
      </w:r>
    </w:p>
    <w:p w:rsidRDefault="00A421F9" w:rsidP="00A421F9" w:rsidR="00DD49BE">
      <w:pPr>
        <w:jc w:val="both"/>
      </w:pPr>
      <w:r w:rsidRPr="000F2D76">
        <w:tab/>
        <w:t xml:space="preserve">Sukladno prijedlogu stečajnog upravitelja iz dopisa zaprimljenog </w:t>
      </w:r>
      <w:r w:rsidR="00DD49BE">
        <w:t>23. kolovoza 2018.</w:t>
      </w:r>
      <w:r w:rsidRPr="000F2D76">
        <w:t>, kojega dostavljamo u presliku u privitku ovog dopisa, pozivate se</w:t>
      </w:r>
      <w:r>
        <w:t xml:space="preserve"> kao </w:t>
      </w:r>
      <w:proofErr w:type="spellStart"/>
      <w:r>
        <w:t>razlučni</w:t>
      </w:r>
      <w:proofErr w:type="spellEnd"/>
      <w:r>
        <w:t xml:space="preserve"> vjerovnik </w:t>
      </w:r>
      <w:r w:rsidRPr="000F2D76">
        <w:t>uplatiti</w:t>
      </w:r>
      <w:r>
        <w:t xml:space="preserve"> </w:t>
      </w:r>
      <w:r w:rsidRPr="000F2D76">
        <w:t xml:space="preserve">predujam u iznosu od </w:t>
      </w:r>
      <w:r w:rsidR="00DD49BE">
        <w:t>26.800</w:t>
      </w:r>
      <w:r w:rsidRPr="000F2D76">
        <w:t>,00 kn</w:t>
      </w:r>
      <w:r w:rsidR="00DD49BE">
        <w:t xml:space="preserve"> (u koji iznos je uključen PDV)</w:t>
      </w:r>
      <w:r w:rsidRPr="000F2D76">
        <w:t xml:space="preserve"> na račun stečajnog dužnika broj HR2723800061146005014 koji se vodi kod IKB Umag d.d., </w:t>
      </w:r>
      <w:r>
        <w:t>za financiranje</w:t>
      </w:r>
      <w:r w:rsidR="00DD49BE">
        <w:t xml:space="preserve"> izrade projekta </w:t>
      </w:r>
      <w:proofErr w:type="spellStart"/>
      <w:r w:rsidR="00DD49BE">
        <w:t>konzervacije</w:t>
      </w:r>
      <w:proofErr w:type="spellEnd"/>
      <w:r w:rsidR="00DD49BE">
        <w:t xml:space="preserve"> po prihvaćenoj ponudi broj 27 od 17.8.2018. od Istra inženjeringa d.o.o. Poreč.</w:t>
      </w:r>
      <w:r>
        <w:t xml:space="preserve"> </w:t>
      </w:r>
    </w:p>
    <w:p w:rsidRDefault="00DD49BE" w:rsidP="00A421F9" w:rsidR="00DD49BE">
      <w:pPr>
        <w:jc w:val="both"/>
      </w:pPr>
    </w:p>
    <w:p w:rsidRDefault="00A421F9" w:rsidP="00A421F9" w:rsidR="00A421F9"/>
    <w:p w:rsidRDefault="00DD49BE" w:rsidP="00A421F9" w:rsidR="00DD49BE"/>
    <w:p w:rsidRDefault="00DD49BE" w:rsidP="00A421F9" w:rsidR="00DD49BE" w:rsidRPr="00304428"/>
    <w:p w:rsidRDefault="00A421F9" w:rsidP="00A421F9" w:rsidR="00A421F9" w:rsidRPr="00304428">
      <w:pPr>
        <w:jc w:val="center"/>
      </w:pPr>
      <w:r w:rsidRPr="00304428">
        <w:t xml:space="preserve">U Pazinu </w:t>
      </w:r>
      <w:r w:rsidR="00DD49BE">
        <w:t>28. kolovoza 2018.</w:t>
      </w:r>
    </w:p>
    <w:p w:rsidRDefault="00A421F9" w:rsidP="00A421F9" w:rsidR="00A421F9" w:rsidRPr="00304428"/>
    <w:p w:rsidRDefault="00A421F9" w:rsidP="00A421F9" w:rsidR="00A421F9" w:rsidRPr="00304428"/>
    <w:p w:rsidRDefault="00A421F9" w:rsidP="00A421F9" w:rsidR="00A421F9" w:rsidRPr="00304428"/>
    <w:p w:rsidRDefault="00A421F9" w:rsidP="00A421F9" w:rsidR="00A421F9" w:rsidRPr="00304428"/>
    <w:p w:rsidRDefault="00DD49BE" w:rsidP="00A421F9" w:rsidR="00A421F9" w:rsidRPr="00304428">
      <w:pPr>
        <w:ind w:firstLine="720" w:left="5760"/>
      </w:pPr>
      <w:r>
        <w:t>Sutkinja</w:t>
      </w:r>
      <w:r w:rsidR="00A421F9" w:rsidRPr="00304428">
        <w:t>:</w:t>
      </w:r>
    </w:p>
    <w:p w:rsidRDefault="00A421F9" w:rsidP="00A421F9" w:rsidR="00A421F9">
      <w:pPr>
        <w:ind w:firstLine="720" w:left="4320"/>
      </w:pPr>
      <w:r w:rsidRPr="00304428">
        <w:t xml:space="preserve">      </w:t>
      </w:r>
      <w:r w:rsidR="00DD49BE">
        <w:t xml:space="preserve"> </w:t>
      </w:r>
      <w:r w:rsidRPr="00304428">
        <w:t>Adrijana Labinjan Skok, v.r.</w:t>
      </w:r>
    </w:p>
    <w:p w:rsidRDefault="00A421F9" w:rsidP="00A421F9" w:rsidR="00A421F9"/>
    <w:p w:rsidRDefault="00A421F9" w:rsidP="00A421F9" w:rsidR="00A421F9"/>
    <w:p w:rsidRDefault="00A421F9" w:rsidP="00A421F9" w:rsidR="00A421F9"/>
    <w:p w:rsidRDefault="00A421F9" w:rsidP="00A421F9" w:rsidR="00A421F9">
      <w:r>
        <w:tab/>
        <w:t>Privitak:</w:t>
      </w:r>
    </w:p>
    <w:p w:rsidRDefault="00A421F9" w:rsidP="00A421F9" w:rsidR="00A421F9">
      <w:r>
        <w:tab/>
        <w:t>- citirano</w:t>
      </w:r>
    </w:p>
    <w:p w:rsidRDefault="00CF7DAB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1F9"/>
    <w:rsid w:val="00554328"/>
    <w:rsid w:val="00985388"/>
    <w:rsid w:val="00A421F9"/>
    <w:rsid w:val="00CF7DAB"/>
    <w:rsid w:val="00DD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1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7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1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7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SAVUDRIJA INŽENJERING d.o.o. UMAG</izvorni_sadrzaj>
    <derivirana_varijabla naziv="DomainObject.Predmet.ProtustrankaFormated_1">  SAVUDRIJA INŽENJERING d.o.o. UMAG</derivirana_varijabla>
  </DomainObject.Predmet.ProtustrankaFormated>
  <DomainObject.Predmet.ProtustrankaFormatedOIB>
    <izvorni_sadrzaj>  SAVUDRIJA INŽENJERING d.o.o. UMAG, OIB 47689503586</izvorni_sadrzaj>
    <derivirana_varijabla naziv="DomainObject.Predmet.ProtustrankaFormatedOIB_1">  SAVUDRIJA INŽENJERING d.o.o. UMAG, OIB 47689503586</derivirana_varijabla>
  </DomainObject.Predmet.ProtustrankaFormatedOIB>
  <DomainObject.Predmet.ProtustrankaFormatedWithAdress>
    <izvorni_sadrzaj> SAVUDRIJA INŽENJERING d.o.o. UMAG, Savudrija, Crveni Vrh 160, 52470 Umag</izvorni_sadrzaj>
    <derivirana_varijabla naziv="DomainObject.Predmet.ProtustrankaFormatedWithAdress_1"> SAVUDRIJA INŽENJERING d.o.o. UMAG, Savudrija, Crveni Vrh 160, 52470 Umag</derivirana_varijabla>
  </DomainObject.Predmet.ProtustrankaFormatedWithAdress>
  <DomainObject.Predmet.ProtustrankaFormatedWithAdressOIB>
    <izvorni_sadrzaj> SAVUDRIJA INŽENJERING d.o.o. UMAG, OIB 47689503586, Savudrija, Crveni Vrh 160, 52470 Umag</izvorni_sadrzaj>
    <derivirana_varijabla naziv="DomainObject.Predmet.ProtustrankaFormatedWithAdressOIB_1"> SAVUDRIJA INŽENJERING d.o.o. UMAG, OIB 47689503586, Savudrija, Crveni Vrh 160, 52470 Umag</derivirana_varijabla>
  </DomainObject.Predmet.ProtustrankaFormatedWithAdressOIB>
  <DomainObject.Predmet.ProtustrankaWithAdress>
    <izvorni_sadrzaj>SAVUDRIJA INŽENJERING d.o.o. UMAG Savudrija, Crveni Vrh 160, 52470 Umag</izvorni_sadrzaj>
    <derivirana_varijabla naziv="DomainObject.Predmet.ProtustrankaWithAdress_1">SAVUDRIJA INŽENJERING d.o.o. UMAG Savudrija, Crveni Vrh 160, 52470 Umag</derivirana_varijabla>
  </DomainObject.Predmet.ProtustrankaWithAdress>
  <DomainObject.Predmet.ProtustrankaWithAdressOIB>
    <izvorni_sadrzaj>SAVUDRIJA INŽENJERING d.o.o. UMAG, OIB 47689503586, Savudrija, Crveni Vrh 160, 52470 Umag</izvorni_sadrzaj>
    <derivirana_varijabla naziv="DomainObject.Predmet.ProtustrankaWithAdressOIB_1">SAVUDRIJA INŽENJERING d.o.o. UMAG, OIB 47689503586, Savudrija, Crveni Vrh 160, 52470 Umag</derivirana_varijabla>
  </DomainObject.Predmet.ProtustrankaWithAdressOIB>
  <DomainObject.Predmet.ProtustrankaNazivFormated>
    <izvorni_sadrzaj>SAVUDRIJA INŽENJERING d.o.o. UMAG</izvorni_sadrzaj>
    <derivirana_varijabla naziv="DomainObject.Predmet.ProtustrankaNazivFormated_1">SAVUDRIJA INŽENJERING d.o.o. UMAG</derivirana_varijabla>
  </DomainObject.Predmet.ProtustrankaNazivFormated>
  <DomainObject.Predmet.ProtustrankaNazivFormatedOIB>
    <izvorni_sadrzaj>SAVUDRIJA INŽENJERING d.o.o. UMAG, OIB 47689503586</izvorni_sadrzaj>
    <derivirana_varijabla naziv="DomainObject.Predmet.ProtustrankaNazivFormatedOIB_1">SAVUDRIJA INŽENJERING d.o.o. UMAG, OIB 47689503586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246424.89</izvorni_sadrzaj>
    <derivirana_varijabla naziv="DomainObject.Predmet.TrenutnaVrijednost_1">246424.89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SAVUDRIJA INŽENJERING d.o.o. UMAG</item>
    </izvorni_sadrzaj>
    <derivirana_varijabla naziv="DomainObject.Predmet.ProtuStrankaListFormated_1">
      <item>SAVUDRIJA INŽENJERING d.o.o. UMAG</item>
    </derivirana_varijabla>
  </DomainObject.Predmet.ProtuStrankaListFormated>
  <DomainObject.Predmet.ProtuStrankaListFormatedOIB>
    <izvorni_sadrzaj>
      <item>SAVUDRIJA INŽENJERING d.o.o. UMAG, OIB 47689503586</item>
    </izvorni_sadrzaj>
    <derivirana_varijabla naziv="DomainObject.Predmet.ProtuStrankaListFormatedOIB_1">
      <item>SAVUDRIJA INŽENJERING d.o.o. UMAG, OIB 47689503586</item>
    </derivirana_varijabla>
  </DomainObject.Predmet.ProtuStrankaListFormatedOIB>
  <DomainObject.Predmet.ProtuStrankaListFormatedWithAdress>
    <izvorni_sadrzaj>
      <item>SAVUDRIJA INŽENJERING d.o.o. UMAG, Savudrija, Crveni Vrh 160, 52470 Umag</item>
    </izvorni_sadrzaj>
    <derivirana_varijabla naziv="DomainObject.Predmet.ProtuStrankaListFormatedWithAdress_1">
      <item>SAVUDRIJA INŽENJERING d.o.o. UMAG, Savudrija, Crveni Vrh 160, 52470 Umag</item>
    </derivirana_varijabla>
  </DomainObject.Predmet.ProtuStrankaListFormatedWithAdress>
  <DomainObject.Predmet.ProtuStrankaListFormatedWithAdressOIB>
    <izvorni_sadrzaj>
      <item>SAVUDRIJA INŽENJERING d.o.o. UMAG, OIB 47689503586, Savudrija, Crveni Vrh 160, 52470 Umag</item>
    </izvorni_sadrzaj>
    <derivirana_varijabla naziv="DomainObject.Predmet.ProtuStrankaListFormatedWithAdressOIB_1">
      <item>SAVUDRIJA INŽENJERING d.o.o. UMAG, OIB 47689503586, Savudrija, Crveni Vrh 160, 52470 Umag</item>
    </derivirana_varijabla>
  </DomainObject.Predmet.ProtuStrankaListFormatedWithAdressOIB>
  <DomainObject.Predmet.ProtuStrankaListNazivFormated>
    <izvorni_sadrzaj>
      <item>SAVUDRIJA INŽENJERING d.o.o. UMAG</item>
    </izvorni_sadrzaj>
    <derivirana_varijabla naziv="DomainObject.Predmet.ProtuStrankaListNazivFormated_1">
      <item>SAVUDRIJA INŽENJERING d.o.o. UMAG</item>
    </derivirana_varijabla>
  </DomainObject.Predmet.ProtuStrankaListNazivFormated>
  <DomainObject.Predmet.ProtuStrankaListNazivFormatedOIB>
    <izvorni_sadrzaj>
      <item>SAVUDRIJA INŽENJERING d.o.o. UMAG, OIB 47689503586</item>
    </izvorni_sadrzaj>
    <derivirana_varijabla naziv="DomainObject.Predmet.ProtuStrankaListNazivFormatedOIB_1">
      <item>SAVUDRIJA INŽENJERING d.o.o. UMAG, OIB 47689503586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SAVUDRIJA INŽENJERING d.o.o. UMAG</izvorni_sadrzaj>
    <derivirana_varijabla naziv="DomainObject.Predmet.ProtustrankaIDrugi_1">SAVUDRIJA INŽENJERING d.o.o. UMAG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SAVUDRIJA INŽENJERING d.o.o. UMAG, OIB 47689503586, Savudrija, Crveni Vrh 160, 52470 Umag</izvorni_sadrzaj>
    <derivirana_varijabla naziv="DomainObject.Predmet.ProtustrankaIDrugiAdressOIB_1">SAVUDRIJA INŽENJERING d.o.o. UMAG, OIB 47689503586, Savudrija, Crveni Vrh 160,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SAVUDRIJA INŽENJERING d.o.o. UMAG</item>
      <item>ŽDO PULA</item>
    </izvorni_sadrzaj>
    <derivirana_varijabla naziv="DomainObject.Predmet.SudioniciListNaziv_1">
      <item>REPUBLIKA HRVATSKA, Ministarstvo financija, Porezna uprava, Područni ured Istra, Primorje, Gorski kotar i Lika</item>
      <item>SAVUDRIJA INŽENJERING d.o.o. UMAG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izvorni_sadrzaj>
    <derivirana_varijabla naziv="DomainObject.Predmet.SudioniciListAdressOIB_1"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47689503586</item>
      <item>, OIB null</item>
    </izvorni_sadrzaj>
    <derivirana_varijabla naziv="DomainObject.Predmet.SudioniciListNazivOIB_1">
      <item>, OIB 52634238587</item>
      <item>, OIB 47689503586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726</properties:Characters>
  <properties:Lines>41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2018-08-28T08:27:00Z</dcterms:created>
  <dc:creator>Jasmina Matika</dc:creator>
  <cp:lastModifiedBy>Jasmina Matika</cp:lastModifiedBy>
  <dcterms:modified xmlns:xsi="http://www.w3.org/2001/XMLSchema-instance" xsi:type="dcterms:W3CDTF">2018-08-28T08:43:00Z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(St-192-15 - DOPIS - NALOG IKB-u ZA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