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ecc8" w14:paraId="920ecc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DB1908">
        <w:rPr>
          <w:rFonts w:hAnsi="Times New Roman" w:ascii="Times New Roman"/>
        </w:rPr>
        <w:t xml:space="preserve">BACH MEDIA – ZAGRLJAJ LJEPOTE </w:t>
      </w:r>
      <w:proofErr w:type="spellStart"/>
      <w:r w:rsidR="00DB1908">
        <w:rPr>
          <w:rFonts w:hAnsi="Times New Roman" w:ascii="Times New Roman"/>
        </w:rPr>
        <w:t>d.o.o</w:t>
      </w:r>
      <w:proofErr w:type="spellEnd"/>
      <w:r w:rsidR="00DB1908">
        <w:rPr>
          <w:rFonts w:hAnsi="Times New Roman" w:ascii="Times New Roman"/>
        </w:rPr>
        <w:t xml:space="preserve">., Zagreb, </w:t>
      </w:r>
      <w:proofErr w:type="spellStart"/>
      <w:r w:rsidR="00DB1908">
        <w:rPr>
          <w:rFonts w:hAnsi="Times New Roman" w:ascii="Times New Roman"/>
        </w:rPr>
        <w:t>Baštijanova</w:t>
      </w:r>
      <w:proofErr w:type="spellEnd"/>
      <w:r w:rsidR="00DB1908">
        <w:rPr>
          <w:rFonts w:hAnsi="Times New Roman" w:ascii="Times New Roman"/>
        </w:rPr>
        <w:t xml:space="preserve"> 48, OIB: 38436161076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9129B8">
        <w:rPr>
          <w:rFonts w:hAnsi="Times New Roman" w:ascii="Times New Roman"/>
          <w:szCs w:val="24"/>
          <w:lang w:val="hr-HR"/>
        </w:rPr>
        <w:t>2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DB1908">
        <w:rPr>
          <w:rFonts w:hAnsi="Times New Roman" w:ascii="Times New Roman"/>
        </w:rPr>
        <w:t xml:space="preserve">BACH MEDIA – ZAGRLJAJ LJEPOTE d.o.o., Zagreb, </w:t>
      </w:r>
      <w:proofErr w:type="spellStart"/>
      <w:r w:rsidR="00DB1908">
        <w:rPr>
          <w:rFonts w:hAnsi="Times New Roman" w:ascii="Times New Roman"/>
        </w:rPr>
        <w:t>Baštijanova</w:t>
      </w:r>
      <w:proofErr w:type="spellEnd"/>
      <w:r w:rsidR="00DB1908">
        <w:rPr>
          <w:rFonts w:hAnsi="Times New Roman" w:ascii="Times New Roman"/>
        </w:rPr>
        <w:t xml:space="preserve"> 48, OIB: 38436161076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9129B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3B25FF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3B25FF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DB1908">
        <w:rPr>
          <w:rFonts w:hAnsi="Times New Roman" w:ascii="Times New Roman"/>
          <w:szCs w:val="24"/>
        </w:rPr>
        <w:t>Zdenko Kristić, Osijek, Županijska 2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DB1908">
        <w:rPr>
          <w:rFonts w:hAnsi="Times New Roman" w:ascii="Times New Roman"/>
        </w:rPr>
        <w:t xml:space="preserve">BACH MEDIA – ZAGRLJAJ LJEPOTE </w:t>
      </w:r>
      <w:proofErr w:type="spellStart"/>
      <w:r w:rsidR="00DB1908">
        <w:rPr>
          <w:rFonts w:hAnsi="Times New Roman" w:ascii="Times New Roman"/>
        </w:rPr>
        <w:t>d.o.o</w:t>
      </w:r>
      <w:proofErr w:type="spellEnd"/>
      <w:r w:rsidR="00DB1908">
        <w:rPr>
          <w:rFonts w:hAnsi="Times New Roman" w:ascii="Times New Roman"/>
        </w:rPr>
        <w:t xml:space="preserve">., Zagreb, </w:t>
      </w:r>
      <w:proofErr w:type="spellStart"/>
      <w:r w:rsidR="00DB1908">
        <w:rPr>
          <w:rFonts w:hAnsi="Times New Roman" w:ascii="Times New Roman"/>
        </w:rPr>
        <w:t>Baštijanova</w:t>
      </w:r>
      <w:proofErr w:type="spellEnd"/>
      <w:r w:rsidR="00DB1908">
        <w:rPr>
          <w:rFonts w:hAnsi="Times New Roman" w:ascii="Times New Roman"/>
        </w:rPr>
        <w:t xml:space="preserve"> 48, OIB: 38436161076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5E4CDC">
        <w:rPr>
          <w:rFonts w:hAnsi="Times New Roman" w:ascii="Times New Roman"/>
          <w:lang w:val="hr-HR"/>
        </w:rPr>
        <w:t>27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5E4CDC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9129B8">
        <w:rPr>
          <w:rFonts w:hAnsi="Times New Roman" w:ascii="Times New Roman"/>
          <w:lang w:val="hr-HR"/>
        </w:rPr>
        <w:t>2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C64" w:rsidP="00DB4528" w:rsidR="00F66C64">
      <w:r>
        <w:separator/>
      </w:r>
    </w:p>
  </w:endnote>
  <w:endnote w:id="0" w:type="continuationSeparator">
    <w:p w:rsidRDefault="00F66C64" w:rsidP="00DB4528" w:rsidR="00F66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C64" w:rsidP="00DB4528" w:rsidR="00F66C64">
      <w:r>
        <w:separator/>
      </w:r>
    </w:p>
  </w:footnote>
  <w:footnote w:id="0" w:type="continuationSeparator">
    <w:p w:rsidRDefault="00F66C64" w:rsidP="00DB4528" w:rsidR="00F66C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DB1908">
          <w:rPr>
            <w:rFonts w:hAnsi="Times New Roman" w:ascii="Times New Roman"/>
          </w:rPr>
          <w:t>4865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DB1908">
      <w:rPr>
        <w:rFonts w:hAnsi="Times New Roman" w:ascii="Times New Roman"/>
        <w:lang w:val="hr-HR"/>
      </w:rPr>
      <w:t>4865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B25FF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B2693"/>
    <w:rsid w:val="007B5624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61D42"/>
    <w:rsid w:val="00C80215"/>
    <w:rsid w:val="00C80E05"/>
    <w:rsid w:val="00C8483F"/>
    <w:rsid w:val="00C957B9"/>
    <w:rsid w:val="00CA1417"/>
    <w:rsid w:val="00CC0A0B"/>
    <w:rsid w:val="00CC7DF0"/>
    <w:rsid w:val="00CD1ED9"/>
    <w:rsid w:val="00CD6124"/>
    <w:rsid w:val="00CE1BBE"/>
    <w:rsid w:val="00CF2939"/>
    <w:rsid w:val="00D11A72"/>
    <w:rsid w:val="00D132F0"/>
    <w:rsid w:val="00D23CD2"/>
    <w:rsid w:val="00D30730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66C64"/>
    <w:rsid w:val="00F73A2A"/>
    <w:rsid w:val="00F803CE"/>
    <w:rsid w:val="00F82A2A"/>
    <w:rsid w:val="00F85796"/>
    <w:rsid w:val="00F86B12"/>
    <w:rsid w:val="00FA0062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0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7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7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7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7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0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7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7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7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7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4865</izvorni_sadrzaj>
    <derivirana_varijabla naziv="DomainObject.Predmet.Broj_1">4865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St-4865/2015</izvorni_sadrzaj>
    <derivirana_varijabla naziv="DomainObject.Predmet.OznakaBroj_1">St-4865/2015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BACH MEDIA - ZAGRLJAJ LJEPOTE d.o.o. zastupanog po punomoćniku Vjekoslava Bach</izvorni_sadrzaj>
    <derivirana_varijabla naziv="DomainObject.Predmet.ProtustrankaFormated_1">  BACH MEDIA - ZAGRLJAJ LJEPOTE d.o.o. zastupanog po punomoćniku Vjekoslava Bach</derivirana_varijabla>
  </DomainObject.Predmet.ProtustrankaFormated>
  <DomainObject.Predmet.ProtustrankaFormatedOIB>
    <izvorni_sadrzaj>  BACH MEDIA - ZAGRLJAJ LJEPOTE d.o.o., OIB 38436161076 zastupanog po punomoćniku Vjekoslava Bach</izvorni_sadrzaj>
    <derivirana_varijabla naziv="DomainObject.Predmet.ProtustrankaFormatedOIB_1">  BACH MEDIA - ZAGRLJAJ LJEPOTE d.o.o., OIB 38436161076 zastupanog po punomoćniku Vjekoslava Bach</derivirana_varijabla>
  </DomainObject.Predmet.ProtustrankaFormatedOIB>
  <DomainObject.Predmet.ProtustrankaFormatedWithAdress>
    <izvorni_sadrzaj> BACH MEDIA - ZAGRLJAJ LJEPOTE d.o.o., Baštijanova 48, 10000 Zagreb zastupanog po punomoćniku Vjekoslava Bach</izvorni_sadrzaj>
    <derivirana_varijabla naziv="DomainObject.Predmet.ProtustrankaFormatedWithAdress_1"> BACH MEDIA - ZAGRLJAJ LJEPOTE d.o.o., Baštijanova 48, 10000 Zagreb zastupanog po punomoćniku Vjekoslava Bach</derivirana_varijabla>
  </DomainObject.Predmet.ProtustrankaFormatedWithAdress>
  <DomainObject.Predmet.ProtustrankaFormatedWithAdressOIB>
    <izvorni_sadrzaj> BACH MEDIA - ZAGRLJAJ LJEPOTE d.o.o., OIB 38436161076, Baštijanova 48, 10000 Zagreb zastupanog po punomoćniku Vjekoslava Bach</izvorni_sadrzaj>
    <derivirana_varijabla naziv="DomainObject.Predmet.ProtustrankaFormatedWithAdressOIB_1"> BACH MEDIA - ZAGRLJAJ LJEPOTE d.o.o., OIB 38436161076, Baštijanova 48, 10000 Zagreb zastupanog po punomoćniku Vjekoslava Bach</derivirana_varijabla>
  </DomainObject.Predmet.ProtustrankaFormatedWithAdressOIB>
  <DomainObject.Predmet.ProtustrankaWithAdress>
    <izvorni_sadrzaj>BACH MEDIA - ZAGRLJAJ LJEPOTE d.o.o. Baštijanova 48, 10000 Zagreb</izvorni_sadrzaj>
    <derivirana_varijabla naziv="DomainObject.Predmet.ProtustrankaWithAdress_1">BACH MEDIA - ZAGRLJAJ LJEPOTE d.o.o. Baštijanova 48, 10000 Zagreb</derivirana_varijabla>
  </DomainObject.Predmet.ProtustrankaWithAdress>
  <DomainObject.Predmet.ProtustrankaWithAdressOIB>
    <izvorni_sadrzaj>BACH MEDIA - ZAGRLJAJ LJEPOTE d.o.o., OIB 38436161076, Baštijanova 48, 10000 Zagreb</izvorni_sadrzaj>
    <derivirana_varijabla naziv="DomainObject.Predmet.ProtustrankaWithAdressOIB_1">BACH MEDIA - ZAGRLJAJ LJEPOTE d.o.o., OIB 38436161076, Baštijanova 48, 10000 Zagreb</derivirana_varijabla>
  </DomainObject.Predmet.ProtustrankaWithAdressOIB>
  <DomainObject.Predmet.ProtustrankaNazivFormated>
    <izvorni_sadrzaj>BACH MEDIA - ZAGRLJAJ LJEPOTE d.o.o.</izvorni_sadrzaj>
    <derivirana_varijabla naziv="DomainObject.Predmet.ProtustrankaNazivFormated_1">BACH MEDIA - ZAGRLJAJ LJEPOTE d.o.o.</derivirana_varijabla>
  </DomainObject.Predmet.ProtustrankaNazivFormated>
  <DomainObject.Predmet.ProtustrankaNazivFormatedOIB>
    <izvorni_sadrzaj>BACH MEDIA - ZAGRLJAJ LJEPOTE d.o.o., OIB 38436161076</izvorni_sadrzaj>
    <derivirana_varijabla naziv="DomainObject.Predmet.ProtustrankaNazivFormatedOIB_1">BACH MEDIA - ZAGRLJAJ LJEPOTE d.o.o., OIB 38436161076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BACH MEDIA - ZAGRLJAJ LJEPOTE d.o.o. zastupanog po punomoćniku Vjekoslava Bach</item>
    </izvorni_sadrzaj>
    <derivirana_varijabla naziv="DomainObject.Predmet.ProtuStrankaListFormated_1">
      <item>BACH MEDIA - ZAGRLJAJ LJEPOTE d.o.o. zastupanog po punomoćniku Vjekoslava Bach</item>
    </derivirana_varijabla>
  </DomainObject.Predmet.ProtuStrankaListFormated>
  <DomainObject.Predmet.ProtuStrankaListFormatedOIB>
    <izvorni_sadrzaj>
      <item>BACH MEDIA - ZAGRLJAJ LJEPOTE d.o.o., OIB 38436161076 zastupanog po punomoćniku Vjekoslava Bach</item>
    </izvorni_sadrzaj>
    <derivirana_varijabla naziv="DomainObject.Predmet.ProtuStrankaListFormatedOIB_1">
      <item>BACH MEDIA - ZAGRLJAJ LJEPOTE d.o.o., OIB 38436161076 zastupanog po punomoćniku Vjekoslava Bach</item>
    </derivirana_varijabla>
  </DomainObject.Predmet.ProtuStrankaListFormatedOIB>
  <DomainObject.Predmet.ProtuStrankaListFormatedWithAdress>
    <izvorni_sadrzaj>
      <item>BACH MEDIA - ZAGRLJAJ LJEPOTE d.o.o., Baštijanova 48, 10000 Zagreb zastupanog po punomoćniku Vjekoslava Bach</item>
    </izvorni_sadrzaj>
    <derivirana_varijabla naziv="DomainObject.Predmet.ProtuStrankaListFormatedWithAdress_1">
      <item>BACH MEDIA - ZAGRLJAJ LJEPOTE d.o.o., Baštijanova 48, 10000 Zagreb zastupanog po punomoćniku Vjekoslava Bach</item>
    </derivirana_varijabla>
  </DomainObject.Predmet.ProtuStrankaListFormatedWithAdress>
  <DomainObject.Predmet.ProtuStrankaListFormatedWithAdressOIB>
    <izvorni_sadrzaj>
      <item>BACH MEDIA - ZAGRLJAJ LJEPOTE d.o.o., OIB 38436161076, Baštijanova 48, 10000 Zagreb zastupanog po punomoćniku Vjekoslava Bach</item>
    </izvorni_sadrzaj>
    <derivirana_varijabla naziv="DomainObject.Predmet.ProtuStrankaListFormatedWithAdressOIB_1">
      <item>BACH MEDIA - ZAGRLJAJ LJEPOTE d.o.o., OIB 38436161076, Baštijanova 48, 10000 Zagreb zastupanog po punomoćniku Vjekoslava Bach</item>
    </derivirana_varijabla>
  </DomainObject.Predmet.ProtuStrankaListFormatedWithAdressOIB>
  <DomainObject.Predmet.ProtuStrankaListNazivFormated>
    <izvorni_sadrzaj>
      <item>BACH MEDIA - ZAGRLJAJ LJEPOTE d.o.o.</item>
    </izvorni_sadrzaj>
    <derivirana_varijabla naziv="DomainObject.Predmet.ProtuStrankaListNazivFormated_1">
      <item>BACH MEDIA - ZAGRLJAJ LJEPOTE d.o.o.</item>
    </derivirana_varijabla>
  </DomainObject.Predmet.ProtuStrankaListNazivFormated>
  <DomainObject.Predmet.ProtuStrankaListNazivFormatedOIB>
    <izvorni_sadrzaj>
      <item>BACH MEDIA - ZAGRLJAJ LJEPOTE d.o.o., OIB 38436161076</item>
    </izvorni_sadrzaj>
    <derivirana_varijabla naziv="DomainObject.Predmet.ProtuStrankaListNazivFormatedOIB_1">
      <item>BACH MEDIA - ZAGRLJAJ LJEPOTE d.o.o., OIB 38436161076</item>
    </derivirana_varijabla>
  </DomainObject.Predmet.ProtuStrankaListNazivFormatedOIB>
  <DomainObject.Predmet.OstaliListFormated>
    <izvorni_sadrzaj>
      <item>Vjekoslava Bach punomoćnik sudionika u postupku BACH MEDIA - ZAGRLJAJ LJEPOTE d.o.o.</item>
    </izvorni_sadrzaj>
    <derivirana_varijabla naziv="DomainObject.Predmet.OstaliListFormated_1">
      <item>Vjekoslava Bach punomoćnik sudionika u postupku BACH MEDIA - ZAGRLJAJ LJEPOTE d.o.o.</item>
    </derivirana_varijabla>
  </DomainObject.Predmet.OstaliListFormated>
  <DomainObject.Predmet.OstaliListFormatedOIB>
    <izvorni_sadrzaj>
      <item>Vjekoslava Bach, OIB 71504735494 punomoćnik sudionika u postupku BACH MEDIA - ZAGRLJAJ LJEPOTE d.o.o.</item>
    </izvorni_sadrzaj>
    <derivirana_varijabla naziv="DomainObject.Predmet.OstaliListFormatedOIB_1">
      <item>Vjekoslava Bach, OIB 71504735494 punomoćnik sudionika u postupku BACH MEDIA - ZAGRLJAJ LJEPOTE d.o.o.</item>
    </derivirana_varijabla>
  </DomainObject.Predmet.OstaliListFormatedOIB>
  <DomainObject.Predmet.OstaliListFormatedWithAdress>
    <izvorni_sadrzaj>
      <item>Vjekoslava Bach, Ulica Matka Baštijana 48, 10000 Zagreb punomoćnik sudionika u postupku BACH MEDIA - ZAGRLJAJ LJEPOTE d.o.o.</item>
    </izvorni_sadrzaj>
    <derivirana_varijabla naziv="DomainObject.Predmet.OstaliListFormatedWithAdress_1">
      <item>Vjekoslava Bach, Ulica Matka Baštijana 48, 10000 Zagreb punomoćnik sudionika u postupku BACH MEDIA - ZAGRLJAJ LJEPOTE d.o.o.</item>
    </derivirana_varijabla>
  </DomainObject.Predmet.OstaliListFormatedWithAdress>
  <DomainObject.Predmet.OstaliListFormatedWithAdressOIB>
    <izvorni_sadrzaj>
      <item>Vjekoslava Bach, OIB 71504735494, Ulica Matka Baštijana 48, 10000 Zagreb punomoćnik sudionika u postupku BACH MEDIA - ZAGRLJAJ LJEPOTE d.o.o.</item>
    </izvorni_sadrzaj>
    <derivirana_varijabla naziv="DomainObject.Predmet.OstaliListFormatedWithAdressOIB_1">
      <item>Vjekoslava Bach, OIB 71504735494, Ulica Matka Baštijana 48, 10000 Zagreb punomoćnik sudionika u postupku BACH MEDIA - ZAGRLJAJ LJEPOTE d.o.o.</item>
    </derivirana_varijabla>
  </DomainObject.Predmet.OstaliListFormatedWithAdressOIB>
  <DomainObject.Predmet.OstaliListNazivFormated>
    <izvorni_sadrzaj>
      <item>Vjekoslava Bach</item>
    </izvorni_sadrzaj>
    <derivirana_varijabla naziv="DomainObject.Predmet.OstaliListNazivFormated_1">
      <item>Vjekoslava Bach</item>
    </derivirana_varijabla>
  </DomainObject.Predmet.OstaliListNazivFormated>
  <DomainObject.Predmet.OstaliListNazivFormatedOIB>
    <izvorni_sadrzaj>
      <item>Vjekoslava Bach, OIB 71504735494</item>
    </izvorni_sadrzaj>
    <derivirana_varijabla naziv="DomainObject.Predmet.OstaliListNazivFormatedOIB_1">
      <item>Vjekoslava Bach, OIB 71504735494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BACH MEDIA - ZAGRLJAJ LJEPOTE d.o.o.</izvorni_sadrzaj>
    <derivirana_varijabla naziv="DomainObject.Predmet.ProtustrankaIDrugi_1">BACH MEDIA - ZAGRLJAJ LJEPOTE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BACH MEDIA - ZAGRLJAJ LJEPOTE d.o.o., OIB 38436161076, Baštijanova 48, 10000 Zagreb</izvorni_sadrzaj>
    <derivirana_varijabla naziv="DomainObject.Predmet.ProtustrankaIDrugiAdressOIB_1">BACH MEDIA - ZAGRLJAJ LJEPOTE d.o.o., OIB 38436161076, Baštijanova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BACH MEDIA - ZAGRLJAJ LJEPOTE d.o.o.</item>
      <item>FINA Regionalni centar Zagreb</item>
      <item>Vjekoslava Bach</item>
    </izvorni_sadrzaj>
    <derivirana_varijabla naziv="DomainObject.Predmet.SudioniciListNaziv_1">
      <item>BACH MEDIA - ZAGRLJAJ LJEPOTE d.o.o.</item>
      <item>FINA Regionalni centar Zagreb</item>
      <item>Vjekoslava Bach</item>
    </derivirana_varijabla>
  </DomainObject.Predmet.SudioniciListNaziv>
  <DomainObject.Predmet.SudioniciListAdressOIB>
    <izvorni_sadrzaj>
      <item>BACH MEDIA - ZAGRLJAJ LJEPOTE d.o.o., OIB 38436161076, Baštijanova 48,10000 Zagreb</item>
      <item>FINA Regionalni centar Zagreb, OIB 85821130368, Trg svibanjskih žrtava 1995. 1,10000 Zagreb</item>
      <item>Vjekoslava Bach, OIB 71504735494, Ulica Matka Baštijana 48,10000 Zagreb</item>
    </izvorni_sadrzaj>
    <derivirana_varijabla naziv="DomainObject.Predmet.SudioniciListAdressOIB_1">
      <item>BACH MEDIA - ZAGRLJAJ LJEPOTE d.o.o., OIB 38436161076, Baštijanova 48,10000 Zagreb</item>
      <item>FINA Regionalni centar Zagreb, OIB 85821130368, Trg svibanjskih žrtava 1995. 1,10000 Zagreb</item>
      <item>Vjekoslava Bach, OIB 71504735494, Ulica Matka Baštijana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38436161076</item>
      <item>, OIB 85821130368</item>
      <item>, OIB 71504735494</item>
    </izvorni_sadrzaj>
    <derivirana_varijabla naziv="DomainObject.Predmet.SudioniciListNazivOIB_1">
      <item>, OIB 38436161076</item>
      <item>, OIB 85821130368</item>
      <item>, OIB 71504735494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CB457-D39F-46F7-8759-4DC5FEE9E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2160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2016-02-12T10:11:00Z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