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2925" w14:paraId="c2b2925" w:rsidRDefault="003038FB" w:rsidP="008D6901" w:rsidR="008D6901">
      <w:pPr>
        <w:jc w:val="right"/>
        <w15:collapsed w:val="false"/>
      </w:pPr>
      <w:bookmarkStart w:name="_GoBack" w:id="0"/>
      <w:bookmarkEnd w:id="0"/>
      <w:r>
        <w:t>6</w:t>
      </w:r>
      <w:r w:rsidR="00C4243D">
        <w:t xml:space="preserve"> St-</w:t>
      </w:r>
      <w:r>
        <w:t>2344</w:t>
      </w:r>
      <w:r w:rsidR="00E94D82">
        <w:t>/</w:t>
      </w:r>
      <w:r w:rsidR="00F2638E">
        <w:t>16</w:t>
      </w:r>
      <w:r w:rsidR="00E94D82">
        <w:t>-</w:t>
      </w:r>
      <w:r>
        <w:t>13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</w:t>
      </w:r>
      <w:r w:rsidR="009F6EDB" w:rsidRPr="00A076FF">
        <w:t>stečajnoj sutkinji Nadi Roso</w:t>
      </w:r>
      <w:r w:rsidRPr="005F32B9">
        <w:t xml:space="preserve">, </w:t>
      </w:r>
      <w:r w:rsidR="00E94D82">
        <w:t>u stečajnom postupku nad</w:t>
      </w:r>
      <w:r w:rsidR="00673AF0">
        <w:t xml:space="preserve"> dužnikom </w:t>
      </w:r>
      <w:r w:rsidRPr="005F32B9">
        <w:t xml:space="preserve"> </w:t>
      </w:r>
      <w:r w:rsidR="00673AF0" w:rsidRPr="00673AF0">
        <w:t>EUROPA AUTOMOBILI jednostavno društvo s ograničenom odgovornošću za trgovinu i usluge Vukovar, Kudeljarska 26/A, OIB 54552856807, MBS 030139703</w:t>
      </w:r>
      <w:r w:rsidR="001D55A5">
        <w:rPr>
          <w:bCs/>
        </w:rPr>
        <w:t>,</w:t>
      </w:r>
      <w:r w:rsidRPr="005F32B9">
        <w:t xml:space="preserve"> </w:t>
      </w:r>
      <w:r w:rsidR="008D6901" w:rsidRPr="005D1548">
        <w:t>dana</w:t>
      </w:r>
      <w:r w:rsidR="00E94D82">
        <w:t xml:space="preserve"> </w:t>
      </w:r>
      <w:r w:rsidR="00E21234">
        <w:t>2</w:t>
      </w:r>
      <w:r w:rsidR="003038FB">
        <w:t>4</w:t>
      </w:r>
      <w:r w:rsidR="00E94D82">
        <w:t xml:space="preserve">. </w:t>
      </w:r>
      <w:r w:rsidR="00E21234">
        <w:t>ožujka</w:t>
      </w:r>
      <w:r w:rsidR="008D6901">
        <w:t xml:space="preserve">  </w:t>
      </w:r>
      <w:r w:rsidR="008D6901" w:rsidRPr="005D1548">
        <w:t>201</w:t>
      </w:r>
      <w:r w:rsidR="00E21234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700650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700650">
        <w:rPr>
          <w:bCs/>
        </w:rPr>
        <w:t>j</w:t>
      </w:r>
      <w:r>
        <w:rPr>
          <w:bCs/>
        </w:rPr>
        <w:t xml:space="preserve"> upravitelj</w:t>
      </w:r>
      <w:r w:rsidR="00700650">
        <w:rPr>
          <w:bCs/>
        </w:rPr>
        <w:t>ici</w:t>
      </w:r>
      <w:r>
        <w:rPr>
          <w:bCs/>
        </w:rPr>
        <w:t xml:space="preserve"> </w:t>
      </w:r>
      <w:r w:rsidR="0078671D">
        <w:t>Jadranki Šeput iz Osijeka, Dalmatinska 17, OIB: 56729601545</w:t>
      </w:r>
      <w:r>
        <w:t xml:space="preserve">, odobrava se na ime nagrade </w:t>
      </w:r>
      <w:r w:rsidR="00F20170">
        <w:t xml:space="preserve">iznos od </w:t>
      </w:r>
      <w:r w:rsidR="003472FF">
        <w:t>8</w:t>
      </w:r>
      <w:r w:rsidR="00F20170">
        <w:t>.</w:t>
      </w:r>
      <w:r w:rsidR="003472FF">
        <w:t>0</w:t>
      </w:r>
      <w:r w:rsidR="00F20170">
        <w:t xml:space="preserve">00,00 kn </w:t>
      </w:r>
      <w:r w:rsidR="00171AFD">
        <w:t>ukupno</w:t>
      </w:r>
      <w:r w:rsidR="00F20170">
        <w:t xml:space="preserve">, za obnašanje dužnosti privremenog stečajnog upravitelja nad stečajnim dužnikom </w:t>
      </w:r>
      <w:r w:rsidR="003472FF" w:rsidRPr="00673AF0">
        <w:t>EUROPA AUTOMOBILI jednostavno društvo s ograničenom odgovornošću za trgovinu i usluge Vukovar, Kudeljarska 26/A, OIB 54552856807, MBS 030139703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700650">
        <w:t>e</w:t>
      </w:r>
      <w:r>
        <w:t xml:space="preserve"> </w:t>
      </w:r>
      <w:r w:rsidR="00F35285">
        <w:t>upravitelj</w:t>
      </w:r>
      <w:r w:rsidR="00700650">
        <w:t>ice</w:t>
      </w:r>
      <w:r w:rsidR="00CE72CB">
        <w:t xml:space="preserve"> </w:t>
      </w:r>
      <w:r w:rsidR="0078671D">
        <w:t>Jadranke Šeput iz Osijeka, Dalmatinska 17, OIB: 56729601545</w:t>
      </w:r>
      <w:r w:rsidR="0078671D" w:rsidRPr="00B10640">
        <w:t xml:space="preserve">, </w:t>
      </w:r>
      <w:r w:rsidR="0078671D" w:rsidRPr="00A076FF">
        <w:t>a da se neto iznos isplati na žiro račun</w:t>
      </w:r>
      <w:r w:rsidR="0078671D">
        <w:t xml:space="preserve"> broj </w:t>
      </w:r>
      <w:r w:rsidR="0078671D" w:rsidRPr="00CD273B">
        <w:t>IBAN: HR0625000093106150539</w:t>
      </w:r>
      <w:r w:rsidR="00747DCE">
        <w:t>, sa kontovnika</w:t>
      </w:r>
      <w:r w:rsidR="00906843">
        <w:t xml:space="preserve">-kartice predmeta </w:t>
      </w:r>
      <w:r w:rsidR="00747DCE">
        <w:t xml:space="preserve"> broj </w:t>
      </w:r>
      <w:r w:rsidR="00906843">
        <w:t>272-2</w:t>
      </w:r>
      <w:r w:rsidR="00673AF0">
        <w:t>344</w:t>
      </w:r>
      <w:r w:rsidR="00906843">
        <w:t>-2016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E21234" w:rsidP="00916CB5" w:rsidR="00916CB5" w:rsidRPr="00747DCE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11430E" w:rsidR="0011430E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3472FF">
        <w:rPr>
          <w:bCs/>
        </w:rPr>
        <w:t>2344</w:t>
      </w:r>
      <w:r w:rsidR="00EF6A6E">
        <w:rPr>
          <w:bCs/>
        </w:rPr>
        <w:t>/</w:t>
      </w:r>
      <w:r w:rsidR="00F2638E">
        <w:rPr>
          <w:bCs/>
        </w:rPr>
        <w:t>16</w:t>
      </w:r>
      <w:r>
        <w:rPr>
          <w:bCs/>
        </w:rPr>
        <w:t>-</w:t>
      </w:r>
      <w:r w:rsidR="003472FF">
        <w:rPr>
          <w:bCs/>
        </w:rPr>
        <w:t>8</w:t>
      </w:r>
      <w:r>
        <w:rPr>
          <w:bCs/>
        </w:rPr>
        <w:t xml:space="preserve"> od </w:t>
      </w:r>
      <w:r w:rsidR="003472FF">
        <w:rPr>
          <w:bCs/>
        </w:rPr>
        <w:t>19</w:t>
      </w:r>
      <w:r>
        <w:rPr>
          <w:bCs/>
        </w:rPr>
        <w:t xml:space="preserve">. </w:t>
      </w:r>
      <w:r w:rsidR="003472FF">
        <w:rPr>
          <w:bCs/>
        </w:rPr>
        <w:t>siječnja</w:t>
      </w:r>
      <w:r w:rsidR="00700650">
        <w:rPr>
          <w:bCs/>
        </w:rPr>
        <w:t xml:space="preserve"> </w:t>
      </w:r>
      <w:r>
        <w:rPr>
          <w:bCs/>
        </w:rPr>
        <w:t>201</w:t>
      </w:r>
      <w:r w:rsidR="00E21234">
        <w:rPr>
          <w:bCs/>
        </w:rPr>
        <w:t>7</w:t>
      </w:r>
      <w:r>
        <w:rPr>
          <w:bCs/>
        </w:rPr>
        <w:t xml:space="preserve">. godine pokrenut je prethodni postupak nad dužnikom </w:t>
      </w:r>
      <w:r w:rsidR="003472FF" w:rsidRPr="00673AF0">
        <w:t>EUROPA AUTOMOBILI jednostavno društvo s ograničenom odgovornošću za trgovinu i usluge Vukovar, Kudeljarska 26/A, OIB 54552856807, MBS 030139703</w:t>
      </w:r>
      <w:r>
        <w:rPr>
          <w:bCs/>
        </w:rPr>
        <w:t>. Istim rješenjem imenovan</w:t>
      </w:r>
      <w:r w:rsidR="00417002">
        <w:rPr>
          <w:bCs/>
        </w:rPr>
        <w:t>a</w:t>
      </w:r>
      <w:r>
        <w:rPr>
          <w:bCs/>
        </w:rPr>
        <w:t xml:space="preserve"> je </w:t>
      </w:r>
      <w:r w:rsidR="00700650">
        <w:rPr>
          <w:bCs/>
        </w:rPr>
        <w:t xml:space="preserve">privremena </w:t>
      </w:r>
      <w:r>
        <w:rPr>
          <w:bCs/>
        </w:rPr>
        <w:t>stečajn</w:t>
      </w:r>
      <w:r w:rsidR="00700650">
        <w:rPr>
          <w:bCs/>
        </w:rPr>
        <w:t>a</w:t>
      </w:r>
      <w:r>
        <w:rPr>
          <w:bCs/>
        </w:rPr>
        <w:t xml:space="preserve"> </w:t>
      </w:r>
    </w:p>
    <w:p w:rsidRDefault="0011430E" w:rsidP="0011430E" w:rsidR="0011430E">
      <w:pPr>
        <w:pStyle w:val="Tijeloteksta"/>
        <w:rPr>
          <w:bCs/>
        </w:rPr>
      </w:pPr>
    </w:p>
    <w:p w:rsidRDefault="0011430E" w:rsidP="0011430E" w:rsidR="0011430E">
      <w:pPr>
        <w:pStyle w:val="Tijeloteksta"/>
        <w:rPr>
          <w:bCs/>
        </w:rPr>
      </w:pPr>
    </w:p>
    <w:p w:rsidRDefault="0011430E" w:rsidP="0011430E" w:rsidR="0011430E">
      <w:pPr>
        <w:jc w:val="right"/>
      </w:pPr>
      <w:r>
        <w:t>6 St-2344/16-13</w:t>
      </w:r>
    </w:p>
    <w:p w:rsidRDefault="0011430E" w:rsidP="0011430E" w:rsidR="0011430E">
      <w:pPr>
        <w:pStyle w:val="Tijeloteksta"/>
        <w:rPr>
          <w:bCs/>
        </w:rPr>
      </w:pPr>
    </w:p>
    <w:p w:rsidRDefault="00916CB5" w:rsidP="0011430E" w:rsidR="003472FF">
      <w:pPr>
        <w:pStyle w:val="Tijeloteksta"/>
        <w:rPr>
          <w:bCs/>
        </w:rPr>
      </w:pPr>
      <w:r>
        <w:rPr>
          <w:bCs/>
        </w:rPr>
        <w:t>upravitelj</w:t>
      </w:r>
      <w:r w:rsidR="00700650">
        <w:rPr>
          <w:bCs/>
        </w:rPr>
        <w:t>ica</w:t>
      </w:r>
      <w:r>
        <w:rPr>
          <w:bCs/>
        </w:rPr>
        <w:t xml:space="preserve"> </w:t>
      </w:r>
      <w:r w:rsidR="0011430E">
        <w:t>Jadranka Šeput iz Osijeka, Dalmatinska 17, OIB: 56729601545</w:t>
      </w:r>
      <w:r w:rsidR="00E21234">
        <w:t>,</w:t>
      </w:r>
      <w:r>
        <w:rPr>
          <w:bCs/>
        </w:rPr>
        <w:t xml:space="preserve"> sa zadatkom da u roku od 15 dana</w:t>
      </w:r>
      <w:r w:rsidR="00B03C6B">
        <w:rPr>
          <w:bCs/>
        </w:rPr>
        <w:t xml:space="preserve"> stečajnom sucu dostavi izvješće o financijsko – gospodarskom stanju </w:t>
      </w:r>
    </w:p>
    <w:p w:rsidRDefault="00B03C6B" w:rsidP="003472FF" w:rsidR="00916CB5">
      <w:pPr>
        <w:pStyle w:val="Tijeloteksta"/>
        <w:rPr>
          <w:bCs/>
        </w:rPr>
      </w:pPr>
      <w:r>
        <w:rPr>
          <w:bCs/>
        </w:rPr>
        <w:t xml:space="preserve">stečajnog dužnika, 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700650">
        <w:rPr>
          <w:bCs/>
        </w:rPr>
        <w:t>a stečajna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obavi</w:t>
      </w:r>
      <w:r w:rsidR="00700650">
        <w:rPr>
          <w:bCs/>
        </w:rPr>
        <w:t>la</w:t>
      </w:r>
      <w:r>
        <w:rPr>
          <w:bCs/>
        </w:rPr>
        <w:t xml:space="preserve"> je sve potrebne radnje, te je sastavi</w:t>
      </w:r>
      <w:r w:rsidR="00700650">
        <w:rPr>
          <w:bCs/>
        </w:rPr>
        <w:t>la</w:t>
      </w:r>
      <w:r>
        <w:rPr>
          <w:bCs/>
        </w:rPr>
        <w:t xml:space="preserve"> i dostavi</w:t>
      </w:r>
      <w:r w:rsidR="00700650">
        <w:rPr>
          <w:bCs/>
        </w:rPr>
        <w:t>la</w:t>
      </w:r>
      <w:r>
        <w:rPr>
          <w:bCs/>
        </w:rPr>
        <w:t xml:space="preserve"> svoje pisano izvješće i nazoči</w:t>
      </w:r>
      <w:r w:rsidR="00700650">
        <w:rPr>
          <w:bCs/>
        </w:rPr>
        <w:t>la</w:t>
      </w:r>
      <w:r>
        <w:rPr>
          <w:bCs/>
        </w:rPr>
        <w:t xml:space="preserve"> ročištu radi izjašnjenja o prijedlogu i raspravi o pretpostavkama  za otvaranje stečajnog postupka održanog dana </w:t>
      </w:r>
      <w:r w:rsidR="003472FF">
        <w:rPr>
          <w:bCs/>
        </w:rPr>
        <w:t>21</w:t>
      </w:r>
      <w:r>
        <w:rPr>
          <w:bCs/>
        </w:rPr>
        <w:t xml:space="preserve">. </w:t>
      </w:r>
      <w:r w:rsidR="00E21234">
        <w:rPr>
          <w:bCs/>
        </w:rPr>
        <w:t>ožujka</w:t>
      </w:r>
      <w:r>
        <w:rPr>
          <w:bCs/>
        </w:rPr>
        <w:t xml:space="preserve"> 201</w:t>
      </w:r>
      <w:r w:rsidR="00E21234">
        <w:rPr>
          <w:bCs/>
        </w:rPr>
        <w:t>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>Uzimajući u obzir obujam poslova i rad privremen</w:t>
      </w:r>
      <w:r w:rsidR="00DB5B8A">
        <w:t>e</w:t>
      </w:r>
      <w:r>
        <w:t xml:space="preserve"> stečajn</w:t>
      </w:r>
      <w:r w:rsidR="00DB5B8A">
        <w:t>e</w:t>
      </w:r>
      <w:r>
        <w:t xml:space="preserve"> upravitelj</w:t>
      </w:r>
      <w:r w:rsidR="00DB5B8A">
        <w:t>ice</w:t>
      </w:r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E21234">
        <w:t>2</w:t>
      </w:r>
      <w:r w:rsidR="003038FB">
        <w:t>4</w:t>
      </w:r>
      <w:r>
        <w:t xml:space="preserve">. </w:t>
      </w:r>
      <w:r w:rsidR="00E21234">
        <w:t>ožujka</w:t>
      </w:r>
      <w:r w:rsidR="009A6857">
        <w:t xml:space="preserve">  201</w:t>
      </w:r>
      <w:r w:rsidR="00E21234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3038FB" w:rsidP="009A6857" w:rsidR="009A6857">
      <w:pPr>
        <w:pStyle w:val="Tijeloteksta"/>
        <w:jc w:val="left"/>
      </w:pPr>
      <w:r>
        <w:t>Maja Videnović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</w:t>
      </w:r>
      <w:r w:rsidR="00673AF0">
        <w:t xml:space="preserve"> </w:t>
      </w:r>
      <w:r>
        <w:t xml:space="preserve"> </w:t>
      </w:r>
      <w:r w:rsidR="00673AF0">
        <w:t>Nada Roso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E21234" w:rsidP="009A6857" w:rsidR="00E21234">
      <w:pPr>
        <w:pStyle w:val="Tijeloteksta"/>
        <w:numPr>
          <w:ilvl w:val="0"/>
          <w:numId w:val="21"/>
        </w:numPr>
        <w:jc w:val="left"/>
      </w:pPr>
      <w:r>
        <w:t>Računovodstvo suda-nakon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0678F5">
        <w:t>24</w:t>
      </w:r>
      <w:r w:rsidR="007C7A75">
        <w:t>/</w:t>
      </w:r>
      <w:r w:rsidR="00E21234">
        <w:t>4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3472FF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179" w:rsidR="00271179">
      <w:r>
        <w:separator/>
      </w:r>
    </w:p>
  </w:endnote>
  <w:endnote w:id="0" w:type="continuationSeparator">
    <w:p w:rsidRDefault="00271179" w:rsidR="00271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179" w:rsidR="00271179">
      <w:r>
        <w:separator/>
      </w:r>
    </w:p>
  </w:footnote>
  <w:footnote w:id="0" w:type="continuationSeparator">
    <w:p w:rsidRDefault="00271179" w:rsidR="002711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413680"/>
      <w:docPartObj>
        <w:docPartGallery w:val="Page Numbers (Top of Page)"/>
        <w:docPartUnique/>
      </w:docPartObj>
    </w:sdtPr>
    <w:sdtEndPr/>
    <w:sdtContent>
      <w:p w:rsidRDefault="003472FF" w:rsidR="003472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36A">
          <w:rPr>
            <w:noProof/>
          </w:rPr>
          <w:t>2</w:t>
        </w:r>
        <w:r>
          <w:fldChar w:fldCharType="end"/>
        </w:r>
      </w:p>
    </w:sdtContent>
  </w:sdt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1F811A9"/>
    <w:multiLevelType w:val="hybridMultilevel"/>
    <w:tmpl w:val="7110F8B4"/>
    <w:lvl w:tplc="9C3C3F28" w:ilvl="0">
      <w:start w:val="13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1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2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</w:num>
  <w:num w:numId="5">
    <w:abstractNumId w:val="18"/>
  </w:num>
  <w:num w:numId="6">
    <w:abstractNumId w:val="8"/>
  </w:num>
  <w:num w:numId="7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7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9"/>
  </w:num>
  <w:num w:numId="13">
    <w:abstractNumId w:val="15"/>
  </w:num>
  <w:num w:numId="14">
    <w:abstractNumId w:val="12"/>
  </w:num>
  <w:num w:numId="15">
    <w:abstractNumId w:val="1"/>
  </w:num>
  <w:num w:numId="16">
    <w:abstractNumId w:val="9"/>
  </w:num>
  <w:num w:numId="17">
    <w:abstractNumId w:val="10"/>
  </w:num>
  <w:num w:numId="18">
    <w:abstractNumId w:val="5"/>
  </w:num>
  <w:num w:numId="19">
    <w:abstractNumId w:val="20"/>
  </w:num>
  <w:num w:numId="20">
    <w:abstractNumId w:val="13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1"/>
  </w:num>
  <w:num w:numId="24">
    <w:abstractNumId w:val="2"/>
  </w:num>
  <w:num w:numId="25">
    <w:abstractNumId w:val="24"/>
  </w:num>
  <w:num w:numId="26">
    <w:abstractNumId w:val="22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8F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430E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AF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5A5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179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038FB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2FF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3AF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357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671D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6843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9F6EDB"/>
    <w:rsid w:val="00A00351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036A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674E5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B5B8A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21234"/>
    <w:rsid w:val="00E2592E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6A6E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3472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3472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St-2344/2016-13</izvorni_sadrzaj>
    <derivirana_varijabla naziv="DomainObject.Oznaka_1">St-2344/2016-13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St-2344/2016</izvorni_sadrzaj>
    <derivirana_varijabla naziv="DomainObject.Predmet.OznakaBroj_1">St-2344/2016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EUROPA AUTOMOBILI jednostavno društvo s ograničenom ogovornošću za trgovinu i usluge</izvorni_sadrzaj>
    <derivirana_varijabla naziv="DomainObject.Predmet.ProtustrankaFormated_1">  EUROPA AUTOMOBILI jednostavno društvo s ograničenom ogovornošću za trgovinu i usluge</derivirana_varijabla>
  </DomainObject.Predmet.ProtustrankaFormated>
  <DomainObject.Predmet.ProtustrankaFormatedOIB>
    <izvorni_sadrzaj>  EUROPA AUTOMOBILI jednostavno društvo s ograničenom ogovornošću za trgovinu i usluge, OIB 54552856807</izvorni_sadrzaj>
    <derivirana_varijabla naziv="DomainObject.Predmet.ProtustrankaFormatedOIB_1">  EUROPA AUTOMOBILI jednostavno društvo s ograničenom ogovornošću za trgovinu i usluge, OIB 54552856807</derivirana_varijabla>
  </DomainObject.Predmet.ProtustrankaFormatedOIB>
  <DomainObject.Predmet.ProtustrankaFormatedWithAdress>
    <izvorni_sadrzaj> EUROPA AUTOMOBILI jednostavno društvo s ograničenom ogovornošću za trgovinu i usluge, Kudeljarska 26/A, 32000 Vukovar</izvorni_sadrzaj>
    <derivirana_varijabla naziv="DomainObject.Predmet.ProtustrankaFormatedWithAdress_1"> EUROPA AUTOMOBILI jednostavno društvo s ograničenom ogovornošću za trgovinu i usluge, Kudeljarska 26/A, 32000 Vukovar</derivirana_varijabla>
  </DomainObject.Predmet.ProtustrankaFormatedWithAdress>
  <DomainObject.Predmet.ProtustrankaFormatedWithAdressOIB>
    <izvorni_sadrzaj> EUROPA AUTOMOBILI jednostavno društvo s ograničenom ogovornošću za trgovinu i usluge, OIB 54552856807, Kudeljarska 26/A, 32000 Vukovar</izvorni_sadrzaj>
    <derivirana_varijabla naziv="DomainObject.Predmet.ProtustrankaFormatedWithAdressOIB_1"> EUROPA AUTOMOBILI jednostavno društvo s ograničenom ogovornošću za trgovinu i usluge, OIB 54552856807, Kudeljarska 26/A, 32000 Vukovar</derivirana_varijabla>
  </DomainObject.Predmet.ProtustrankaFormatedWithAdressOIB>
  <DomainObject.Predmet.ProtustrankaWithAdress>
    <izvorni_sadrzaj>EUROPA AUTOMOBILI jednostavno društvo s ograničenom ogovornošću za trgovinu i usluge Kudeljarska 26/A, 32000 Vukovar</izvorni_sadrzaj>
    <derivirana_varijabla naziv="DomainObject.Predmet.ProtustrankaWithAdress_1">EUROPA AUTOMOBILI jednostavno društvo s ograničenom ogovornošću za trgovinu i usluge Kudeljarska 26/A, 32000 Vukovar</derivirana_varijabla>
  </DomainObject.Predmet.ProtustrankaWithAdress>
  <DomainObject.Predmet.ProtustrankaWithAdressOIB>
    <izvorni_sadrzaj>EUROPA AUTOMOBILI jednostavno društvo s ograničenom ogovornošću za trgovinu i usluge, OIB 54552856807, Kudeljarska 26/A, 32000 Vukovar</izvorni_sadrzaj>
    <derivirana_varijabla naziv="DomainObject.Predmet.ProtustrankaWithAdressOIB_1">EUROPA AUTOMOBILI jednostavno društvo s ograničenom ogovornošću za trgovinu i usluge, OIB 54552856807, Kudeljarska 26/A, 32000 Vukovar</derivirana_varijabla>
  </DomainObject.Predmet.ProtustrankaWithAdressOIB>
  <DomainObject.Predmet.ProtustrankaNazivFormated>
    <izvorni_sadrzaj>EUROPA AUTOMOBILI jednostavno društvo s ograničenom ogovornošću za trgovinu i usluge</izvorni_sadrzaj>
    <derivirana_varijabla naziv="DomainObject.Predmet.ProtustrankaNazivFormated_1">EUROPA AUTOMOBILI jednostavno društvo s ograničenom ogovornošću za trgovinu i usluge</derivirana_varijabla>
  </DomainObject.Predmet.ProtustrankaNazivFormated>
  <DomainObject.Predmet.ProtustrankaNazivFormatedOIB>
    <izvorni_sadrzaj>EUROPA AUTOMOBILI jednostavno društvo s ograničenom ogovornošću za trgovinu i usluge, OIB 54552856807</izvorni_sadrzaj>
    <derivirana_varijabla naziv="DomainObject.Predmet.ProtustrankaNazivFormatedOIB_1">EUROPA AUTOMOBILI jednostavno društvo s ograničenom ogovornošću za trgovinu i usluge, OIB 54552856807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EUROPA AUTOMOBILI jednostavno društvo s ograničenom ogovornošću za trgovinu i usluge</item>
    </izvorni_sadrzaj>
    <derivirana_varijabla naziv="DomainObject.Predmet.ProtuStrankaListFormated_1">
      <item>EUROPA AUTOMOBILI jednostavno društvo s ograničenom ogovornošću za trgovinu i usluge</item>
    </derivirana_varijabla>
  </DomainObject.Predmet.ProtuStrankaListFormated>
  <DomainObject.Predmet.ProtuStrankaListFormatedOIB>
    <izvorni_sadrzaj>
      <item>EUROPA AUTOMOBILI jednostavno društvo s ograničenom ogovornošću za trgovinu i usluge, OIB 54552856807</item>
    </izvorni_sadrzaj>
    <derivirana_varijabla naziv="DomainObject.Predmet.ProtuStrankaListFormatedOIB_1">
      <item>EUROPA AUTOMOBILI jednostavno društvo s ograničenom ogovornošću za trgovinu i usluge, OIB 54552856807</item>
    </derivirana_varijabla>
  </DomainObject.Predmet.ProtuStrankaListFormatedOIB>
  <DomainObject.Predmet.ProtuStrankaListFormatedWithAdress>
    <izvorni_sadrzaj>
      <item>EUROPA AUTOMOBILI jednostavno društvo s ograničenom ogovornošću za trgovinu i usluge, Kudeljarska 26/A, 32000 Vukovar</item>
    </izvorni_sadrzaj>
    <derivirana_varijabla naziv="DomainObject.Predmet.ProtuStrankaListFormatedWithAdress_1">
      <item>EUROPA AUTOMOBILI jednostavno društvo s ograničenom ogovornošću za trgovinu i usluge, Kudeljarska 26/A, 32000 Vukovar</item>
    </derivirana_varijabla>
  </DomainObject.Predmet.ProtuStrankaListFormatedWithAdress>
  <DomainObject.Predmet.ProtuStrankaListFormatedWithAdressOIB>
    <izvorni_sadrzaj>
      <item>EUROPA AUTOMOBILI jednostavno društvo s ograničenom ogovornošću za trgovinu i usluge, OIB 54552856807, Kudeljarska 26/A, 32000 Vukovar</item>
    </izvorni_sadrzaj>
    <derivirana_varijabla naziv="DomainObject.Predmet.ProtuStrankaListFormatedWithAdressOIB_1">
      <item>EUROPA AUTOMOBILI jednostavno društvo s ograničenom ogovornošću za trgovinu i usluge, OIB 54552856807, Kudeljarska 26/A, 32000 Vukovar</item>
    </derivirana_varijabla>
  </DomainObject.Predmet.ProtuStrankaListFormatedWithAdressOIB>
  <DomainObject.Predmet.ProtuStrankaListNazivFormated>
    <izvorni_sadrzaj>
      <item>EUROPA AUTOMOBILI jednostavno društvo s ograničenom ogovornošću za trgovinu i usluge</item>
    </izvorni_sadrzaj>
    <derivirana_varijabla naziv="DomainObject.Predmet.ProtuStrankaListNazivFormated_1">
      <item>EUROPA AUTOMOBILI jednostavno društvo s ograničenom ogovornošću za trgovinu i usluge</item>
    </derivirana_varijabla>
  </DomainObject.Predmet.ProtuStrankaListNazivFormated>
  <DomainObject.Predmet.ProtuStrankaListNazivFormatedOIB>
    <izvorni_sadrzaj>
      <item>EUROPA AUTOMOBILI jednostavno društvo s ograničenom ogovornošću za trgovinu i usluge, OIB 54552856807</item>
    </izvorni_sadrzaj>
    <derivirana_varijabla naziv="DomainObject.Predmet.ProtuStrankaListNazivFormatedOIB_1">
      <item>EUROPA AUTOMOBILI jednostavno društvo s ograničenom ogovornošću za trgovinu i usluge, OIB 54552856807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St-2344/2016-13</izvorni_sadrzaj>
    <derivirana_varijabla naziv="DomainObject.PoslovniBrojDokumenta_1">St-2344/2016-13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EUROPA AUTOMOBILI jednostavno društvo s ograničenom ogovornošću za trgovinu i usluge</izvorni_sadrzaj>
    <derivirana_varijabla naziv="DomainObject.Predmet.ProtustrankaIDrugi_1">EUROPA AUTOMOBILI jednostavno društvo s ograničenom ogovornošću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EUROPA AUTOMOBILI jednostavno društvo s ograničenom ogovornošću za trgovinu i usluge, OIB 54552856807, Kudeljarska 26/A, 32000 Vukovar</izvorni_sadrzaj>
    <derivirana_varijabla naziv="DomainObject.Predmet.ProtustrankaIDrugiAdressOIB_1">EUROPA AUTOMOBILI jednostavno društvo s ograničenom ogovornošću za trgovinu i usluge, OIB 54552856807, Kudeljarska 26/A,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EUROPA AUTOMOBILI jednostavno društvo s ograničenom ogovornošću za trgovinu i usluge</item>
      <item>Fond za zaštitu okoliša i energetsku učinkovitost</item>
    </izvorni_sadrzaj>
    <derivirana_varijabla naziv="DomainObject.Predmet.SudioniciListNaziv_1">
      <item>EUROPA AUTOMOBILI jednostavno društvo s ograničenom ogovornošću za trgovinu i usluge</item>
      <item>Fond za zaštitu okoliša i energetsku učinkovitost</item>
    </derivirana_varijabla>
  </DomainObject.Predmet.SudioniciListNaziv>
  <DomainObject.Predmet.SudioniciListAdressOIB>
    <izvorni_sadrzaj>
      <item>EUROPA AUTOMOBILI jednostavno društvo s ograničenom ogovornošću za trgovinu i usluge, OIB 54552856807, Kudeljarska 26/A,32000 Vukovar</item>
      <item>Fond za zaštitu okoliša i energetsku učinkovitost, OIB 85828625994, Radnička cesta 80,10000 Zagreb</item>
    </izvorni_sadrzaj>
    <derivirana_varijabla naziv="DomainObject.Predmet.SudioniciListAdressOIB_1">
      <item>EUROPA AUTOMOBILI jednostavno društvo s ograničenom ogovornošću za trgovinu i usluge, OIB 54552856807, Kudeljarska 26/A,32000 Vukovar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54552856807</item>
      <item>, OIB 85828625994</item>
    </izvorni_sadrzaj>
    <derivirana_varijabla naziv="DomainObject.Predmet.SudioniciListNazivOIB_1">
      <item>, OIB 54552856807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E0DBA-F957-407C-BB17-241083AD32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443</properties:Words>
  <properties:Characters>2515</properties:Characters>
  <properties:Lines>89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2017-03-24T07:22:00Z</dcterms:created>
  <dc:creator>hermanj</dc:creator>
  <cp:lastModifiedBy>Maja Videnović</cp:lastModifiedBy>
  <cp:lastPrinted>2017-03-24T12:58:00Z</cp:lastPrinted>
  <dcterms:modified xmlns:xsi="http://www.w3.org/2001/XMLSchema-instance" xsi:type="dcterms:W3CDTF">2017-03-24T12:59:00Z</dcterms:modified>
  <cp:revision>13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St-2344/2016-13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